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73DBCE" w14:textId="77777777" w:rsidR="007A7E85" w:rsidRPr="00E14327" w:rsidRDefault="00A942B2" w:rsidP="004C4F30">
      <w:pPr>
        <w:tabs>
          <w:tab w:val="right" w:pos="10800"/>
        </w:tabs>
        <w:spacing w:line="240" w:lineRule="auto"/>
        <w:ind w:left="142" w:firstLine="142"/>
        <w:rPr>
          <w:rFonts w:ascii="Chu Van An" w:eastAsia="Chu Van An" w:hAnsi="Chu Van An" w:cs="Chu Van An"/>
          <w:sz w:val="24"/>
          <w:szCs w:val="24"/>
        </w:rPr>
      </w:pPr>
      <w:bookmarkStart w:id="0" w:name="_gjdgxs" w:colFirst="0" w:colLast="0"/>
      <w:bookmarkEnd w:id="0"/>
      <w:r w:rsidRPr="00E14327">
        <w:rPr>
          <w:rFonts w:ascii="Chu Van An" w:eastAsia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036CABE0" wp14:editId="35F285FC">
                <wp:extent cx="6305551" cy="937597"/>
                <wp:effectExtent l="0" t="19050" r="0" b="0"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05551" cy="937597"/>
                          <a:chOff x="2193225" y="3311202"/>
                          <a:chExt cx="6305551" cy="937597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193225" y="3311202"/>
                            <a:ext cx="6305551" cy="937597"/>
                            <a:chOff x="0" y="63618"/>
                            <a:chExt cx="6399254" cy="1141189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0" y="63618"/>
                              <a:ext cx="6399250" cy="11411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65C6672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3" name="Group 3"/>
                          <wpg:cNvGrpSpPr/>
                          <wpg:grpSpPr>
                            <a:xfrm>
                              <a:off x="0" y="63618"/>
                              <a:ext cx="1723817" cy="1141189"/>
                              <a:chOff x="0" y="63618"/>
                              <a:chExt cx="1830195" cy="1141189"/>
                            </a:xfrm>
                          </wpg:grpSpPr>
                          <wpg:grpSp>
                            <wpg:cNvPr id="4" name="Group 4"/>
                            <wpg:cNvGrpSpPr/>
                            <wpg:grpSpPr>
                              <a:xfrm>
                                <a:off x="0" y="78028"/>
                                <a:ext cx="1830195" cy="1126779"/>
                                <a:chOff x="0" y="98749"/>
                                <a:chExt cx="1830195" cy="1426001"/>
                              </a:xfrm>
                            </wpg:grpSpPr>
                            <wpg:grpSp>
                              <wpg:cNvPr id="5" name="Group 5"/>
                              <wpg:cNvGrpSpPr/>
                              <wpg:grpSpPr>
                                <a:xfrm>
                                  <a:off x="0" y="98749"/>
                                  <a:ext cx="1830195" cy="1426001"/>
                                  <a:chOff x="0" y="98749"/>
                                  <a:chExt cx="1830195" cy="1426001"/>
                                </a:xfrm>
                              </wpg:grpSpPr>
                              <wps:wsp>
                                <wps:cNvPr id="6" name="Parallelogram 6"/>
                                <wps:cNvSpPr/>
                                <wps:spPr>
                                  <a:xfrm>
                                    <a:off x="0" y="308516"/>
                                    <a:ext cx="1750658" cy="907718"/>
                                  </a:xfrm>
                                  <a:prstGeom prst="parallelogram">
                                    <a:avLst>
                                      <a:gd name="adj" fmla="val 30841"/>
                                    </a:avLst>
                                  </a:prstGeom>
                                  <a:gradFill>
                                    <a:gsLst>
                                      <a:gs pos="0">
                                        <a:srgbClr val="DEEBF4"/>
                                      </a:gs>
                                      <a:gs pos="46000">
                                        <a:srgbClr val="FFFFFF"/>
                                      </a:gs>
                                      <a:gs pos="88000">
                                        <a:srgbClr val="DEEBF4"/>
                                      </a:gs>
                                      <a:gs pos="93000">
                                        <a:srgbClr val="0000CC"/>
                                      </a:gs>
                                      <a:gs pos="100000">
                                        <a:srgbClr val="FFFF00"/>
                                      </a:gs>
                                    </a:gsLst>
                                    <a:path path="circle">
                                      <a:fillToRect l="100000" t="100000"/>
                                    </a:path>
                                    <a:tileRect r="-100000" b="-100000"/>
                                  </a:gra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5B21F23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7" name="Parallelogram 7"/>
                                <wps:cNvSpPr/>
                                <wps:spPr>
                                  <a:xfrm>
                                    <a:off x="365586" y="98749"/>
                                    <a:ext cx="1262687" cy="1117825"/>
                                  </a:xfrm>
                                  <a:prstGeom prst="parallelogram">
                                    <a:avLst>
                                      <a:gd name="adj" fmla="val 33459"/>
                                    </a:avLst>
                                  </a:prstGeom>
                                  <a:gradFill>
                                    <a:gsLst>
                                      <a:gs pos="0">
                                        <a:srgbClr val="DEEBF4"/>
                                      </a:gs>
                                      <a:gs pos="5000">
                                        <a:srgbClr val="DEEBF4"/>
                                      </a:gs>
                                      <a:gs pos="27000">
                                        <a:srgbClr val="FCFFEB"/>
                                      </a:gs>
                                      <a:gs pos="32000">
                                        <a:srgbClr val="0000CC"/>
                                      </a:gs>
                                      <a:gs pos="33000">
                                        <a:srgbClr val="FFFFFF"/>
                                      </a:gs>
                                      <a:gs pos="77000">
                                        <a:srgbClr val="FFF3FE"/>
                                      </a:gs>
                                      <a:gs pos="84000">
                                        <a:srgbClr val="0000CC"/>
                                      </a:gs>
                                      <a:gs pos="88000">
                                        <a:srgbClr val="DEEBF4"/>
                                      </a:gs>
                                      <a:gs pos="100000">
                                        <a:srgbClr val="FFFF00"/>
                                      </a:gs>
                                    </a:gsLst>
                                    <a:path path="circle">
                                      <a:fillToRect l="100000" t="100000"/>
                                    </a:path>
                                    <a:tileRect r="-100000" b="-100000"/>
                                  </a:gra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EED5B20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8" name="Parallelogram 8"/>
                                <wps:cNvSpPr/>
                                <wps:spPr>
                                  <a:xfrm>
                                    <a:off x="141524" y="470604"/>
                                    <a:ext cx="1262687" cy="1054146"/>
                                  </a:xfrm>
                                  <a:prstGeom prst="parallelogram">
                                    <a:avLst>
                                      <a:gd name="adj" fmla="val 36502"/>
                                    </a:avLst>
                                  </a:prstGeom>
                                  <a:gradFill>
                                    <a:gsLst>
                                      <a:gs pos="0">
                                        <a:srgbClr val="FFF3FE"/>
                                      </a:gs>
                                      <a:gs pos="69000">
                                        <a:srgbClr val="FEEDD6"/>
                                      </a:gs>
                                      <a:gs pos="80000">
                                        <a:srgbClr val="00B0F0"/>
                                      </a:gs>
                                      <a:gs pos="87000">
                                        <a:srgbClr val="EAF4DA"/>
                                      </a:gs>
                                      <a:gs pos="100000">
                                        <a:srgbClr val="FFFF00"/>
                                      </a:gs>
                                    </a:gsLst>
                                    <a:path path="circle">
                                      <a:fillToRect l="100000" b="100000"/>
                                    </a:path>
                                    <a:tileRect t="-100000" r="-100000"/>
                                  </a:gra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5B12C02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" name="Parallelogram 9"/>
                                <wps:cNvSpPr/>
                                <wps:spPr>
                                  <a:xfrm>
                                    <a:off x="350765" y="407505"/>
                                    <a:ext cx="1479430" cy="1023902"/>
                                  </a:xfrm>
                                  <a:prstGeom prst="parallelogram">
                                    <a:avLst>
                                      <a:gd name="adj" fmla="val 0"/>
                                    </a:avLst>
                                  </a:prstGeom>
                                  <a:gradFill>
                                    <a:gsLst>
                                      <a:gs pos="0">
                                        <a:srgbClr val="FCFFEB"/>
                                      </a:gs>
                                      <a:gs pos="7080">
                                        <a:srgbClr val="FCFFEB"/>
                                      </a:gs>
                                      <a:gs pos="65000">
                                        <a:srgbClr val="DEEBF4"/>
                                      </a:gs>
                                      <a:gs pos="82000">
                                        <a:srgbClr val="FFFF00"/>
                                      </a:gs>
                                      <a:gs pos="84000">
                                        <a:srgbClr val="0000CC"/>
                                      </a:gs>
                                      <a:gs pos="88000">
                                        <a:srgbClr val="DEEBF4"/>
                                      </a:gs>
                                      <a:gs pos="93000">
                                        <a:srgbClr val="FFF3FE"/>
                                      </a:gs>
                                      <a:gs pos="94000">
                                        <a:srgbClr val="FFFFFF"/>
                                      </a:gs>
                                      <a:gs pos="100000">
                                        <a:srgbClr val="FFFFFF"/>
                                      </a:gs>
                                    </a:gsLst>
                                    <a:path path="circle">
                                      <a:fillToRect l="50000" t="50000" r="50000" b="50000"/>
                                    </a:path>
                                    <a:tileRect/>
                                  </a:gra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EF38617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  <wps:wsp>
                              <wps:cNvPr id="10" name="Oval 10"/>
                              <wps:cNvSpPr/>
                              <wps:spPr>
                                <a:xfrm>
                                  <a:off x="311323" y="192902"/>
                                  <a:ext cx="1389138" cy="657626"/>
                                </a:xfrm>
                                <a:prstGeom prst="ellipse">
                                  <a:avLst/>
                                </a:prstGeom>
                                <a:gradFill>
                                  <a:gsLst>
                                    <a:gs pos="0">
                                      <a:srgbClr val="FCFFEB"/>
                                    </a:gs>
                                    <a:gs pos="76000">
                                      <a:srgbClr val="FCFFE7"/>
                                    </a:gs>
                                    <a:gs pos="100000">
                                      <a:srgbClr val="0000CC"/>
                                    </a:gs>
                                  </a:gsLst>
                                  <a:path path="circle">
                                    <a:fillToRect l="50000" t="50000" r="50000" b="50000"/>
                                  </a:path>
                                  <a:tileRect/>
                                </a:gra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E38ED04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</wpg:grpSp>
                          <wps:wsp>
                            <wps:cNvPr id="12" name="Rectangle 12"/>
                            <wps:cNvSpPr/>
                            <wps:spPr>
                              <a:xfrm>
                                <a:off x="365586" y="63618"/>
                                <a:ext cx="1423996" cy="54455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>
                                <a:outerShdw blurRad="44450" dist="27940" dir="5400000" algn="ctr">
                                  <a:srgbClr val="000000">
                                    <a:alpha val="31764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0F49F39" w14:textId="77777777" w:rsidR="00E76256" w:rsidRDefault="00E76256">
                                  <w:pPr>
                                    <w:spacing w:line="251" w:lineRule="auto"/>
                                    <w:textDirection w:val="btLr"/>
                                  </w:pPr>
                                  <w:r>
                                    <w:rPr>
                                      <w:rFonts w:ascii="CMU Serif" w:eastAsia="CMU Serif" w:hAnsi="CMU Serif" w:cs="CMU Serif"/>
                                      <w:b/>
                                      <w:i/>
                                      <w:color w:val="FF0000"/>
                                      <w:sz w:val="28"/>
                                    </w:rPr>
                                    <w:t xml:space="preserve">Chương </w:t>
                                  </w:r>
                                  <w:r>
                                    <w:rPr>
                                      <w:rFonts w:ascii="Yu Gothic" w:eastAsia="Yu Gothic" w:hAnsi="Yu Gothic" w:cs="Yu Gothic"/>
                                      <w:color w:val="0000CC"/>
                                      <w:sz w:val="40"/>
                                    </w:rPr>
                                    <w:t>➋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  <wps:wsp>
                            <wps:cNvPr id="13" name="Rectangle 13"/>
                            <wps:cNvSpPr/>
                            <wps:spPr>
                              <a:xfrm>
                                <a:off x="398892" y="639948"/>
                                <a:ext cx="1420189" cy="47865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85B613B" w14:textId="7F06E3D9" w:rsidR="00E76256" w:rsidRPr="007A4F90" w:rsidRDefault="00E76256">
                                  <w:pPr>
                                    <w:spacing w:line="258" w:lineRule="auto"/>
                                    <w:textDirection w:val="btLr"/>
                                    <w:rPr>
                                      <w:rFonts w:ascii="HP001 4H Normal" w:hAnsi="HP001 4H Normal"/>
                                      <w:sz w:val="28"/>
                                      <w:szCs w:val="28"/>
                                    </w:rPr>
                                  </w:pPr>
                                  <w:r w:rsidRPr="007A4F90">
                                    <w:rPr>
                                      <w:rFonts w:ascii="HP001 4H Normal" w:eastAsia="CMU Serif Extra" w:hAnsi="HP001 4H Normal" w:cs="CMU Serif Extra"/>
                                      <w:b/>
                                      <w:color w:val="0000CC"/>
                                      <w:sz w:val="28"/>
                                      <w:szCs w:val="28"/>
                                    </w:rPr>
                                    <w:t>Gi</w:t>
                                  </w:r>
                                  <w:r w:rsidRPr="007A4F90">
                                    <w:rPr>
                                      <w:rFonts w:ascii="HP001 4H Normal" w:eastAsia="CMU Serif Extra" w:hAnsi="HP001 4H Normal" w:cs="Cambria"/>
                                      <w:b/>
                                      <w:color w:val="0000CC"/>
                                      <w:sz w:val="28"/>
                                      <w:szCs w:val="28"/>
                                    </w:rPr>
                                    <w:t>ả</w:t>
                                  </w:r>
                                  <w:r w:rsidRPr="007A4F90">
                                    <w:rPr>
                                      <w:rFonts w:ascii="HP001 4H Normal" w:eastAsia="CMU Serif Extra" w:hAnsi="HP001 4H Normal" w:cs="CMU Serif Extra"/>
                                      <w:b/>
                                      <w:color w:val="0000CC"/>
                                      <w:sz w:val="28"/>
                                      <w:szCs w:val="28"/>
                                    </w:rPr>
                                    <w:t>i tích 11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wpg:grpSp>
                        <wpg:grpSp>
                          <wpg:cNvPr id="14" name="Group 14"/>
                          <wpg:cNvGrpSpPr/>
                          <wpg:grpSpPr>
                            <a:xfrm>
                              <a:off x="1671807" y="349901"/>
                              <a:ext cx="4727447" cy="680679"/>
                              <a:chOff x="1671807" y="349901"/>
                              <a:chExt cx="4898603" cy="681670"/>
                            </a:xfrm>
                          </wpg:grpSpPr>
                          <wpg:grpSp>
                            <wpg:cNvPr id="15" name="Group 15"/>
                            <wpg:cNvGrpSpPr/>
                            <wpg:grpSpPr>
                              <a:xfrm>
                                <a:off x="1671807" y="349901"/>
                                <a:ext cx="4898603" cy="681670"/>
                                <a:chOff x="1671807" y="349901"/>
                                <a:chExt cx="4898603" cy="681670"/>
                              </a:xfrm>
                            </wpg:grpSpPr>
                            <wpg:grpSp>
                              <wpg:cNvPr id="16" name="Group 16"/>
                              <wpg:cNvGrpSpPr/>
                              <wpg:grpSpPr>
                                <a:xfrm>
                                  <a:off x="1775690" y="419737"/>
                                  <a:ext cx="4794720" cy="569913"/>
                                  <a:chOff x="1775690" y="419737"/>
                                  <a:chExt cx="4794720" cy="569913"/>
                                </a:xfrm>
                              </wpg:grpSpPr>
                              <wpg:grpSp>
                                <wpg:cNvPr id="17" name="Group 17"/>
                                <wpg:cNvGrpSpPr/>
                                <wpg:grpSpPr>
                                  <a:xfrm>
                                    <a:off x="1852639" y="419737"/>
                                    <a:ext cx="4717771" cy="569913"/>
                                    <a:chOff x="1852639" y="419694"/>
                                    <a:chExt cx="4717771" cy="570334"/>
                                  </a:xfrm>
                                </wpg:grpSpPr>
                                <wps:wsp>
                                  <wps:cNvPr id="18" name="Rectangle: Single Corner Snipped 18"/>
                                  <wps:cNvSpPr/>
                                  <wps:spPr>
                                    <a:xfrm>
                                      <a:off x="1852639" y="419694"/>
                                      <a:ext cx="4717771" cy="570334"/>
                                    </a:xfrm>
                                    <a:prstGeom prst="snip1Rect">
                                      <a:avLst>
                                        <a:gd name="adj" fmla="val 36189"/>
                                      </a:avLst>
                                    </a:prstGeom>
                                    <a:solidFill>
                                      <a:srgbClr val="F0D5FF"/>
                                    </a:solidFill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3FDCE221" w14:textId="77777777" w:rsidR="00E76256" w:rsidRDefault="00E76256">
                                        <w:pPr>
                                          <w:spacing w:after="0" w:line="240" w:lineRule="auto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g:grpSp>
                                  <wpg:cNvPr id="19" name="Group 19"/>
                                  <wpg:cNvGrpSpPr/>
                                  <wpg:grpSpPr>
                                    <a:xfrm>
                                      <a:off x="2905011" y="465461"/>
                                      <a:ext cx="3535183" cy="485775"/>
                                      <a:chOff x="2905011" y="465461"/>
                                      <a:chExt cx="3535183" cy="485775"/>
                                    </a:xfrm>
                                  </wpg:grpSpPr>
                                  <wpg:grpSp>
                                    <wpg:cNvPr id="20" name="Group 20"/>
                                    <wpg:cNvGrpSpPr/>
                                    <wpg:grpSpPr>
                                      <a:xfrm>
                                        <a:off x="2923087" y="539451"/>
                                        <a:ext cx="3517107" cy="384826"/>
                                        <a:chOff x="2923087" y="539451"/>
                                        <a:chExt cx="3517107" cy="384826"/>
                                      </a:xfrm>
                                    </wpg:grpSpPr>
                                    <wps:wsp>
                                      <wps:cNvPr id="21" name="Arrow: Chevron 21"/>
                                      <wps:cNvSpPr/>
                                      <wps:spPr>
                                        <a:xfrm>
                                          <a:off x="3050597" y="539451"/>
                                          <a:ext cx="3389597" cy="384826"/>
                                        </a:xfrm>
                                        <a:prstGeom prst="chevron">
                                          <a:avLst>
                                            <a:gd name="adj" fmla="val 21429"/>
                                          </a:avLst>
                                        </a:prstGeom>
                                        <a:gradFill>
                                          <a:gsLst>
                                            <a:gs pos="0">
                                              <a:srgbClr val="F0D5FF"/>
                                            </a:gs>
                                            <a:gs pos="7000">
                                              <a:srgbClr val="FFFFB3"/>
                                            </a:gs>
                                            <a:gs pos="15000">
                                              <a:srgbClr val="FFFFF7"/>
                                            </a:gs>
                                            <a:gs pos="94000">
                                              <a:srgbClr val="FFFFFB"/>
                                            </a:gs>
                                            <a:gs pos="96000">
                                              <a:srgbClr val="FFFF00"/>
                                            </a:gs>
                                            <a:gs pos="100000">
                                              <a:srgbClr val="0000CC"/>
                                            </a:gs>
                                          </a:gsLst>
                                          <a:path path="circle">
                                            <a:fillToRect r="100000" b="100000"/>
                                          </a:path>
                                          <a:tileRect l="-100000" t="-100000"/>
                                        </a:gradFill>
                                        <a:ln w="15875" cap="flat" cmpd="sng">
                                          <a:solidFill>
                                            <a:srgbClr val="C793FB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  <a:effectLst>
                                          <a:outerShdw blurRad="57785" dist="33020" dir="3180000" algn="ctr">
                                            <a:srgbClr val="000000">
                                              <a:alpha val="29803"/>
                                            </a:srgbClr>
                                          </a:outerShdw>
                                        </a:effectLst>
                                      </wps:spPr>
                                      <wps:txbx>
                                        <w:txbxContent>
                                          <w:p w14:paraId="6746C7A1" w14:textId="5E2E14B9" w:rsidR="00E76256" w:rsidRDefault="0019446F" w:rsidP="0019446F">
                                            <w:pPr>
                                              <w:spacing w:line="251" w:lineRule="auto"/>
                                              <w:textDirection w:val="btLr"/>
                                            </w:pPr>
                                            <w:r>
                                              <w:rPr>
                                                <w:rFonts w:ascii="Chu Van An" w:eastAsia="Chu Van An" w:hAnsi="Chu Van An" w:cs="Chu Van An"/>
                                                <w:b/>
                                                <w:color w:val="0000CC"/>
                                                <w:sz w:val="28"/>
                                              </w:rPr>
                                              <w:t xml:space="preserve">        NHỊ THỨC NEWTON</w:t>
                                            </w:r>
                                          </w:p>
                                        </w:txbxContent>
                                      </wps:txbx>
                                      <wps:bodyPr spcFirstLastPara="1" wrap="square" lIns="91425" tIns="45700" rIns="91425" bIns="457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22" name="Freeform: Shape 22"/>
                                      <wps:cNvSpPr/>
                                      <wps:spPr>
                                        <a:xfrm>
                                          <a:off x="2923087" y="581755"/>
                                          <a:ext cx="228599" cy="276226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826136" h="866775" extrusionOk="0">
                                              <a:moveTo>
                                                <a:pt x="413068" y="0"/>
                                              </a:moveTo>
                                              <a:lnTo>
                                                <a:pt x="640742" y="238874"/>
                                              </a:lnTo>
                                              <a:lnTo>
                                                <a:pt x="644018" y="239879"/>
                                              </a:lnTo>
                                              <a:cubicBezTo>
                                                <a:pt x="753895" y="281816"/>
                                                <a:pt x="826136" y="352835"/>
                                                <a:pt x="826136" y="433387"/>
                                              </a:cubicBezTo>
                                              <a:cubicBezTo>
                                                <a:pt x="826136" y="513939"/>
                                                <a:pt x="753895" y="584959"/>
                                                <a:pt x="644018" y="626896"/>
                                              </a:cubicBezTo>
                                              <a:lnTo>
                                                <a:pt x="640744" y="627900"/>
                                              </a:lnTo>
                                              <a:lnTo>
                                                <a:pt x="413068" y="866775"/>
                                              </a:lnTo>
                                              <a:lnTo>
                                                <a:pt x="185392" y="627899"/>
                                              </a:lnTo>
                                              <a:lnTo>
                                                <a:pt x="182118" y="626896"/>
                                              </a:lnTo>
                                              <a:cubicBezTo>
                                                <a:pt x="94217" y="593346"/>
                                                <a:pt x="30402" y="541184"/>
                                                <a:pt x="8392" y="480418"/>
                                              </a:cubicBez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7"/>
                                              </a:lnTo>
                                              <a:cubicBezTo>
                                                <a:pt x="0" y="352835"/>
                                                <a:pt x="72241" y="281816"/>
                                                <a:pt x="182118" y="239879"/>
                                              </a:cubicBezTo>
                                              <a:lnTo>
                                                <a:pt x="185394" y="238874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gradFill>
                                          <a:gsLst>
                                            <a:gs pos="0">
                                              <a:srgbClr val="FFFFE5"/>
                                            </a:gs>
                                            <a:gs pos="47000">
                                              <a:srgbClr val="FFFFB3"/>
                                            </a:gs>
                                            <a:gs pos="55000">
                                              <a:srgbClr val="0000CC"/>
                                            </a:gs>
                                            <a:gs pos="100000">
                                              <a:srgbClr val="0000CC"/>
                                            </a:gs>
                                          </a:gsLst>
                                          <a:path path="circle">
                                            <a:fillToRect l="50000" t="50000" r="50000" b="50000"/>
                                          </a:path>
                                          <a:tileRect/>
                                        </a:gradFill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4820F6A8" w14:textId="77777777" w:rsidR="00E76256" w:rsidRDefault="00E76256">
                                            <w:pPr>
                                              <w:spacing w:after="0" w:line="240" w:lineRule="auto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23" name="Flowchart: Terminator 23"/>
                                    <wps:cNvSpPr/>
                                    <wps:spPr>
                                      <a:xfrm flipH="1">
                                        <a:off x="2905011" y="465461"/>
                                        <a:ext cx="109534" cy="485775"/>
                                      </a:xfrm>
                                      <a:prstGeom prst="flowChartTerminator">
                                        <a:avLst/>
                                      </a:pr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77000">
                                            <a:srgbClr val="FFFFFF"/>
                                          </a:gs>
                                          <a:gs pos="100000">
                                            <a:srgbClr val="0000CC"/>
                                          </a:gs>
                                        </a:gsLst>
                                        <a:lin ang="10800000" scaled="0"/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2024DC62" w14:textId="77777777" w:rsidR="00E76256" w:rsidRDefault="00E76256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</wpg:grpSp>
                              </wpg:grpSp>
                              <wps:wsp>
                                <wps:cNvPr id="24" name="Flowchart: Direct Access Storage 24"/>
                                <wps:cNvSpPr/>
                                <wps:spPr>
                                  <a:xfrm>
                                    <a:off x="1775690" y="468134"/>
                                    <a:ext cx="109534" cy="482750"/>
                                  </a:xfrm>
                                  <a:prstGeom prst="flowChartMagneticDrum">
                                    <a:avLst/>
                                  </a:prstGeom>
                                  <a:gradFill>
                                    <a:gsLst>
                                      <a:gs pos="0">
                                        <a:srgbClr val="FFFFF7"/>
                                      </a:gs>
                                      <a:gs pos="62000">
                                        <a:srgbClr val="FFFFFF"/>
                                      </a:gs>
                                      <a:gs pos="100000">
                                        <a:srgbClr val="FFFF00"/>
                                      </a:gs>
                                    </a:gsLst>
                                    <a:lin ang="10800000" scaled="0"/>
                                  </a:gra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CC69BCB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  <wps:wsp>
                              <wps:cNvPr id="25" name="Flowchart: Delay 25"/>
                              <wps:cNvSpPr/>
                              <wps:spPr>
                                <a:xfrm>
                                  <a:off x="1671807" y="349901"/>
                                  <a:ext cx="144684" cy="681670"/>
                                </a:xfrm>
                                <a:prstGeom prst="flowChartDelay">
                                  <a:avLst/>
                                </a:prstGeom>
                                <a:gradFill>
                                  <a:gsLst>
                                    <a:gs pos="0">
                                      <a:srgbClr val="0000CC"/>
                                    </a:gs>
                                    <a:gs pos="12000">
                                      <a:srgbClr val="FFFFFF"/>
                                    </a:gs>
                                    <a:gs pos="64000">
                                      <a:srgbClr val="EEDCF6"/>
                                    </a:gs>
                                    <a:gs pos="87000">
                                      <a:srgbClr val="FFFF00"/>
                                    </a:gs>
                                    <a:gs pos="94000">
                                      <a:srgbClr val="FFFFC5"/>
                                    </a:gs>
                                    <a:gs pos="96000">
                                      <a:srgbClr val="0000CC"/>
                                    </a:gs>
                                    <a:gs pos="100000">
                                      <a:srgbClr val="FFFF00"/>
                                    </a:gs>
                                  </a:gsLst>
                                  <a:lin ang="0" scaled="0"/>
                                </a:gra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EFD23C4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</wpg:grpSp>
                          <wps:wsp>
                            <wps:cNvPr id="26" name="Oval 26"/>
                            <wps:cNvSpPr/>
                            <wps:spPr>
                              <a:xfrm>
                                <a:off x="1906701" y="428140"/>
                                <a:ext cx="1057762" cy="561504"/>
                              </a:xfrm>
                              <a:prstGeom prst="ellipse">
                                <a:avLst/>
                              </a:prstGeom>
                              <a:gradFill>
                                <a:gsLst>
                                  <a:gs pos="0">
                                    <a:srgbClr val="0000CC"/>
                                  </a:gs>
                                  <a:gs pos="7000">
                                    <a:srgbClr val="FFFFFF"/>
                                  </a:gs>
                                  <a:gs pos="78000">
                                    <a:srgbClr val="FFFFDD"/>
                                  </a:gs>
                                  <a:gs pos="94000">
                                    <a:srgbClr val="DEEBF4"/>
                                  </a:gs>
                                  <a:gs pos="100000">
                                    <a:srgbClr val="FFFF00"/>
                                  </a:gs>
                                </a:gsLst>
                                <a:lin ang="10800000" scaled="0"/>
                              </a:gra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19551A1" w14:textId="77777777" w:rsidR="00E76256" w:rsidRDefault="00E76256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27" name="Rectangle 27"/>
                            <wps:cNvSpPr/>
                            <wps:spPr>
                              <a:xfrm>
                                <a:off x="2037495" y="465471"/>
                                <a:ext cx="977049" cy="54534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>
                                <a:outerShdw blurRad="44450" dist="27940" dir="5400000" algn="ctr">
                                  <a:srgbClr val="000000">
                                    <a:alpha val="31764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A6C6435" w14:textId="1D6AC93F" w:rsidR="00E76256" w:rsidRDefault="00E76256">
                                  <w:pPr>
                                    <w:spacing w:line="251" w:lineRule="auto"/>
                                    <w:textDirection w:val="btLr"/>
                                  </w:pPr>
                                  <w:r>
                                    <w:rPr>
                                      <w:rFonts w:ascii="CMU Serif Upright Italic" w:eastAsia="CMU Serif Upright Italic" w:hAnsi="CMU Serif Upright Italic" w:cs="CMU Serif Upright Italic"/>
                                      <w:b/>
                                      <w:color w:val="C00000"/>
                                      <w:sz w:val="32"/>
                                    </w:rPr>
                                    <w:t xml:space="preserve">Bài </w:t>
                                  </w:r>
                                  <w:r w:rsidR="0019446F">
                                    <w:rPr>
                                      <w:rFonts w:ascii="Yu Gothic Medium" w:eastAsia="Yu Gothic Medium" w:hAnsi="Yu Gothic Medium" w:cs="Yu Gothic Medium" w:hint="eastAsia"/>
                                      <w:b/>
                                      <w:color w:val="C00000"/>
                                      <w:sz w:val="32"/>
                                    </w:rPr>
                                    <w:t>③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36CABE0" id="Group 11" o:spid="_x0000_s1026" style="width:496.5pt;height:73.85pt;mso-position-horizontal-relative:char;mso-position-vertical-relative:line" coordorigin="21932,33112" coordsize="63055,9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">
                <v:group id="Group 1" o:spid="_x0000_s1027" style="position:absolute;left:21932;top:33112;width:63055;height:9375" coordorigin=",636" coordsize="63992,1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rect id="Rectangle 2" o:spid="_x0000_s1028" style="position:absolute;top:636;width:63992;height:114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<v:textbox inset="2.53958mm,2.53958mm,2.53958mm,2.53958mm">
                      <w:txbxContent>
                        <w:p w14:paraId="365C6672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oup 3" o:spid="_x0000_s1029" style="position:absolute;top:636;width:17238;height:11412" coordorigin=",636" coordsize="18301,1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group id="Group 4" o:spid="_x0000_s1030" style="position:absolute;top:780;width:18301;height:11268" coordorigin=",987" coordsize="18301,14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  <v:group id="Group 5" o:spid="_x0000_s1031" style="position:absolute;top:987;width:18301;height:14260" coordorigin=",987" coordsize="18301,14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    <v:shapetype id="_x0000_t7" coordsize="21600,21600" o:spt="7" adj="5400" path="m@0,l,21600@1,21600,21600,xe">
                          <v:stroke joinstyle="miter"/>
                          <v:formulas>
                            <v:f eqn="val #0"/>
                            <v:f eqn="sum width 0 #0"/>
                            <v:f eqn="prod #0 1 2"/>
                            <v:f eqn="sum width 0 @2"/>
                            <v:f eqn="mid #0 width"/>
                            <v:f eqn="mid @1 0"/>
                            <v:f eqn="prod height width #0"/>
                            <v:f eqn="prod @6 1 2"/>
                            <v:f eqn="sum height 0 @7"/>
                            <v:f eqn="prod width 1 2"/>
                            <v:f eqn="sum #0 0 @9"/>
                            <v:f eqn="if @10 @8 0"/>
                            <v:f eqn="if @10 @7 height"/>
                          </v:formulas>
                          <v:path gradientshapeok="t" o:connecttype="custom" o:connectlocs="@4,0;10800,@11;@3,10800;@5,21600;10800,@12;@2,10800" textboxrect="1800,1800,19800,19800;8100,8100,13500,13500;10800,10800,10800,10800"/>
                          <v:handles>
                            <v:h position="#0,topLeft" xrange="0,21600"/>
                          </v:handles>
                        </v:shapetype>
                        <v:shape id="Parallelogram 6" o:spid="_x0000_s1032" type="#_x0000_t7" style="position:absolute;top:3085;width:17506;height:90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" adj="3454" fillcolor="#deebf4" stroked="f">
                          <v:fill color2="yellow" focusposition="1,1" focussize="" colors="0 #deebf4;30147f white;57672f #deebf4;60948f #00c;1 yellow" focus="100%" type="gradientRadial"/>
                          <v:textbox inset="2.53958mm,2.53958mm,2.53958mm,2.53958mm">
                            <w:txbxContent>
                              <w:p w14:paraId="65B21F23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shape id="Parallelogram 7" o:spid="_x0000_s1033" type="#_x0000_t7" style="position:absolute;left:3655;top:987;width:12627;height:111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" adj="6398" fillcolor="#deebf4" stroked="f">
                          <v:fill color2="yellow" focusposition="1,1" focussize="" colors="0 #deebf4;3277f #deebf4;17695f #fcffeb;20972f #00c;21627f white;50463f #fff3fe;55050f #00c;57672f #deebf4;1 yellow" focus="100%" type="gradientRadial"/>
                          <v:textbox inset="2.53958mm,2.53958mm,2.53958mm,2.53958mm">
                            <w:txbxContent>
                              <w:p w14:paraId="1EED5B20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shape id="Parallelogram 8" o:spid="_x0000_s1034" type="#_x0000_t7" style="position:absolute;left:1415;top:4706;width:12627;height:105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" adj="6582" fillcolor="#fff3fe" stroked="f">
                          <v:fill color2="yellow" focusposition="1" focussize="" colors="0 #fff3fe;45220f #feedd6;52429f #00b0f0;57016f #eaf4da;1 yellow" focus="100%" type="gradientRadial"/>
                          <v:textbox inset="2.53958mm,2.53958mm,2.53958mm,2.53958mm">
                            <w:txbxContent>
                              <w:p w14:paraId="75B12C02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shape id="Parallelogram 9" o:spid="_x0000_s1035" type="#_x0000_t7" style="position:absolute;left:3507;top:4075;width:14794;height:10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" adj="0" fillcolor="#fcffeb" stroked="f">
                          <v:fill focusposition=".5,.5" focussize="" colors="0 #fcffeb;4640f #fcffeb;42598f #deebf4;53740f yellow;55050f #00c;57672f #deebf4;60948f #fff3fe;61604f white;1 white" focus="100%" type="gradientRadial"/>
                          <v:textbox inset="2.53958mm,2.53958mm,2.53958mm,2.53958mm">
                            <w:txbxContent>
                              <w:p w14:paraId="6EF38617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</v:group>
                      <v:oval id="Oval 10" o:spid="_x0000_s1036" style="position:absolute;left:3113;top:1929;width:13891;height:65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" fillcolor="#fcffeb" stroked="f">
                        <v:fill color2="#00c" focusposition=".5,.5" focussize="" colors="0 #fcffeb;49807f #fcffe7;1 #00c" focus="100%" type="gradientRadial"/>
                        <v:textbox inset="2.53958mm,2.53958mm,2.53958mm,2.53958mm">
                          <w:txbxContent>
                            <w:p w14:paraId="3E38ED04" w14:textId="77777777" w:rsidR="00E76256" w:rsidRDefault="00E762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oval>
                    </v:group>
                    <v:rect id="Rectangle 12" o:spid="_x0000_s1037" style="position:absolute;left:3655;top:636;width:14240;height:5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" filled="f" stroked="f">
                      <v:shadow on="t" color="black" opacity="20816f" offset="0,2.2pt"/>
                      <v:textbox inset="2.53958mm,1.2694mm,2.53958mm,1.2694mm">
                        <w:txbxContent>
                          <w:p w14:paraId="20F49F39" w14:textId="77777777" w:rsidR="00E76256" w:rsidRDefault="00E76256">
                            <w:pPr>
                              <w:spacing w:line="251" w:lineRule="auto"/>
                              <w:textDirection w:val="btLr"/>
                            </w:pPr>
                            <w:r>
                              <w:rPr>
                                <w:rFonts w:ascii="CMU Serif" w:eastAsia="CMU Serif" w:hAnsi="CMU Serif" w:cs="CMU Serif"/>
                                <w:b/>
                                <w:i/>
                                <w:color w:val="FF0000"/>
                                <w:sz w:val="28"/>
                              </w:rPr>
                              <w:t xml:space="preserve">Chương </w:t>
                            </w:r>
                            <w:r>
                              <w:rPr>
                                <w:rFonts w:ascii="Yu Gothic" w:eastAsia="Yu Gothic" w:hAnsi="Yu Gothic" w:cs="Yu Gothic"/>
                                <w:color w:val="0000CC"/>
                                <w:sz w:val="40"/>
                              </w:rPr>
                              <w:t>➋</w:t>
                            </w:r>
                          </w:p>
                        </w:txbxContent>
                      </v:textbox>
                    </v:rect>
                    <v:rect id="Rectangle 13" o:spid="_x0000_s1038" style="position:absolute;left:3988;top:6399;width:14202;height:4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" filled="f" stroked="f">
                      <v:textbox inset="2.53958mm,1.2694mm,2.53958mm,1.2694mm">
                        <w:txbxContent>
                          <w:p w14:paraId="385B613B" w14:textId="7F06E3D9" w:rsidR="00E76256" w:rsidRPr="007A4F90" w:rsidRDefault="00E76256">
                            <w:pPr>
                              <w:spacing w:line="258" w:lineRule="auto"/>
                              <w:textDirection w:val="btLr"/>
                              <w:rPr>
                                <w:rFonts w:ascii="HP001 4H Normal" w:hAnsi="HP001 4H Normal"/>
                                <w:sz w:val="28"/>
                                <w:szCs w:val="28"/>
                              </w:rPr>
                            </w:pPr>
                            <w:r w:rsidRPr="007A4F90">
                              <w:rPr>
                                <w:rFonts w:ascii="HP001 4H Normal" w:eastAsia="CMU Serif Extra" w:hAnsi="HP001 4H Normal" w:cs="CMU Serif Extra"/>
                                <w:b/>
                                <w:color w:val="0000CC"/>
                                <w:sz w:val="28"/>
                                <w:szCs w:val="28"/>
                              </w:rPr>
                              <w:t>Gi</w:t>
                            </w:r>
                            <w:r w:rsidRPr="007A4F90">
                              <w:rPr>
                                <w:rFonts w:ascii="HP001 4H Normal" w:eastAsia="CMU Serif Extra" w:hAnsi="HP001 4H Normal" w:cs="Cambria"/>
                                <w:b/>
                                <w:color w:val="0000CC"/>
                                <w:sz w:val="28"/>
                                <w:szCs w:val="28"/>
                              </w:rPr>
                              <w:t>ả</w:t>
                            </w:r>
                            <w:r w:rsidRPr="007A4F90">
                              <w:rPr>
                                <w:rFonts w:ascii="HP001 4H Normal" w:eastAsia="CMU Serif Extra" w:hAnsi="HP001 4H Normal" w:cs="CMU Serif Extra"/>
                                <w:b/>
                                <w:color w:val="0000CC"/>
                                <w:sz w:val="28"/>
                                <w:szCs w:val="28"/>
                              </w:rPr>
                              <w:t>i tích 11</w:t>
                            </w:r>
                          </w:p>
                        </w:txbxContent>
                      </v:textbox>
                    </v:rect>
                  </v:group>
                  <v:group id="Group 14" o:spid="_x0000_s1039" style="position:absolute;left:16718;top:3499;width:47274;height:6806" coordorigin="16718,3499" coordsize="48986,6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group id="Group 15" o:spid="_x0000_s1040" style="position:absolute;left:16718;top:3499;width:48986;height:6816" coordorigin="16718,3499" coordsize="48986,6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  <v:group id="Group 16" o:spid="_x0000_s1041" style="position:absolute;left:17756;top:4197;width:47948;height:5699" coordorigin="17756,4197" coordsize="47947,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<v:group id="Group 17" o:spid="_x0000_s1042" style="position:absolute;left:18526;top:4197;width:47178;height:5699" coordorigin="18526,4196" coordsize="47177,57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      <v:shape id="Rectangle: Single Corner Snipped 18" o:spid="_x0000_s1043" style="position:absolute;left:18526;top:4196;width:47178;height:5704;visibility:visible;mso-wrap-style:square;v-text-anchor:middle" coordsize="4717771,5703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" adj="-11796480,,5400" path="m,l4511373,r206398,206398l4717771,570334,,570334,,xe" fillcolor="#f0d5ff" stroked="f">
                            <v:stroke joinstyle="miter"/>
                            <v:formulas/>
                            <v:path arrowok="t" o:connecttype="custom" o:connectlocs="0,0;4511373,0;4717771,206398;4717771,570334;0,570334;0,0" o:connectangles="0,0,0,0,0,0" textboxrect="0,0,4717771,570334"/>
                            <v:textbox inset="2.53958mm,2.53958mm,2.53958mm,2.53958mm">
                              <w:txbxContent>
                                <w:p w14:paraId="3FDCE221" w14:textId="77777777" w:rsidR="00E76256" w:rsidRDefault="00E76256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v:textbox>
                          </v:shape>
                          <v:group id="Group 19" o:spid="_x0000_s1044" style="position:absolute;left:29050;top:4654;width:35351;height:4858" coordorigin="29050,4654" coordsize="35351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group id="Group 20" o:spid="_x0000_s1045" style="position:absolute;left:29230;top:5394;width:35171;height:3848" coordorigin="29230,5394" coordsize="35171,3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      <v:shapetype id="_x0000_t55" coordsize="21600,21600" o:spt="55" adj="16200" path="m@0,l,0@1,10800,,21600@0,21600,21600,10800xe">
                                <v:stroke joinstyle="miter"/>
                                <v:formulas>
                                  <v:f eqn="val #0"/>
                                  <v:f eqn="sum 21600 0 @0"/>
                                  <v:f eqn="prod #0 1 2"/>
                                </v:formulas>
                                <v:path o:connecttype="custom" o:connectlocs="@2,0;@1,10800;@2,21600;21600,10800" o:connectangles="270,180,90,0" textboxrect="0,0,10800,21600;0,0,16200,21600;0,0,21600,21600"/>
                                <v:handles>
                                  <v:h position="#0,topLeft" xrange="0,21600"/>
                                </v:handles>
                              </v:shapetype>
                              <v:shape id="Arrow: Chevron 21" o:spid="_x0000_s1046" type="#_x0000_t55" style="position:absolute;left:30505;top:5394;width:33896;height:38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" adj="21075" fillcolor="#f0d5ff" strokecolor="#c793fb" strokeweight="1.25pt">
                                <v:fill color2="#00c" colors="0 #f0d5ff;4588f #ffffb3;9830f #fffff7;61604f #fffffb;62915f yellow;1 #00c" focus="100%" type="gradientRadial"/>
                                <v:stroke startarrowwidth="narrow" startarrowlength="short" endarrowwidth="narrow" endarrowlength="short" joinstyle="round"/>
                                <v:shadow on="t" color="black" opacity="19531f" offset=".552mm,.73253mm"/>
                                <v:textbox inset="2.53958mm,1.2694mm,2.53958mm,1.2694mm">
                                  <w:txbxContent>
                                    <w:p w14:paraId="6746C7A1" w14:textId="5E2E14B9" w:rsidR="00E76256" w:rsidRDefault="0019446F" w:rsidP="0019446F">
                                      <w:pPr>
                                        <w:spacing w:line="251" w:lineRule="auto"/>
                                        <w:textDirection w:val="btLr"/>
                                      </w:pPr>
                                      <w:r>
                                        <w:rPr>
                                          <w:rFonts w:ascii="Chu Van An" w:eastAsia="Chu Van An" w:hAnsi="Chu Van An" w:cs="Chu Van An"/>
                                          <w:b/>
                                          <w:color w:val="0000CC"/>
                                          <w:sz w:val="28"/>
                                        </w:rPr>
                                        <w:t xml:space="preserve">        NHỊ THỨC NEWTON</w:t>
                                      </w:r>
                                    </w:p>
                                  </w:txbxContent>
                                </v:textbox>
                              </v:shape>
                              <v:shape id="Freeform: Shape 22" o:spid="_x0000_s1047" style="position:absolute;left:29230;top:5817;width:2286;height:2762;visibility:visible;mso-wrap-style:square;v-text-anchor:middle" coordsize="826136,8667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" adj="-11796480,,5400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>
                                <v:fill color2="#00c" focusposition=".5,.5" focussize="" colors="0 #ffffe5;30802f #ffffb3;36045f #00c;1 #00c" focus="100%" type="gradientRadial"/>
                                <v:stroke joinstyle="miter"/>
                                <v:formulas/>
                                <v:path arrowok="t" o:extrusionok="f" o:connecttype="custom" textboxrect="0,0,826136,866775"/>
                                <v:textbox inset="2.53958mm,2.53958mm,2.53958mm,2.53958mm">
                                  <w:txbxContent>
                                    <w:p w14:paraId="4820F6A8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shape>
                            </v:group>
                            <v:shapetype id="_x0000_t116" coordsize="21600,21600" o:spt="116" path="m3475,qx,10800,3475,21600l18125,21600qx21600,10800,18125,xe">
                              <v:stroke joinstyle="miter"/>
                              <v:path gradientshapeok="t" o:connecttype="rect" textboxrect="1018,3163,20582,18437"/>
                            </v:shapetype>
                            <v:shape id="Flowchart: Terminator 23" o:spid="_x0000_s1048" type="#_x0000_t116" style="position:absolute;left:29050;top:4654;width:1095;height:4858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" fillcolor="#fffff7" stroked="f">
                              <v:fill color2="#00c" angle="270" colors="0 #fffff7;50463f white;1 #00c" focus="100%" type="gradient">
                                <o:fill v:ext="view" type="gradientUnscaled"/>
                              </v:fill>
                              <v:textbox inset="2.53958mm,2.53958mm,2.53958mm,2.53958mm">
                                <w:txbxContent>
                                  <w:p w14:paraId="2024DC62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</v:group>
                        <v:shapetype id="_x0000_t133" coordsize="21600,21600" o:spt="133" path="m21600,10800qy18019,21600l3581,21600qx,10800,3581,l18019,qx21600,10800xem18019,21600nfqx14438,10800,18019,e">
                          <v:path o:extrusionok="f" gradientshapeok="t" o:connecttype="custom" o:connectlocs="10800,0;0,10800;10800,21600;14438,10800;21600,10800" o:connectangles="270,180,90,0,0" textboxrect="3581,0,14438,21600"/>
                        </v:shapetype>
                        <v:shape id="Flowchart: Direct Access Storage 24" o:spid="_x0000_s1049" type="#_x0000_t133" style="position:absolute;left:17756;top:4681;width:1096;height:48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" fillcolor="#fffff7" stroked="f">
                          <v:fill color2="yellow" angle="270" colors="0 #fffff7;40632f white;1 yellow" focus="100%" type="gradient">
                            <o:fill v:ext="view" type="gradientUnscaled"/>
                          </v:fill>
                          <v:textbox inset="2.53958mm,2.53958mm,2.53958mm,2.53958mm">
                            <w:txbxContent>
                              <w:p w14:paraId="1CC69BCB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</v:group>
                      <v:shapetype id="_x0000_t135" coordsize="21600,21600" o:spt="135" path="m10800,qx21600,10800,10800,21600l,21600,,xe">
                        <v:stroke joinstyle="miter"/>
                        <v:path gradientshapeok="t" o:connecttype="rect" textboxrect="0,3163,18437,18437"/>
                      </v:shapetype>
                      <v:shape id="Flowchart: Delay 25" o:spid="_x0000_s1050" type="#_x0000_t135" style="position:absolute;left:16718;top:3499;width:1446;height:68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" fillcolor="#00c" stroked="f">
                        <v:fill color2="yellow" angle="90" colors="0 #00c;7864f white;41943f #eedcf6;57016f yellow;61604f #ffffc5;62915f #00c;1 yellow" focus="100%" type="gradient">
                          <o:fill v:ext="view" type="gradientUnscaled"/>
                        </v:fill>
                        <v:textbox inset="2.53958mm,2.53958mm,2.53958mm,2.53958mm">
                          <w:txbxContent>
                            <w:p w14:paraId="3EFD23C4" w14:textId="77777777" w:rsidR="00E76256" w:rsidRDefault="00E762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shape>
                    </v:group>
                    <v:oval id="Oval 26" o:spid="_x0000_s1051" style="position:absolute;left:19067;top:4281;width:10577;height:56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" fillcolor="#00c" stroked="f">
                      <v:fill color2="yellow" angle="270" colors="0 #00c;4588f white;51118f #ffd;61604f #deebf4;1 yellow" focus="100%" type="gradient">
                        <o:fill v:ext="view" type="gradientUnscaled"/>
                      </v:fill>
                      <v:textbox inset="2.53958mm,2.53958mm,2.53958mm,2.53958mm">
                        <w:txbxContent>
                          <w:p w14:paraId="319551A1" w14:textId="77777777" w:rsidR="00E76256" w:rsidRDefault="00E76256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oval>
                    <v:rect id="Rectangle 27" o:spid="_x0000_s1052" style="position:absolute;left:20374;top:4654;width:9771;height:5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" filled="f" stroked="f">
                      <v:shadow on="t" color="black" opacity="20816f" offset="0,2.2pt"/>
                      <v:textbox inset="2.53958mm,1.2694mm,2.53958mm,1.2694mm">
                        <w:txbxContent>
                          <w:p w14:paraId="0A6C6435" w14:textId="1D6AC93F" w:rsidR="00E76256" w:rsidRDefault="00E76256">
                            <w:pPr>
                              <w:spacing w:line="251" w:lineRule="auto"/>
                              <w:textDirection w:val="btLr"/>
                            </w:pPr>
                            <w:r>
                              <w:rPr>
                                <w:rFonts w:ascii="CMU Serif Upright Italic" w:eastAsia="CMU Serif Upright Italic" w:hAnsi="CMU Serif Upright Italic" w:cs="CMU Serif Upright Italic"/>
                                <w:b/>
                                <w:color w:val="C00000"/>
                                <w:sz w:val="32"/>
                              </w:rPr>
                              <w:t xml:space="preserve">Bài </w:t>
                            </w:r>
                            <w:r w:rsidR="0019446F">
                              <w:rPr>
                                <w:rFonts w:ascii="Yu Gothic Medium" w:eastAsia="Yu Gothic Medium" w:hAnsi="Yu Gothic Medium" w:cs="Yu Gothic Medium" w:hint="eastAsia"/>
                                <w:b/>
                                <w:color w:val="C00000"/>
                                <w:sz w:val="32"/>
                              </w:rPr>
                              <w:t>③</w:t>
                            </w:r>
                          </w:p>
                        </w:txbxContent>
                      </v:textbox>
                    </v:rect>
                  </v:group>
                </v:group>
                <w10:anchorlock/>
              </v:group>
            </w:pict>
          </mc:Fallback>
        </mc:AlternateContent>
      </w:r>
    </w:p>
    <w:p w14:paraId="31C41600" w14:textId="77777777" w:rsidR="007A7E85" w:rsidRPr="00E14327" w:rsidRDefault="00A942B2" w:rsidP="004C4F30">
      <w:pPr>
        <w:spacing w:line="240" w:lineRule="auto"/>
        <w:ind w:left="284"/>
        <w:rPr>
          <w:rFonts w:ascii="Chu Van An" w:eastAsia="Chu Van An" w:hAnsi="Chu Van An" w:cs="Chu Van An"/>
          <w:sz w:val="24"/>
          <w:szCs w:val="24"/>
        </w:rPr>
      </w:pPr>
      <w:r w:rsidRPr="00E14327">
        <w:rPr>
          <w:rFonts w:ascii="Chu Van An" w:eastAsia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592C8DCA" wp14:editId="1D4855FA">
                <wp:extent cx="3505200" cy="504563"/>
                <wp:effectExtent l="0" t="0" r="0" b="0"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05200" cy="504563"/>
                          <a:chOff x="3593400" y="3527719"/>
                          <a:chExt cx="3505200" cy="504563"/>
                        </a:xfrm>
                      </wpg:grpSpPr>
                      <wpg:grpSp>
                        <wpg:cNvPr id="29" name="Group 29"/>
                        <wpg:cNvGrpSpPr/>
                        <wpg:grpSpPr>
                          <a:xfrm>
                            <a:off x="3593400" y="3527719"/>
                            <a:ext cx="3505200" cy="504563"/>
                            <a:chOff x="0" y="0"/>
                            <a:chExt cx="3505200" cy="504563"/>
                          </a:xfrm>
                        </wpg:grpSpPr>
                        <wps:wsp>
                          <wps:cNvPr id="30" name="Rectangle 30"/>
                          <wps:cNvSpPr/>
                          <wps:spPr>
                            <a:xfrm>
                              <a:off x="0" y="0"/>
                              <a:ext cx="3505200" cy="5045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1372364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31" name="Group 31"/>
                          <wpg:cNvGrpSpPr/>
                          <wpg:grpSpPr>
                            <a:xfrm>
                              <a:off x="0" y="0"/>
                              <a:ext cx="3505200" cy="504563"/>
                              <a:chOff x="0" y="0"/>
                              <a:chExt cx="3505200" cy="504563"/>
                            </a:xfrm>
                          </wpg:grpSpPr>
                          <wpg:grpSp>
                            <wpg:cNvPr id="32" name="Group 32"/>
                            <wpg:cNvGrpSpPr/>
                            <wpg:grpSpPr>
                              <a:xfrm>
                                <a:off x="0" y="0"/>
                                <a:ext cx="3505200" cy="504563"/>
                                <a:chOff x="0" y="0"/>
                                <a:chExt cx="3505200" cy="504563"/>
                              </a:xfrm>
                            </wpg:grpSpPr>
                            <wpg:grpSp>
                              <wpg:cNvPr id="33" name="Group 33"/>
                              <wpg:cNvGrpSpPr/>
                              <wpg:grpSpPr>
                                <a:xfrm>
                                  <a:off x="0" y="18788"/>
                                  <a:ext cx="3505200" cy="485775"/>
                                  <a:chOff x="0" y="18788"/>
                                  <a:chExt cx="3505200" cy="485775"/>
                                </a:xfrm>
                              </wpg:grpSpPr>
                              <wps:wsp>
                                <wps:cNvPr id="34" name="Rectangle: Single Corner Snipped 34"/>
                                <wps:cNvSpPr/>
                                <wps:spPr>
                                  <a:xfrm>
                                    <a:off x="0" y="21424"/>
                                    <a:ext cx="3505200" cy="483107"/>
                                  </a:xfrm>
                                  <a:prstGeom prst="snip1Rect">
                                    <a:avLst>
                                      <a:gd name="adj" fmla="val 49942"/>
                                    </a:avLst>
                                  </a:prstGeom>
                                  <a:solidFill>
                                    <a:srgbClr val="FFFFF7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E88201A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35" name="Group 35"/>
                                <wpg:cNvGrpSpPr/>
                                <wpg:grpSpPr>
                                  <a:xfrm>
                                    <a:off x="903804" y="18788"/>
                                    <a:ext cx="2487095" cy="485775"/>
                                    <a:chOff x="903804" y="18788"/>
                                    <a:chExt cx="2487095" cy="485775"/>
                                  </a:xfrm>
                                </wpg:grpSpPr>
                                <wpg:grpSp>
                                  <wpg:cNvPr id="36" name="Group 36"/>
                                  <wpg:cNvGrpSpPr/>
                                  <wpg:grpSpPr>
                                    <a:xfrm>
                                      <a:off x="1006166" y="123084"/>
                                      <a:ext cx="2384733" cy="369570"/>
                                      <a:chOff x="1006166" y="123084"/>
                                      <a:chExt cx="2384733" cy="369570"/>
                                    </a:xfrm>
                                  </wpg:grpSpPr>
                                  <wps:wsp>
                                    <wps:cNvPr id="37" name="Arrow: Chevron 37"/>
                                    <wps:cNvSpPr/>
                                    <wps:spPr>
                                      <a:xfrm>
                                        <a:off x="1163324" y="123674"/>
                                        <a:ext cx="2227575" cy="276225"/>
                                      </a:xfrm>
                                      <a:prstGeom prst="chevron">
                                        <a:avLst>
                                          <a:gd name="adj" fmla="val 21429"/>
                                        </a:avLst>
                                      </a:pr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97000">
                                            <a:srgbClr val="FFFFFF"/>
                                          </a:gs>
                                          <a:gs pos="100000">
                                            <a:srgbClr val="63A0CB"/>
                                          </a:gs>
                                        </a:gsLst>
                                        <a:path path="circle">
                                          <a:fillToRect r="100000" b="100000"/>
                                        </a:path>
                                        <a:tileRect l="-100000" t="-100000"/>
                                      </a:gradFill>
                                      <a:ln w="15875" cap="flat" cmpd="sng">
                                        <a:solidFill>
                                          <a:srgbClr val="C793FB"/>
                                        </a:solidFill>
                                        <a:prstDash val="solid"/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  <a:effectLst>
                                        <a:outerShdw blurRad="57785" dist="33020" dir="3180000" algn="ctr">
                                          <a:srgbClr val="000000">
                                            <a:alpha val="29803"/>
                                          </a:srgbClr>
                                        </a:outerShdw>
                                      </a:effectLst>
                                    </wps:spPr>
                                    <wps:txbx>
                                      <w:txbxContent>
                                        <w:p w14:paraId="528FE1A4" w14:textId="77777777" w:rsidR="00E76256" w:rsidRDefault="00E76256">
                                          <w:pPr>
                                            <w:spacing w:line="258" w:lineRule="auto"/>
                                            <w:textDirection w:val="btLr"/>
                                          </w:pPr>
                                          <w:r>
                                            <w:rPr>
                                              <w:rFonts w:ascii="Chu Van An" w:eastAsia="Chu Van An" w:hAnsi="Chu Van An" w:cs="Chu Van An"/>
                                              <w:b/>
                                              <w:color w:val="FF0000"/>
                                              <w:sz w:val="24"/>
                                            </w:rPr>
                                            <w:t>Tóm tắt lý thuyết cơ</w:t>
                                          </w:r>
                                          <w:r>
                                            <w:rPr>
                                              <w:rFonts w:ascii="Chu Van An" w:eastAsia="Chu Van An" w:hAnsi="Chu Van An" w:cs="Chu Van An"/>
                                              <w:b/>
                                              <w:color w:val="FF0000"/>
                                            </w:rPr>
                                            <w:t xml:space="preserve"> bản:</w:t>
                                          </w:r>
                                        </w:p>
                                      </w:txbxContent>
                                    </wps:txbx>
                                    <wps:bodyPr spcFirstLastPara="1" wrap="square" lIns="91425" tIns="45700" rIns="91425" bIns="45700" anchor="ctr" anchorCtr="0">
                                      <a:noAutofit/>
                                    </wps:bodyPr>
                                  </wps:wsp>
                                  <wpg:grpSp>
                                    <wpg:cNvPr id="38" name="Group 38"/>
                                    <wpg:cNvGrpSpPr/>
                                    <wpg:grpSpPr>
                                      <a:xfrm>
                                        <a:off x="1006166" y="123084"/>
                                        <a:ext cx="342265" cy="369570"/>
                                        <a:chOff x="1006166" y="123084"/>
                                        <a:chExt cx="342265" cy="369570"/>
                                      </a:xfrm>
                                    </wpg:grpSpPr>
                                    <wps:wsp>
                                      <wps:cNvPr id="39" name="Freeform: Shape 39"/>
                                      <wps:cNvSpPr/>
                                      <wps:spPr>
                                        <a:xfrm>
                                          <a:off x="1044297" y="123175"/>
                                          <a:ext cx="228599" cy="276226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826136" h="866775" extrusionOk="0">
                                              <a:moveTo>
                                                <a:pt x="413068" y="0"/>
                                              </a:moveTo>
                                              <a:lnTo>
                                                <a:pt x="640742" y="238874"/>
                                              </a:lnTo>
                                              <a:lnTo>
                                                <a:pt x="644018" y="239879"/>
                                              </a:lnTo>
                                              <a:cubicBezTo>
                                                <a:pt x="753895" y="281816"/>
                                                <a:pt x="826136" y="352835"/>
                                                <a:pt x="826136" y="433387"/>
                                              </a:cubicBezTo>
                                              <a:cubicBezTo>
                                                <a:pt x="826136" y="513939"/>
                                                <a:pt x="753895" y="584959"/>
                                                <a:pt x="644018" y="626896"/>
                                              </a:cubicBezTo>
                                              <a:lnTo>
                                                <a:pt x="640744" y="627900"/>
                                              </a:lnTo>
                                              <a:lnTo>
                                                <a:pt x="413068" y="866775"/>
                                              </a:lnTo>
                                              <a:lnTo>
                                                <a:pt x="185392" y="627899"/>
                                              </a:lnTo>
                                              <a:lnTo>
                                                <a:pt x="182118" y="626896"/>
                                              </a:lnTo>
                                              <a:cubicBezTo>
                                                <a:pt x="94217" y="593346"/>
                                                <a:pt x="30402" y="541184"/>
                                                <a:pt x="8392" y="480418"/>
                                              </a:cubicBez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7"/>
                                              </a:lnTo>
                                              <a:cubicBezTo>
                                                <a:pt x="0" y="352835"/>
                                                <a:pt x="72241" y="281816"/>
                                                <a:pt x="182118" y="239879"/>
                                              </a:cubicBezTo>
                                              <a:lnTo>
                                                <a:pt x="185394" y="238874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gradFill>
                                          <a:gsLst>
                                            <a:gs pos="0">
                                              <a:srgbClr val="FFFFE5"/>
                                            </a:gs>
                                            <a:gs pos="47000">
                                              <a:srgbClr val="FFFFB3"/>
                                            </a:gs>
                                            <a:gs pos="55000">
                                              <a:srgbClr val="0000CC"/>
                                            </a:gs>
                                            <a:gs pos="100000">
                                              <a:srgbClr val="0000CC"/>
                                            </a:gs>
                                          </a:gsLst>
                                          <a:path path="circle">
                                            <a:fillToRect l="50000" t="50000" r="50000" b="50000"/>
                                          </a:path>
                                          <a:tileRect/>
                                        </a:gradFill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748A336A" w14:textId="77777777" w:rsidR="00E76256" w:rsidRDefault="00E76256">
                                            <w:pPr>
                                              <w:spacing w:after="0" w:line="240" w:lineRule="auto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40" name="Rectangle 40"/>
                                      <wps:cNvSpPr/>
                                      <wps:spPr>
                                        <a:xfrm>
                                          <a:off x="1006166" y="123084"/>
                                          <a:ext cx="342265" cy="3695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525E483E" w14:textId="77777777" w:rsidR="00E76256" w:rsidRDefault="00E76256">
                                            <w:pPr>
                                              <w:spacing w:line="258" w:lineRule="auto"/>
                                              <w:textDirection w:val="btLr"/>
                                            </w:pPr>
                                            <w:r>
                                              <w:rPr>
                                                <w:rFonts w:ascii="Cambria Math" w:eastAsia="Cambria Math" w:hAnsi="Cambria Math" w:cs="Cambria Math"/>
                                                <w:color w:val="C00000"/>
                                              </w:rPr>
                                              <w:t>▣</w:t>
                                            </w:r>
                                          </w:p>
                                        </w:txbxContent>
                                      </wps:txbx>
                                      <wps:bodyPr spcFirstLastPara="1" wrap="square" lIns="91425" tIns="45700" rIns="91425" bIns="45700" anchor="t" anchorCtr="0">
                                        <a:noAutofit/>
                                      </wps:bodyPr>
                                    </wps:wsp>
                                  </wpg:grpSp>
                                </wpg:grpSp>
                                <wpg:grpSp>
                                  <wpg:cNvPr id="41" name="Group 41"/>
                                  <wpg:cNvGrpSpPr/>
                                  <wpg:grpSpPr>
                                    <a:xfrm>
                                      <a:off x="903804" y="18788"/>
                                      <a:ext cx="219072" cy="485775"/>
                                      <a:chOff x="903804" y="18788"/>
                                      <a:chExt cx="219072" cy="485775"/>
                                    </a:xfrm>
                                  </wpg:grpSpPr>
                                  <wps:wsp>
                                    <wps:cNvPr id="42" name="Freeform: Shape 42"/>
                                    <wps:cNvSpPr/>
                                    <wps:spPr>
                                      <a:xfrm rot="10800000">
                                        <a:off x="1003814" y="62036"/>
                                        <a:ext cx="119062" cy="43300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352426" h="590550" extrusionOk="0">
                                            <a:moveTo>
                                              <a:pt x="352426" y="590550"/>
                                            </a:moveTo>
                                            <a:lnTo>
                                              <a:pt x="152402" y="590550"/>
                                            </a:lnTo>
                                            <a:lnTo>
                                              <a:pt x="112766" y="488158"/>
                                            </a:lnTo>
                                            <a:lnTo>
                                              <a:pt x="52398" y="488158"/>
                                            </a:lnTo>
                                            <a:cubicBezTo>
                                              <a:pt x="23449" y="488158"/>
                                              <a:pt x="0" y="401785"/>
                                              <a:pt x="0" y="295276"/>
                                            </a:cubicBezTo>
                                            <a:cubicBezTo>
                                              <a:pt x="0" y="188766"/>
                                              <a:pt x="23449" y="102393"/>
                                              <a:pt x="52398" y="102393"/>
                                            </a:cubicBezTo>
                                            <a:lnTo>
                                              <a:pt x="112765" y="102393"/>
                                            </a:lnTo>
                                            <a:lnTo>
                                              <a:pt x="152402" y="0"/>
                                            </a:lnTo>
                                            <a:lnTo>
                                              <a:pt x="352426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73000">
                                            <a:srgbClr val="FFFFFF"/>
                                          </a:gs>
                                          <a:gs pos="100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t="100000" r="100000"/>
                                        </a:path>
                                        <a:tileRect l="-100000" b="-100000"/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3E443413" w14:textId="77777777" w:rsidR="00E76256" w:rsidRDefault="00E76256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43" name="Flowchart: Terminator 43"/>
                                    <wps:cNvSpPr/>
                                    <wps:spPr>
                                      <a:xfrm flipH="1">
                                        <a:off x="903804" y="18788"/>
                                        <a:ext cx="109534" cy="485775"/>
                                      </a:xfrm>
                                      <a:prstGeom prst="flowChartTerminator">
                                        <a:avLst/>
                                      </a:pr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77000">
                                            <a:srgbClr val="FFFFFF"/>
                                          </a:gs>
                                          <a:gs pos="100000">
                                            <a:srgbClr val="0000CC"/>
                                          </a:gs>
                                        </a:gsLst>
                                        <a:lin ang="10800000" scaled="0"/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4C00A24D" w14:textId="77777777" w:rsidR="00E76256" w:rsidRDefault="00E76256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  <wps:wsp>
                              <wps:cNvPr id="44" name="Flowchart: Direct Access Storage 44"/>
                              <wps:cNvSpPr/>
                              <wps:spPr>
                                <a:xfrm>
                                  <a:off x="0" y="0"/>
                                  <a:ext cx="109534" cy="483107"/>
                                </a:xfrm>
                                <a:prstGeom prst="flowChartMagneticDrum">
                                  <a:avLst/>
                                </a:prstGeom>
                                <a:gradFill>
                                  <a:gsLst>
                                    <a:gs pos="0">
                                      <a:srgbClr val="FFFFF7"/>
                                    </a:gs>
                                    <a:gs pos="52000">
                                      <a:srgbClr val="FFFFFF"/>
                                    </a:gs>
                                    <a:gs pos="100000">
                                      <a:srgbClr val="FFFF00"/>
                                    </a:gs>
                                  </a:gsLst>
                                  <a:lin ang="10800000" scaled="0"/>
                                </a:gra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54E952B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</wpg:grpSp>
                          <wps:wsp>
                            <wps:cNvPr id="45" name="Flowchart: Preparation 45"/>
                            <wps:cNvSpPr/>
                            <wps:spPr>
                              <a:xfrm>
                                <a:off x="98826" y="56888"/>
                                <a:ext cx="803787" cy="369332"/>
                              </a:xfrm>
                              <a:prstGeom prst="flowChartPreparation">
                                <a:avLst/>
                              </a:prstGeom>
                              <a:gradFill>
                                <a:gsLst>
                                  <a:gs pos="0">
                                    <a:srgbClr val="FFFFFF"/>
                                  </a:gs>
                                  <a:gs pos="61000">
                                    <a:srgbClr val="FFFFB3"/>
                                  </a:gs>
                                  <a:gs pos="85000">
                                    <a:srgbClr val="0000CC"/>
                                  </a:gs>
                                  <a:gs pos="96000">
                                    <a:srgbClr val="FFFFF7"/>
                                  </a:gs>
                                  <a:gs pos="100000">
                                    <a:srgbClr val="FFFFF7"/>
                                  </a:gs>
                                </a:gsLst>
                                <a:path path="circle">
                                  <a:fillToRect l="50000" t="50000" r="50000" b="50000"/>
                                </a:path>
                                <a:tileRect/>
                              </a:gradFill>
                              <a:ln>
                                <a:noFill/>
                              </a:ln>
                              <a:effectLst>
                                <a:outerShdw blurRad="44450" dist="27940" dir="5400000" algn="ctr">
                                  <a:srgbClr val="000000">
                                    <a:alpha val="31764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11D4B6E" w14:textId="77777777" w:rsidR="00E76256" w:rsidRDefault="00E76256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wpg:grpSp>
                        <wpg:grpSp>
                          <wpg:cNvPr id="46" name="Group 46"/>
                          <wpg:cNvGrpSpPr/>
                          <wpg:grpSpPr>
                            <a:xfrm>
                              <a:off x="266712" y="18840"/>
                              <a:ext cx="466725" cy="439289"/>
                              <a:chOff x="266712" y="18840"/>
                              <a:chExt cx="466725" cy="439289"/>
                            </a:xfrm>
                          </wpg:grpSpPr>
                          <wps:wsp>
                            <wps:cNvPr id="47" name="Freeform: Shape 47"/>
                            <wps:cNvSpPr/>
                            <wps:spPr>
                              <a:xfrm>
                                <a:off x="266712" y="37838"/>
                                <a:ext cx="466725" cy="42029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26136" h="866775" extrusionOk="0">
                                    <a:moveTo>
                                      <a:pt x="413068" y="0"/>
                                    </a:moveTo>
                                    <a:lnTo>
                                      <a:pt x="640742" y="238874"/>
                                    </a:lnTo>
                                    <a:lnTo>
                                      <a:pt x="644018" y="239879"/>
                                    </a:lnTo>
                                    <a:cubicBezTo>
                                      <a:pt x="753895" y="281816"/>
                                      <a:pt x="826136" y="352835"/>
                                      <a:pt x="826136" y="433387"/>
                                    </a:cubicBezTo>
                                    <a:cubicBezTo>
                                      <a:pt x="826136" y="513939"/>
                                      <a:pt x="753895" y="584959"/>
                                      <a:pt x="644018" y="626896"/>
                                    </a:cubicBezTo>
                                    <a:lnTo>
                                      <a:pt x="640744" y="627900"/>
                                    </a:lnTo>
                                    <a:lnTo>
                                      <a:pt x="413068" y="866775"/>
                                    </a:lnTo>
                                    <a:lnTo>
                                      <a:pt x="185392" y="627899"/>
                                    </a:lnTo>
                                    <a:lnTo>
                                      <a:pt x="182118" y="626896"/>
                                    </a:lnTo>
                                    <a:cubicBezTo>
                                      <a:pt x="94217" y="593346"/>
                                      <a:pt x="30402" y="541184"/>
                                      <a:pt x="8392" y="480418"/>
                                    </a:cubicBezTo>
                                    <a:lnTo>
                                      <a:pt x="0" y="433388"/>
                                    </a:lnTo>
                                    <a:lnTo>
                                      <a:pt x="0" y="433388"/>
                                    </a:lnTo>
                                    <a:lnTo>
                                      <a:pt x="0" y="433388"/>
                                    </a:lnTo>
                                    <a:lnTo>
                                      <a:pt x="0" y="433387"/>
                                    </a:lnTo>
                                    <a:cubicBezTo>
                                      <a:pt x="0" y="352835"/>
                                      <a:pt x="72241" y="281816"/>
                                      <a:pt x="182118" y="239879"/>
                                    </a:cubicBezTo>
                                    <a:lnTo>
                                      <a:pt x="185394" y="238874"/>
                                    </a:lnTo>
                                    <a:close/>
                                  </a:path>
                                </a:pathLst>
                              </a:custGeom>
                              <a:gradFill>
                                <a:gsLst>
                                  <a:gs pos="0">
                                    <a:srgbClr val="FFFFE5"/>
                                  </a:gs>
                                  <a:gs pos="47000">
                                    <a:srgbClr val="FFFFB3"/>
                                  </a:gs>
                                  <a:gs pos="55000">
                                    <a:srgbClr val="0000CC"/>
                                  </a:gs>
                                  <a:gs pos="100000">
                                    <a:srgbClr val="0000CC"/>
                                  </a:gs>
                                </a:gsLst>
                                <a:path path="circle">
                                  <a:fillToRect l="50000" t="50000" r="50000" b="50000"/>
                                </a:path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2078538" w14:textId="77777777" w:rsidR="00E76256" w:rsidRDefault="00E76256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48" name="Rectangle 48"/>
                            <wps:cNvSpPr/>
                            <wps:spPr>
                              <a:xfrm>
                                <a:off x="286850" y="18840"/>
                                <a:ext cx="419100" cy="36915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B5995C0" w14:textId="77777777" w:rsidR="00E76256" w:rsidRDefault="00E76256">
                                  <w:pPr>
                                    <w:spacing w:line="258" w:lineRule="auto"/>
                                    <w:textDirection w:val="btLr"/>
                                  </w:pPr>
                                  <w:r>
                                    <w:rPr>
                                      <w:rFonts w:ascii="Yu Gothic Medium" w:eastAsia="Yu Gothic Medium" w:hAnsi="Yu Gothic Medium" w:cs="Yu Gothic Medium"/>
                                      <w:b/>
                                      <w:color w:val="C00000"/>
                                      <w:sz w:val="36"/>
                                    </w:rPr>
                                    <w:t>Ⓐ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92C8DCA" id="Group 28" o:spid="_x0000_s1053" style="width:276pt;height:39.75pt;mso-position-horizontal-relative:char;mso-position-vertical-relative:line" coordorigin="35934,35277" coordsize="35052,5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">
                <v:group id="Group 29" o:spid="_x0000_s1054" style="position:absolute;left:35934;top:35277;width:35052;height:5045" coordsize="35052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rect id="Rectangle 30" o:spid="_x0000_s1055" style="position:absolute;width:35052;height:50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" filled="f" stroked="f">
                    <v:textbox inset="2.53958mm,2.53958mm,2.53958mm,2.53958mm">
                      <w:txbxContent>
                        <w:p w14:paraId="51372364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oup 31" o:spid="_x0000_s1056" style="position:absolute;width:35052;height:5045" coordsize="35052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<v:group id="Group 32" o:spid="_x0000_s1057" style="position:absolute;width:35052;height:5045" coordsize="35052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  <v:group id="Group 33" o:spid="_x0000_s1058" style="position:absolute;top:187;width:35052;height:4858" coordorigin=",187" coordsize="35052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      <v:shape id="Rectangle: Single Corner Snipped 34" o:spid="_x0000_s1059" style="position:absolute;top:214;width:35052;height:4831;visibility:visible;mso-wrap-style:square;v-text-anchor:middle" coordsize="3505200,48310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" adj="-11796480,,5400" path="m,l3263927,r241273,241273l3505200,483107,,483107,,xe" fillcolor="#fffff7" stroked="f">
                          <v:stroke joinstyle="miter"/>
                          <v:formulas/>
                          <v:path arrowok="t" o:connecttype="custom" o:connectlocs="0,0;3263927,0;3505200,241273;3505200,483107;0,483107;0,0" o:connectangles="0,0,0,0,0,0" textboxrect="0,0,3505200,483107"/>
                          <v:textbox inset="2.53958mm,2.53958mm,2.53958mm,2.53958mm">
                            <w:txbxContent>
                              <w:p w14:paraId="2E88201A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group id="Group 35" o:spid="_x0000_s1060" style="position:absolute;left:9038;top:187;width:24870;height:4858" coordorigin="9038,187" coordsize="2487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<v:group id="Group 36" o:spid="_x0000_s1061" style="position:absolute;left:10061;top:1230;width:23847;height:3696" coordorigin="10061,1230" coordsize="23847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          <v:shape id="Arrow: Chevron 37" o:spid="_x0000_s1062" type="#_x0000_t55" style="position:absolute;left:11633;top:1236;width:22275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" adj="21026" fillcolor="#fffff7" strokecolor="#c793fb" strokeweight="1.25pt">
                              <v:fill color2="#63a0cb" colors="0 #fffff7;63570f white;1 #63a0cb" focus="100%" type="gradientRadial"/>
                              <v:stroke startarrowwidth="narrow" startarrowlength="short" endarrowwidth="narrow" endarrowlength="short" joinstyle="round"/>
                              <v:shadow on="t" color="black" opacity="19531f" offset=".552mm,.73253mm"/>
                              <v:textbox inset="2.53958mm,1.2694mm,2.53958mm,1.2694mm">
                                <w:txbxContent>
                                  <w:p w14:paraId="528FE1A4" w14:textId="77777777" w:rsidR="00E76256" w:rsidRDefault="00E76256">
                                    <w:pPr>
                                      <w:spacing w:line="258" w:lineRule="auto"/>
                                      <w:textDirection w:val="btLr"/>
                                    </w:pPr>
                                    <w:r>
                                      <w:rPr>
                                        <w:rFonts w:ascii="Chu Van An" w:eastAsia="Chu Van An" w:hAnsi="Chu Van An" w:cs="Chu Van An"/>
                                        <w:b/>
                                        <w:color w:val="FF0000"/>
                                        <w:sz w:val="24"/>
                                      </w:rPr>
                                      <w:t>Tóm tắt lý thuyết cơ</w:t>
                                    </w:r>
                                    <w:r>
                                      <w:rPr>
                                        <w:rFonts w:ascii="Chu Van An" w:eastAsia="Chu Van An" w:hAnsi="Chu Van An" w:cs="Chu Van An"/>
                                        <w:b/>
                                        <w:color w:val="FF0000"/>
                                      </w:rPr>
                                      <w:t xml:space="preserve"> bản:</w:t>
                                    </w:r>
                                  </w:p>
                                </w:txbxContent>
                              </v:textbox>
                            </v:shape>
                            <v:group id="Group 38" o:spid="_x0000_s1063" style="position:absolute;left:10061;top:1230;width:3423;height:3696" coordorigin="10061,1230" coordsize="3422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            <v:shape id="Freeform: Shape 39" o:spid="_x0000_s1064" style="position:absolute;left:10442;top:1231;width:2286;height:2763;visibility:visible;mso-wrap-style:square;v-text-anchor:middle" coordsize="826136,8667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" adj="-11796480,,5400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>
                                <v:fill color2="#00c" focusposition=".5,.5" focussize="" colors="0 #ffffe5;30802f #ffffb3;36045f #00c;1 #00c" focus="100%" type="gradientRadial"/>
                                <v:stroke joinstyle="miter"/>
                                <v:formulas/>
                                <v:path arrowok="t" o:extrusionok="f" o:connecttype="custom" textboxrect="0,0,826136,866775"/>
                                <v:textbox inset="2.53958mm,2.53958mm,2.53958mm,2.53958mm">
                                  <w:txbxContent>
                                    <w:p w14:paraId="748A336A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shape>
                              <v:rect id="Rectangle 40" o:spid="_x0000_s1065" style="position:absolute;left:10061;top:1230;width:3423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" filled="f" stroked="f">
                                <v:textbox inset="2.53958mm,1.2694mm,2.53958mm,1.2694mm">
                                  <w:txbxContent>
                                    <w:p w14:paraId="525E483E" w14:textId="77777777" w:rsidR="00E76256" w:rsidRDefault="00E76256">
                                      <w:pPr>
                                        <w:spacing w:line="258" w:lineRule="auto"/>
                                        <w:textDirection w:val="btLr"/>
                                      </w:pPr>
                                      <w:r>
                                        <w:rPr>
                                          <w:rFonts w:ascii="Cambria Math" w:eastAsia="Cambria Math" w:hAnsi="Cambria Math" w:cs="Cambria Math"/>
                                          <w:color w:val="C00000"/>
                                        </w:rPr>
                                        <w:t>▣</w:t>
                                      </w:r>
                                    </w:p>
                                  </w:txbxContent>
                                </v:textbox>
                              </v:rect>
                            </v:group>
                          </v:group>
                          <v:group id="Group 41" o:spid="_x0000_s1066" style="position:absolute;left:9038;top:187;width:2190;height:4858" coordorigin="9038,187" coordsize="2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          <v:shape id="Freeform: Shape 42" o:spid="_x0000_s1067" style="position:absolute;left:10038;top:620;width:1190;height:4330;rotation:180;visibility:visible;mso-wrap-style:square;v-text-anchor:middle" coordsize="352426,5905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" adj="-11796480,,5400" path="m352426,590550r-200024,l112766,488158r-60368,c23449,488158,,401785,,295276,,188766,23449,102393,52398,102393r60367,l152402,,352426,r,590550xe" fillcolor="#fffff7" stroked="f">
                              <v:fill color2="#00c" focusposition=",1" focussize="" colors="0 #fffff7;47841f white;1 #00c" focus="100%" type="gradientRadial"/>
                              <v:stroke joinstyle="miter"/>
                              <v:formulas/>
                              <v:path arrowok="t" o:extrusionok="f" o:connecttype="custom" textboxrect="0,0,352426,590550"/>
                              <v:textbox inset="2.53958mm,2.53958mm,2.53958mm,2.53958mm">
                                <w:txbxContent>
                                  <w:p w14:paraId="3E443413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shape>
                            <v:shape id="Flowchart: Terminator 43" o:spid="_x0000_s1068" type="#_x0000_t116" style="position:absolute;left:9038;top:187;width:1095;height:4858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" fillcolor="#fffff7" stroked="f">
                              <v:fill color2="#00c" angle="270" colors="0 #fffff7;50463f white;1 #00c" focus="100%" type="gradient">
                                <o:fill v:ext="view" type="gradientUnscaled"/>
                              </v:fill>
                              <v:textbox inset="2.53958mm,2.53958mm,2.53958mm,2.53958mm">
                                <w:txbxContent>
                                  <w:p w14:paraId="4C00A24D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  <v:shape id="Flowchart: Direct Access Storage 44" o:spid="_x0000_s1069" type="#_x0000_t133" style="position:absolute;width:1095;height:4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" fillcolor="#fffff7" stroked="f">
                        <v:fill color2="yellow" angle="270" colors="0 #fffff7;34079f white;1 yellow" focus="100%" type="gradient">
                          <o:fill v:ext="view" type="gradientUnscaled"/>
                        </v:fill>
                        <v:textbox inset="2.53958mm,2.53958mm,2.53958mm,2.53958mm">
                          <w:txbxContent>
                            <w:p w14:paraId="154E952B" w14:textId="77777777" w:rsidR="00E76256" w:rsidRDefault="00E762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shape>
                    </v:group>
                    <v:shapetype id="_x0000_t117" coordsize="21600,21600" o:spt="117" path="m4353,l17214,r4386,10800l17214,21600r-12861,l,10800xe">
                      <v:stroke joinstyle="miter"/>
                      <v:path gradientshapeok="t" o:connecttype="rect" textboxrect="4353,0,17214,21600"/>
                    </v:shapetype>
                    <v:shape id="Flowchart: Preparation 45" o:spid="_x0000_s1070" type="#_x0000_t117" style="position:absolute;left:988;top:568;width:8038;height:36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" stroked="f">
                      <v:fill color2="#fffff7" focusposition=".5,.5" focussize="" colors="0 white;39977f #ffffb3;55706f #00c;62915f #fffff7;1 #fffff7" focus="100%" type="gradientRadial"/>
                      <v:shadow on="t" color="black" opacity="20816f" offset="0,2.2pt"/>
                      <v:textbox inset="2.53958mm,2.53958mm,2.53958mm,2.53958mm">
                        <w:txbxContent>
                          <w:p w14:paraId="311D4B6E" w14:textId="77777777" w:rsidR="00E76256" w:rsidRDefault="00E76256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shape>
                  </v:group>
                  <v:group id="Group 46" o:spid="_x0000_s1071" style="position:absolute;left:2667;top:188;width:4667;height:4393" coordorigin="2667,188" coordsize="4667,4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  <v:shape id="Freeform: Shape 47" o:spid="_x0000_s1072" style="position:absolute;left:2667;top:378;width:4667;height:4203;visibility:visible;mso-wrap-style:square;v-text-anchor:middle" coordsize="826136,8667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" adj="-11796480,,5400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>
                      <v:fill color2="#00c" focusposition=".5,.5" focussize="" colors="0 #ffffe5;30802f #ffffb3;36045f #00c;1 #00c" focus="100%" type="gradientRadial"/>
                      <v:stroke joinstyle="miter"/>
                      <v:formulas/>
                      <v:path arrowok="t" o:extrusionok="f" o:connecttype="custom" textboxrect="0,0,826136,866775"/>
                      <v:textbox inset="2.53958mm,2.53958mm,2.53958mm,2.53958mm">
                        <w:txbxContent>
                          <w:p w14:paraId="72078538" w14:textId="77777777" w:rsidR="00E76256" w:rsidRDefault="00E76256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shape>
                    <v:rect id="Rectangle 48" o:spid="_x0000_s1073" style="position:absolute;left:2868;top:188;width:4191;height:36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" filled="f" stroked="f">
                      <v:textbox inset="2.53958mm,1.2694mm,2.53958mm,1.2694mm">
                        <w:txbxContent>
                          <w:p w14:paraId="6B5995C0" w14:textId="77777777" w:rsidR="00E76256" w:rsidRDefault="00E76256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Yu Gothic Medium" w:eastAsia="Yu Gothic Medium" w:hAnsi="Yu Gothic Medium" w:cs="Yu Gothic Medium"/>
                                <w:b/>
                                <w:color w:val="C00000"/>
                                <w:sz w:val="36"/>
                              </w:rPr>
                              <w:t>Ⓐ</w:t>
                            </w:r>
                          </w:p>
                        </w:txbxContent>
                      </v:textbox>
                    </v:rect>
                  </v:group>
                </v:group>
                <w10:anchorlock/>
              </v:group>
            </w:pict>
          </mc:Fallback>
        </mc:AlternateContent>
      </w:r>
    </w:p>
    <w:p w14:paraId="4A8CBF44" w14:textId="77777777" w:rsidR="007A7E85" w:rsidRPr="00E14327" w:rsidRDefault="00A942B2" w:rsidP="004C4F30">
      <w:pPr>
        <w:spacing w:line="240" w:lineRule="auto"/>
        <w:ind w:left="426"/>
        <w:rPr>
          <w:rFonts w:ascii="Chu Van An" w:eastAsia="Chu Van An" w:hAnsi="Chu Van An" w:cs="Chu Van An"/>
          <w:sz w:val="24"/>
          <w:szCs w:val="24"/>
        </w:rPr>
      </w:pPr>
      <w:r w:rsidRPr="00E14327">
        <w:rPr>
          <w:rFonts w:ascii="Chu Van An" w:eastAsia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7B171841" wp14:editId="2777FD1C">
                <wp:extent cx="6436628" cy="6896099"/>
                <wp:effectExtent l="0" t="0" r="21590" b="19685"/>
                <wp:docPr id="49" name="Group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36628" cy="6896099"/>
                          <a:chOff x="2127684" y="2094075"/>
                          <a:chExt cx="6436628" cy="6157751"/>
                        </a:xfrm>
                      </wpg:grpSpPr>
                      <wpg:grpSp>
                        <wpg:cNvPr id="50" name="Group 50"/>
                        <wpg:cNvGrpSpPr/>
                        <wpg:grpSpPr>
                          <a:xfrm>
                            <a:off x="2127684" y="2094075"/>
                            <a:ext cx="6436628" cy="6157751"/>
                            <a:chOff x="-22234" y="-704"/>
                            <a:chExt cx="6482341" cy="6157751"/>
                          </a:xfrm>
                        </wpg:grpSpPr>
                        <wps:wsp>
                          <wps:cNvPr id="51" name="Rectangle 51"/>
                          <wps:cNvSpPr/>
                          <wps:spPr>
                            <a:xfrm>
                              <a:off x="-22234" y="-704"/>
                              <a:ext cx="6482325" cy="33718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07AB86D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52" name="Rectangle: Diagonal Corners Rounded 52"/>
                          <wps:cNvSpPr/>
                          <wps:spPr>
                            <a:xfrm>
                              <a:off x="-14" y="3"/>
                              <a:ext cx="6460121" cy="6157044"/>
                            </a:xfrm>
                            <a:prstGeom prst="round2DiagRect">
                              <a:avLst>
                                <a:gd name="adj1" fmla="val 947"/>
                                <a:gd name="adj2" fmla="val 4304"/>
                              </a:avLst>
                            </a:prstGeom>
                            <a:gradFill>
                              <a:gsLst>
                                <a:gs pos="0">
                                  <a:srgbClr val="FEFFFB"/>
                                </a:gs>
                                <a:gs pos="97000">
                                  <a:srgbClr val="FFFFFF"/>
                                </a:gs>
                                <a:gs pos="100000">
                                  <a:srgbClr val="7E37FD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  <a:tileRect/>
                            </a:gradFill>
                            <a:ln w="19050" cap="flat" cmpd="sng">
                              <a:solidFill>
                                <a:srgbClr val="31538F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415AD7FD" w14:textId="77777777" w:rsidR="007A4F90" w:rsidRDefault="007A4F90" w:rsidP="0019446F">
                                <w:pPr>
                                  <w:spacing w:before="40" w:after="0" w:line="240" w:lineRule="auto"/>
                                  <w:jc w:val="both"/>
                                  <w:textDirection w:val="btLr"/>
                                  <w:rPr>
                                    <w:rFonts w:ascii="Chu Van An" w:eastAsia="Chu Van An" w:hAnsi="Chu Van An" w:cs="Chu Van An"/>
                                    <w:color w:val="000000"/>
                                    <w:sz w:val="24"/>
                                    <w:szCs w:val="24"/>
                                  </w:rPr>
                                </w:pPr>
                              </w:p>
                              <w:p w14:paraId="69A2FB0F" w14:textId="667C15BD" w:rsidR="00E76256" w:rsidRDefault="0019446F" w:rsidP="0019446F">
                                <w:pPr>
                                  <w:spacing w:before="40" w:after="0" w:line="240" w:lineRule="auto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b/>
                                    <w:i/>
                                    <w:iCs/>
                                    <w:color w:val="0000CC"/>
                                    <w:sz w:val="24"/>
                                    <w:szCs w:val="24"/>
                                  </w:rPr>
                                </w:pPr>
                                <w:r w:rsidRPr="007A4F90">
                                  <w:rPr>
                                    <w:rFonts w:ascii="Yu Gothic" w:eastAsia="Yu Gothic" w:hAnsi="Yu Gothic" w:cs="Segoe UI Symbol" w:hint="eastAsia"/>
                                    <w:color w:val="FF0000"/>
                                    <w:kern w:val="24"/>
                                    <w:sz w:val="28"/>
                                    <w:szCs w:val="28"/>
                                  </w:rPr>
                                  <w:t>➊</w:t>
                                </w:r>
                                <w:r>
                                  <w:rPr>
                                    <w:rFonts w:ascii="Yu Gothic" w:eastAsia="Yu Gothic" w:hAnsi="Yu Gothic" w:cs="Segoe UI Symbol" w:hint="eastAsia"/>
                                    <w:color w:val="002060"/>
                                    <w:kern w:val="24"/>
                                    <w:sz w:val="28"/>
                                    <w:szCs w:val="28"/>
                                  </w:rPr>
                                  <w:t>.</w:t>
                                </w:r>
                                <w:r>
                                  <w:rPr>
                                    <w:rFonts w:ascii="Chu Van An" w:hAnsi="Chu Van An" w:cs="Chu Van An"/>
                                    <w:b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471A92">
                                  <w:rPr>
                                    <w:rFonts w:ascii="Chu Van An" w:hAnsi="Chu Van An" w:cs="Chu Van An"/>
                                    <w:b/>
                                    <w:i/>
                                    <w:iCs/>
                                    <w:color w:val="0000CC"/>
                                    <w:sz w:val="24"/>
                                    <w:szCs w:val="24"/>
                                  </w:rPr>
                                  <w:t>Công thức nhị thức Newton</w:t>
                                </w:r>
                              </w:p>
                              <w:p w14:paraId="7C52FA30" w14:textId="77777777" w:rsidR="0019446F" w:rsidRPr="00471A92" w:rsidRDefault="0019446F" w:rsidP="0019446F">
                                <w:pPr>
                                  <w:rPr>
                                    <w:rFonts w:ascii="Chu Van An" w:hAnsi="Chu Van An" w:cs="Chu Van An"/>
                                    <w:b/>
                                    <w:i/>
                                    <w:sz w:val="24"/>
                                    <w:szCs w:val="24"/>
                                  </w:rPr>
                                </w:pPr>
                                <w:r w:rsidRPr="008514D0">
                                  <w:rPr>
                                    <w:rFonts w:ascii="Chu Van An" w:hAnsi="Chu Van An" w:cs="Chu Van An"/>
                                    <w:b/>
                                    <w:iCs/>
                                    <w:color w:val="0000CC"/>
                                    <w:sz w:val="24"/>
                                    <w:szCs w:val="24"/>
                                  </w:rPr>
                                  <w:sym w:font="Wingdings" w:char="F0B2"/>
                                </w:r>
                                <w:r>
                                  <w:rPr>
                                    <w:rFonts w:ascii="Chu Van An" w:hAnsi="Chu Van An" w:cs="Chu Van An"/>
                                    <w:b/>
                                    <w:i/>
                                    <w:color w:val="FF0000"/>
                                    <w:sz w:val="24"/>
                                    <w:szCs w:val="24"/>
                                  </w:rPr>
                                  <w:t>Định lý</w:t>
                                </w:r>
                                <w:r w:rsidRPr="00471A92">
                                  <w:rPr>
                                    <w:rFonts w:ascii="Chu Van An" w:hAnsi="Chu Van An" w:cs="Chu Van An"/>
                                    <w:b/>
                                    <w:i/>
                                    <w:color w:val="FF0000"/>
                                    <w:sz w:val="24"/>
                                    <w:szCs w:val="24"/>
                                  </w:rPr>
                                  <w:t>:</w:t>
                                </w:r>
                              </w:p>
                              <w:p w14:paraId="543D75FC" w14:textId="27411334" w:rsidR="0019446F" w:rsidRPr="003E44C9" w:rsidRDefault="003E44C9" w:rsidP="00673A40">
                                <w:pPr>
                                  <w:pStyle w:val="ListParagraph"/>
                                  <w:numPr>
                                    <w:ilvl w:val="0"/>
                                    <w:numId w:val="9"/>
                                  </w:numPr>
                                  <w:jc w:val="center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 w:rsidRPr="003E44C9">
                                  <w:rPr>
                                    <w:position w:val="-30"/>
                                  </w:rPr>
                                  <w:object w:dxaOrig="7540" w:dyaOrig="740" w14:anchorId="4957D9B0">
                                    <v:shapetype id="_x0000_t75" coordsize="21600,21600" o:spt="75" o:preferrelative="t" path="m@4@5l@4@11@9@11@9@5xe" filled="f" stroked="f">
                                      <v:stroke joinstyle="miter"/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  <v:path o:extrusionok="f" gradientshapeok="t" o:connecttype="rect"/>
                                      <o:lock v:ext="edit" aspectratio="t"/>
                                    </v:shapetype>
                                    <v:shape id="_x0000_i1994" type="#_x0000_t75" style="width:377.25pt;height:36.75pt" o:ole="">
                                      <v:imagedata r:id="rId7" o:title=""/>
                                    </v:shape>
                                    <o:OLEObject Type="Embed" ProgID="Equation.DSMT4" ShapeID="_x0000_i1994" DrawAspect="Content" ObjectID="_1687485258" r:id="rId8"/>
                                  </w:object>
                                </w:r>
                                <w:r w:rsidR="007A4F90" w:rsidRPr="003E44C9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  </w:t>
                                </w:r>
                                <w:r w:rsidR="0019446F" w:rsidRPr="003E44C9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>(1)</w:t>
                                </w:r>
                              </w:p>
                              <w:p w14:paraId="54E42C66" w14:textId="77777777" w:rsidR="0019446F" w:rsidRPr="00471A92" w:rsidRDefault="0019446F" w:rsidP="0019446F">
                                <w:pPr>
                                  <w:rPr>
                                    <w:rFonts w:ascii="Chu Van An" w:hAnsi="Chu Van An" w:cs="Chu Van An"/>
                                    <w:b/>
                                    <w:i/>
                                    <w:sz w:val="24"/>
                                    <w:szCs w:val="24"/>
                                  </w:rPr>
                                </w:pPr>
                                <w:r w:rsidRPr="008514D0">
                                  <w:rPr>
                                    <w:rFonts w:ascii="Chu Van An" w:hAnsi="Chu Van An" w:cs="Chu Van An"/>
                                    <w:b/>
                                    <w:iCs/>
                                    <w:color w:val="0000CC"/>
                                    <w:sz w:val="24"/>
                                    <w:szCs w:val="24"/>
                                  </w:rPr>
                                  <w:sym w:font="Wingdings" w:char="F0B2"/>
                                </w:r>
                                <w:r w:rsidRPr="00471A92">
                                  <w:rPr>
                                    <w:rFonts w:ascii="Chu Van An" w:hAnsi="Chu Van An" w:cs="Chu Van An"/>
                                    <w:b/>
                                    <w:i/>
                                    <w:color w:val="FF0000"/>
                                    <w:sz w:val="24"/>
                                    <w:szCs w:val="24"/>
                                  </w:rPr>
                                  <w:t>Hệ quả:</w:t>
                                </w:r>
                              </w:p>
                              <w:p w14:paraId="50881574" w14:textId="77777777" w:rsidR="0019446F" w:rsidRPr="008514D0" w:rsidRDefault="0019446F" w:rsidP="00673A40">
                                <w:pPr>
                                  <w:pStyle w:val="ListParagraph"/>
                                  <w:numPr>
                                    <w:ilvl w:val="0"/>
                                    <w:numId w:val="1"/>
                                  </w:numPr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 w:rsidRPr="008514D0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a = b = 1: </w:t>
                                </w:r>
                                <w:r w:rsidRPr="00471A92">
                                  <w:rPr>
                                    <w:position w:val="-14"/>
                                  </w:rPr>
                                  <w:object w:dxaOrig="2024" w:dyaOrig="462" w14:anchorId="357CF4B8">
                                    <v:shape id="_x0000_i1028" type="#_x0000_t75" style="width:101.25pt;height:24pt" o:ole="">
                                      <v:imagedata r:id="rId9" o:title=""/>
                                    </v:shape>
                                    <o:OLEObject Type="Embed" ProgID="Equation.DSMT4" ShapeID="_x0000_i1028" DrawAspect="Content" ObjectID="_1687485259" r:id="rId10"/>
                                  </w:object>
                                </w:r>
                              </w:p>
                              <w:p w14:paraId="0FABD929" w14:textId="77777777" w:rsidR="0019446F" w:rsidRPr="0016063F" w:rsidRDefault="0019446F" w:rsidP="00673A40">
                                <w:pPr>
                                  <w:pStyle w:val="ListParagraph"/>
                                  <w:numPr>
                                    <w:ilvl w:val="0"/>
                                    <w:numId w:val="1"/>
                                  </w:numPr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 w:rsidRPr="008514D0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>a =1; b = –1:</w:t>
                                </w:r>
                                <w:r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 </w:t>
                                </w:r>
                                <w:r w:rsidRPr="00471A92">
                                  <w:rPr>
                                    <w:position w:val="-14"/>
                                  </w:rPr>
                                  <w:object w:dxaOrig="2337" w:dyaOrig="421" w14:anchorId="15C4FEED">
                                    <v:shape id="_x0000_i1030" type="#_x0000_t75" style="width:117pt;height:21pt" o:ole="">
                                      <v:imagedata r:id="rId11" o:title=""/>
                                    </v:shape>
                                    <o:OLEObject Type="Embed" ProgID="Equation.DSMT4" ShapeID="_x0000_i1030" DrawAspect="Content" ObjectID="_1687485260" r:id="rId12"/>
                                  </w:object>
                                </w:r>
                              </w:p>
                              <w:p w14:paraId="4EB6C173" w14:textId="77777777" w:rsidR="0019446F" w:rsidRPr="0016063F" w:rsidRDefault="0019446F" w:rsidP="0019446F">
                                <w:pPr>
                                  <w:tabs>
                                    <w:tab w:val="left" w:pos="993"/>
                                  </w:tabs>
                                  <w:outlineLvl w:val="0"/>
                                  <w:rPr>
                                    <w:rFonts w:ascii="Chu Van An" w:hAnsi="Chu Van An" w:cs="Chu Van An"/>
                                    <w:lang w:val="es-ES"/>
                                  </w:rPr>
                                </w:pPr>
                                <w:r w:rsidRPr="0016063F">
                                  <w:rPr>
                                    <w:rFonts w:ascii="Chu Van An" w:hAnsi="Chu Van An" w:cs="Chu Van An"/>
                                    <w:b/>
                                    <w:i/>
                                    <w:iCs/>
                                    <w:color w:val="0000CC"/>
                                    <w:lang w:val="es-ES"/>
                                  </w:rPr>
                                  <w:sym w:font="Wingdings" w:char="F046"/>
                                </w:r>
                                <w:r w:rsidRPr="0016063F">
                                  <w:rPr>
                                    <w:rFonts w:ascii="Chu Van An" w:hAnsi="Chu Van An" w:cs="Chu Van An"/>
                                    <w:b/>
                                    <w:i/>
                                    <w:iCs/>
                                    <w:color w:val="0000CC"/>
                                    <w:lang w:val="es-ES"/>
                                  </w:rPr>
                                  <w:t>Ta có:</w:t>
                                </w:r>
                                <w:r w:rsidRPr="0016063F">
                                  <w:rPr>
                                    <w:rFonts w:ascii="Chu Van An" w:hAnsi="Chu Van An" w:cs="Chu Van An"/>
                                    <w:b/>
                                    <w:color w:val="0000CC"/>
                                    <w:lang w:val="es-ES"/>
                                  </w:rPr>
                                  <w:t xml:space="preserve"> </w:t>
                                </w:r>
                                <w:r w:rsidRPr="0016063F">
                                  <w:rPr>
                                    <w:rFonts w:ascii="Chu Van An" w:hAnsi="Chu Van An" w:cs="Chu Van An"/>
                                    <w:color w:val="0000CC"/>
                                    <w:lang w:val="es-ES"/>
                                  </w:rPr>
                                  <w:t xml:space="preserve"> </w:t>
                                </w:r>
                                <w:r w:rsidRPr="0016063F">
                                  <w:rPr>
                                    <w:rFonts w:ascii="Chu Van An" w:hAnsi="Chu Van An" w:cs="Chu Van An"/>
                                    <w:position w:val="-12"/>
                                    <w:lang w:val="es-ES"/>
                                  </w:rPr>
                                  <w:object w:dxaOrig="3500" w:dyaOrig="400" w14:anchorId="417499E6">
                                    <v:shape id="_x0000_i1032" type="#_x0000_t75" style="width:175.5pt;height:20.25pt" o:ole="">
                                      <v:imagedata r:id="rId13" o:title=""/>
                                    </v:shape>
                                    <o:OLEObject Type="Embed" ProgID="Equation.DSMT4" ShapeID="_x0000_i1032" DrawAspect="Content" ObjectID="_1687485261" r:id="rId14"/>
                                  </w:object>
                                </w:r>
                              </w:p>
                              <w:p w14:paraId="54284486" w14:textId="77777777" w:rsidR="0019446F" w:rsidRPr="0016063F" w:rsidRDefault="0019446F" w:rsidP="00673A40">
                                <w:pPr>
                                  <w:pStyle w:val="ListParagraph"/>
                                  <w:numPr>
                                    <w:ilvl w:val="0"/>
                                    <w:numId w:val="3"/>
                                  </w:numPr>
                                  <w:tabs>
                                    <w:tab w:val="left" w:pos="993"/>
                                  </w:tabs>
                                  <w:ind w:left="709"/>
                                  <w:rPr>
                                    <w:rFonts w:ascii="Chu Van An" w:hAnsi="Chu Van An" w:cs="Chu Van An"/>
                                    <w:lang w:val="es-ES"/>
                                  </w:rPr>
                                </w:pPr>
                                <w:r w:rsidRPr="0016063F">
                                  <w:rPr>
                                    <w:position w:val="-12"/>
                                    <w:lang w:val="es-ES"/>
                                  </w:rPr>
                                  <w:object w:dxaOrig="2060" w:dyaOrig="400" w14:anchorId="3140D131">
                                    <v:shape id="_x0000_i1034" type="#_x0000_t75" style="width:103.5pt;height:20.25pt" o:ole="">
                                      <v:imagedata r:id="rId15" o:title=""/>
                                    </v:shape>
                                    <o:OLEObject Type="Embed" ProgID="Equation.DSMT4" ShapeID="_x0000_i1034" DrawAspect="Content" ObjectID="_1687485262" r:id="rId16"/>
                                  </w:object>
                                </w:r>
                              </w:p>
                              <w:p w14:paraId="27D9AA2A" w14:textId="77777777" w:rsidR="0019446F" w:rsidRPr="0016063F" w:rsidRDefault="0019446F" w:rsidP="00673A40">
                                <w:pPr>
                                  <w:pStyle w:val="ListParagraph"/>
                                  <w:numPr>
                                    <w:ilvl w:val="0"/>
                                    <w:numId w:val="3"/>
                                  </w:numPr>
                                  <w:tabs>
                                    <w:tab w:val="left" w:pos="993"/>
                                  </w:tabs>
                                  <w:ind w:left="709"/>
                                  <w:rPr>
                                    <w:rFonts w:ascii="Chu Van An" w:hAnsi="Chu Van An" w:cs="Chu Van An"/>
                                    <w:lang w:val="es-ES"/>
                                  </w:rPr>
                                </w:pPr>
                                <w:r w:rsidRPr="0016063F">
                                  <w:rPr>
                                    <w:position w:val="-12"/>
                                    <w:lang w:val="es-ES"/>
                                  </w:rPr>
                                  <w:object w:dxaOrig="2900" w:dyaOrig="400" w14:anchorId="1EA606F7">
                                    <v:shape id="_x0000_i1036" type="#_x0000_t75" style="width:145.5pt;height:20.25pt" o:ole="">
                                      <v:imagedata r:id="rId17" o:title=""/>
                                    </v:shape>
                                    <o:OLEObject Type="Embed" ProgID="Equation.DSMT4" ShapeID="_x0000_i1036" DrawAspect="Content" ObjectID="_1687485263" r:id="rId18"/>
                                  </w:object>
                                </w:r>
                              </w:p>
                              <w:p w14:paraId="6461CCCC" w14:textId="77777777" w:rsidR="0019446F" w:rsidRPr="00471A92" w:rsidRDefault="0019446F" w:rsidP="0019446F">
                                <w:pPr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 w:val="24"/>
                                    <w:szCs w:val="24"/>
                                  </w:rPr>
                                </w:pPr>
                                <w:r w:rsidRPr="008514D0">
                                  <w:rPr>
                                    <w:rFonts w:ascii="Chu Van An" w:hAnsi="Chu Van An" w:cs="Chu Van An"/>
                                    <w:b/>
                                    <w:iCs/>
                                    <w:color w:val="0000CC"/>
                                    <w:sz w:val="24"/>
                                    <w:szCs w:val="24"/>
                                  </w:rPr>
                                  <w:sym w:font="Wingdings" w:char="F0B2"/>
                                </w:r>
                                <w:r w:rsidRPr="00471A92">
                                  <w:rPr>
                                    <w:rFonts w:ascii="Chu Van An" w:hAnsi="Chu Van An" w:cs="Chu Van An"/>
                                    <w:b/>
                                    <w:i/>
                                    <w:color w:val="FF0000"/>
                                    <w:sz w:val="24"/>
                                    <w:szCs w:val="24"/>
                                  </w:rPr>
                                  <w:t>Chú ý:</w:t>
                                </w:r>
                                <w:r w:rsidRPr="00471A92">
                                  <w:rPr>
                                    <w:rFonts w:ascii="Chu Van An" w:hAnsi="Chu Van An" w:cs="Chu Van An"/>
                                    <w:i/>
                                    <w:color w:val="FF0000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471A92">
                                  <w:rPr>
                                    <w:rFonts w:ascii="Chu Van An" w:hAnsi="Chu Van An" w:cs="Chu Van An"/>
                                    <w:i/>
                                    <w:sz w:val="24"/>
                                    <w:szCs w:val="24"/>
                                  </w:rPr>
                                  <w:t>Trong công thức khai triển nhị thức Newton:</w:t>
                                </w:r>
                              </w:p>
                              <w:p w14:paraId="16FA8926" w14:textId="77777777" w:rsidR="0019446F" w:rsidRPr="008514D0" w:rsidRDefault="0019446F" w:rsidP="00673A40">
                                <w:pPr>
                                  <w:pStyle w:val="ListParagraph"/>
                                  <w:numPr>
                                    <w:ilvl w:val="0"/>
                                    <w:numId w:val="2"/>
                                  </w:numPr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 w:rsidRPr="008514D0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>Số các hạng tử là n + 1.</w:t>
                                </w:r>
                              </w:p>
                              <w:p w14:paraId="246C44E2" w14:textId="77777777" w:rsidR="0019446F" w:rsidRPr="008514D0" w:rsidRDefault="0019446F" w:rsidP="00673A40">
                                <w:pPr>
                                  <w:pStyle w:val="ListParagraph"/>
                                  <w:numPr>
                                    <w:ilvl w:val="0"/>
                                    <w:numId w:val="2"/>
                                  </w:numPr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 w:rsidRPr="008514D0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>Các hạng tử có số mũ của a giảm dần, số mũ của b tăng dần, nhưng tổng các số mũ bằng n.</w:t>
                                </w:r>
                              </w:p>
                              <w:p w14:paraId="689B4FEA" w14:textId="77777777" w:rsidR="0019446F" w:rsidRPr="008514D0" w:rsidRDefault="0019446F" w:rsidP="00673A40">
                                <w:pPr>
                                  <w:pStyle w:val="ListParagraph"/>
                                  <w:numPr>
                                    <w:ilvl w:val="0"/>
                                    <w:numId w:val="2"/>
                                  </w:numPr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 w:rsidRPr="008514D0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>Các hệ số của các hạng tử cách đều hai hạng tử đầu và cuối thì bằng nhau.</w:t>
                                </w:r>
                              </w:p>
                              <w:p w14:paraId="1A60E539" w14:textId="4827308F" w:rsidR="0019446F" w:rsidRPr="007A4F90" w:rsidRDefault="007A4F90" w:rsidP="00673A40">
                                <w:pPr>
                                  <w:pStyle w:val="ListParagraph"/>
                                  <w:numPr>
                                    <w:ilvl w:val="0"/>
                                    <w:numId w:val="2"/>
                                  </w:numPr>
                                  <w:spacing w:before="40" w:after="0" w:line="240" w:lineRule="auto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>Số hạng tổng quát</w:t>
                                </w:r>
                                <w:r w:rsidR="0019446F" w:rsidRPr="007A4F90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:  </w:t>
                                </w:r>
                                <w:r w:rsidR="0019446F" w:rsidRPr="00471A92">
                                  <w:rPr>
                                    <w:position w:val="-14"/>
                                  </w:rPr>
                                  <w:object w:dxaOrig="1005" w:dyaOrig="462" w14:anchorId="6265F41D">
                                    <v:shape id="_x0000_i1038" type="#_x0000_t75" style="width:50.25pt;height:24pt" o:ole="">
                                      <v:imagedata r:id="rId19" o:title=""/>
                                    </v:shape>
                                    <o:OLEObject Type="Embed" ProgID="Equation.DSMT4" ShapeID="_x0000_i1038" DrawAspect="Content" ObjectID="_1687485264" r:id="rId20"/>
                                  </w:object>
                                </w:r>
                                <w:r>
                                  <w:t xml:space="preserve"> </w:t>
                                </w:r>
                              </w:p>
                              <w:p w14:paraId="4CEC58FE" w14:textId="77777777" w:rsidR="0019446F" w:rsidRDefault="0019446F" w:rsidP="0019446F">
                                <w:pPr>
                                  <w:spacing w:before="60" w:after="60" w:line="240" w:lineRule="auto"/>
                                  <w:jc w:val="both"/>
                                  <w:textDirection w:val="btLr"/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</w:pPr>
                                <w:r w:rsidRPr="007A4F90">
                                  <w:rPr>
                                    <w:rFonts w:ascii="Yu Gothic" w:eastAsia="Yu Gothic" w:hAnsi="Yu Gothic" w:cs="Segoe UI Symbol" w:hint="eastAsia"/>
                                    <w:color w:val="FF0000"/>
                                    <w:kern w:val="24"/>
                                    <w:sz w:val="28"/>
                                    <w:szCs w:val="28"/>
                                  </w:rPr>
                                  <w:t>➋</w:t>
                                </w:r>
                                <w:r>
                                  <w:rPr>
                                    <w:rFonts w:ascii="Yu Gothic" w:eastAsia="Yu Gothic" w:hAnsi="Yu Gothic" w:cs="Segoe UI Symbol" w:hint="eastAsia"/>
                                    <w:color w:val="002060"/>
                                    <w:kern w:val="24"/>
                                    <w:sz w:val="28"/>
                                    <w:szCs w:val="28"/>
                                  </w:rPr>
                                  <w:t>.</w:t>
                                </w:r>
                                <w:r>
                                  <w:rPr>
                                    <w:rFonts w:ascii="Yu Gothic UI Light" w:hAnsi="Yu Gothic UI Light" w:cs="Segoe UI Symbol"/>
                                    <w:color w:val="002060"/>
                                    <w:kern w:val="24"/>
                                    <w:szCs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hu Van An" w:hAnsi="Chu Van An" w:cs="Chu Van An"/>
                                    <w:b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471A92">
                                  <w:rPr>
                                    <w:rFonts w:ascii="Chu Van An" w:hAnsi="Chu Van An" w:cs="Chu Van An"/>
                                    <w:b/>
                                    <w:i/>
                                    <w:iCs/>
                                    <w:color w:val="0000CC"/>
                                    <w:sz w:val="24"/>
                                    <w:szCs w:val="24"/>
                                  </w:rPr>
                                  <w:t>Tam giác Pascal</w:t>
                                </w:r>
                                <w:r w:rsidR="00E76256"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 </w:t>
                                </w:r>
                              </w:p>
                              <w:tbl>
                                <w:tblPr>
                                  <w:tblStyle w:val="TableGrid"/>
                                  <w:tblW w:w="10035" w:type="dxa"/>
                                  <w:jc w:val="center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shd w:val="clear" w:color="auto" w:fill="FFFFCC"/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6639"/>
                                  <w:gridCol w:w="3396"/>
                                </w:tblGrid>
                                <w:tr w:rsidR="0019446F" w:rsidRPr="000F7CDF" w14:paraId="0A843B88" w14:textId="77777777" w:rsidTr="007A4F90">
                                  <w:trPr>
                                    <w:trHeight w:val="1594"/>
                                    <w:jc w:val="center"/>
                                  </w:trPr>
                                  <w:tc>
                                    <w:tcPr>
                                      <w:tcW w:w="6888" w:type="dxa"/>
                                      <w:shd w:val="clear" w:color="auto" w:fill="FFFFFF"/>
                                    </w:tcPr>
                                    <w:p w14:paraId="2A1D9669" w14:textId="77777777" w:rsidR="0019446F" w:rsidRPr="008514D0" w:rsidRDefault="0019446F" w:rsidP="00673A40">
                                      <w:pPr>
                                        <w:pStyle w:val="ListParagraph"/>
                                        <w:numPr>
                                          <w:ilvl w:val="0"/>
                                          <w:numId w:val="4"/>
                                        </w:numPr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</w:pPr>
                                      <w:r w:rsidRPr="008514D0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>Trong công thức nhị thức Newton cho n = 0, 1, 2, … và xếp các hệ số thành dòng ta nhận được tam giác sau đây, gọi là tam giác Pascal.</w:t>
                                      </w:r>
                                    </w:p>
                                    <w:p w14:paraId="4C2004C6" w14:textId="77777777" w:rsidR="0019446F" w:rsidRPr="00471A92" w:rsidRDefault="0019446F" w:rsidP="00E12C67">
                                      <w:pPr>
                                        <w:jc w:val="both"/>
                                        <w:rPr>
                                          <w:rFonts w:ascii="Chu Van An" w:hAnsi="Chu Van An" w:cs="Chu Van An"/>
                                          <w:i/>
                                          <w:color w:val="0000CC"/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ascii="Chu Van An" w:hAnsi="Chu Van An" w:cs="Chu Van An"/>
                                          <w:b/>
                                          <w:iCs/>
                                          <w:color w:val="0000CC"/>
                                          <w:sz w:val="24"/>
                                          <w:szCs w:val="24"/>
                                        </w:rPr>
                                        <w:sym w:font="Wingdings" w:char="F0B2"/>
                                      </w:r>
                                      <w:r w:rsidRPr="00E14327">
                                        <w:rPr>
                                          <w:rFonts w:ascii="Chu Van An" w:hAnsi="Chu Van An" w:cs="Chu Van An"/>
                                          <w:b/>
                                          <w:i/>
                                          <w:color w:val="FF0000"/>
                                          <w:sz w:val="24"/>
                                          <w:szCs w:val="24"/>
                                        </w:rPr>
                                        <w:t>Nhận xét:</w:t>
                                      </w:r>
                                      <w:r w:rsidRPr="00E14327">
                                        <w:rPr>
                                          <w:rFonts w:ascii="Chu Van An" w:hAnsi="Chu Van An" w:cs="Chu Van An"/>
                                          <w:i/>
                                          <w:color w:val="FF0000"/>
                                          <w:sz w:val="24"/>
                                          <w:szCs w:val="24"/>
                                        </w:rPr>
                                        <w:t xml:space="preserve"> </w:t>
                                      </w:r>
                                    </w:p>
                                    <w:p w14:paraId="0363F67A" w14:textId="77777777" w:rsidR="0019446F" w:rsidRPr="008514D0" w:rsidRDefault="0019446F" w:rsidP="00673A40">
                                      <w:pPr>
                                        <w:pStyle w:val="ListParagraph"/>
                                        <w:numPr>
                                          <w:ilvl w:val="0"/>
                                          <w:numId w:val="5"/>
                                        </w:numPr>
                                        <w:jc w:val="both"/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</w:pPr>
                                      <w:r w:rsidRPr="008514D0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Từ công thức </w:t>
                                      </w:r>
                                      <w:r w:rsidRPr="00471A92">
                                        <w:rPr>
                                          <w:position w:val="-14"/>
                                        </w:rPr>
                                        <w:object w:dxaOrig="1698" w:dyaOrig="462" w14:anchorId="06BA09FB">
                                          <v:shape id="_x0000_i1040" type="#_x0000_t75" style="width:84.75pt;height:24pt" o:ole="">
                                            <v:imagedata r:id="rId21" o:title=""/>
                                          </v:shape>
                                          <o:OLEObject Type="Embed" ProgID="Equation.DSMT4" ShapeID="_x0000_i1040" DrawAspect="Content" ObjectID="_1687485265" r:id="rId22"/>
                                        </w:object>
                                      </w:r>
                                      <w:r w:rsidRPr="008514D0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 suy ra cách tính các số ở mỗi dòng dựa vào các số ở dòng trước nó.</w:t>
                                      </w:r>
                                    </w:p>
                                    <w:p w14:paraId="2CF351EE" w14:textId="77777777" w:rsidR="0019446F" w:rsidRPr="000F7CDF" w:rsidRDefault="0019446F" w:rsidP="00E12C67">
                                      <w:pPr>
                                        <w:jc w:val="both"/>
                                        <w:rPr>
                                          <w:rFonts w:ascii="Chu Van An" w:hAnsi="Chu Van An" w:cs="Chu Van An"/>
                                          <w:b/>
                                          <w:bCs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  <w:tc>
                                    <w:tcPr>
                                      <w:tcW w:w="3147" w:type="dxa"/>
                                      <w:shd w:val="clear" w:color="auto" w:fill="auto"/>
                                    </w:tcPr>
                                    <w:p w14:paraId="0D9AE65D" w14:textId="77777777" w:rsidR="0019446F" w:rsidRPr="000F7CDF" w:rsidRDefault="0019446F" w:rsidP="00E12C67">
                                      <w:pPr>
                                        <w:jc w:val="both"/>
                                        <w:rPr>
                                          <w:rFonts w:ascii="Chu Van An" w:hAnsi="Chu Van An" w:cs="Chu Van An"/>
                                          <w:b/>
                                          <w:bCs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noProof/>
                                        </w:rPr>
                                        <w:drawing>
                                          <wp:inline distT="0" distB="0" distL="0" distR="0" wp14:anchorId="0DEC774C" wp14:editId="43A95C80">
                                            <wp:extent cx="2012041" cy="1192100"/>
                                            <wp:effectExtent l="0" t="0" r="7620" b="8255"/>
                                            <wp:docPr id="974" name="Picture 974" descr="Nhị Thức Newton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0" name="Picture 1135" descr="Nhị Thức Newton"/>
                                                    <pic:cNvPicPr>
                                                      <a:picLocks noChangeAspect="1" noChangeArrowheads="1"/>
                                                    </pic:cNvPicPr>
                                                  </pic:nvPicPr>
                                                  <pic:blipFill>
                                                    <a:blip r:embed="rId23">
                                                      <a:extLst>
                                                        <a:ext uri="{28A0092B-C50C-407E-A947-70E740481C1C}">
                                                          <a14:useLocalDpi xmlns:a14="http://schemas.microsoft.com/office/drawing/2010/main" val="0"/>
                                                        </a:ext>
                                                      </a:extLst>
                                                    </a:blip>
                                                    <a:srcRect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 bwMode="auto">
                                                    <a:xfrm>
                                                      <a:off x="0" y="0"/>
                                                      <a:ext cx="2014239" cy="1193402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>
                                                      <a:noFill/>
                                                    </a:ln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</w:tc>
                                </w:tr>
                              </w:tbl>
                              <w:p w14:paraId="7FD961A7" w14:textId="221EF4D9" w:rsidR="00E76256" w:rsidRPr="00A942B2" w:rsidRDefault="00E76256" w:rsidP="0019446F">
                                <w:pPr>
                                  <w:spacing w:before="60" w:after="60" w:line="240" w:lineRule="auto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51842E4A" w14:textId="77777777" w:rsidR="00E76256" w:rsidRPr="00A942B2" w:rsidRDefault="00E76256" w:rsidP="00A942B2">
                                <w:pPr>
                                  <w:spacing w:before="60" w:after="60" w:line="240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56F0B901" w14:textId="77777777" w:rsidR="00E76256" w:rsidRPr="00A942B2" w:rsidRDefault="00E76256" w:rsidP="00A942B2">
                                <w:pPr>
                                  <w:spacing w:before="60" w:after="60" w:line="240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6BF63952" w14:textId="77777777" w:rsidR="00E76256" w:rsidRPr="00A942B2" w:rsidRDefault="00E76256" w:rsidP="00A942B2">
                                <w:pPr>
                                  <w:spacing w:before="60" w:after="60" w:line="240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6001F673" w14:textId="77777777" w:rsidR="00E76256" w:rsidRPr="00A942B2" w:rsidRDefault="00E76256" w:rsidP="00A942B2">
                                <w:pPr>
                                  <w:spacing w:before="60" w:after="60" w:line="240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465876C3" w14:textId="77777777" w:rsidR="00E76256" w:rsidRPr="00A942B2" w:rsidRDefault="00E76256" w:rsidP="00A942B2">
                                <w:pPr>
                                  <w:spacing w:before="60" w:after="60" w:line="240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4AD100A3" w14:textId="77777777" w:rsidR="00E76256" w:rsidRPr="00A942B2" w:rsidRDefault="00E76256" w:rsidP="00A942B2">
                                <w:pPr>
                                  <w:spacing w:before="60" w:after="60" w:line="240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4F125956" w14:textId="77777777" w:rsidR="00E76256" w:rsidRPr="00A942B2" w:rsidRDefault="00E76256" w:rsidP="00A942B2">
                                <w:pPr>
                                  <w:spacing w:before="60" w:after="60" w:line="240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0DFA1635" w14:textId="77777777" w:rsidR="00E76256" w:rsidRPr="00A942B2" w:rsidRDefault="00E76256" w:rsidP="00A942B2">
                                <w:pPr>
                                  <w:spacing w:before="60" w:after="60" w:line="240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4E329A30" w14:textId="77777777" w:rsidR="00E76256" w:rsidRPr="00A942B2" w:rsidRDefault="00E76256" w:rsidP="00A942B2">
                                <w:pPr>
                                  <w:spacing w:before="60" w:after="60" w:line="240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0652005A" w14:textId="77777777" w:rsidR="00E76256" w:rsidRPr="00A942B2" w:rsidRDefault="00E76256" w:rsidP="00A942B2">
                                <w:pPr>
                                  <w:spacing w:before="60" w:after="60" w:line="240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12E4392A" w14:textId="77777777" w:rsidR="00E76256" w:rsidRPr="00A942B2" w:rsidRDefault="00E76256" w:rsidP="00A942B2">
                                <w:pPr>
                                  <w:spacing w:before="60" w:after="60" w:line="240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b/>
                                    <w:i/>
                                    <w:color w:val="0000CC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ctr" anchorCtr="0">
                            <a:noAutofit/>
                          </wps:bodyPr>
                        </wps:wsp>
                        <wpg:grpSp>
                          <wpg:cNvPr id="53" name="Group 53"/>
                          <wpg:cNvGrpSpPr/>
                          <wpg:grpSpPr>
                            <a:xfrm>
                              <a:off x="13537" y="10423"/>
                              <a:ext cx="1163442" cy="293673"/>
                              <a:chOff x="13537" y="10423"/>
                              <a:chExt cx="1163442" cy="293673"/>
                            </a:xfrm>
                          </wpg:grpSpPr>
                          <wps:wsp>
                            <wps:cNvPr id="54" name="Rectangle: Folded Corner 54"/>
                            <wps:cNvSpPr/>
                            <wps:spPr>
                              <a:xfrm>
                                <a:off x="13538" y="10424"/>
                                <a:ext cx="1163441" cy="293672"/>
                              </a:xfrm>
                              <a:prstGeom prst="foldedCorner">
                                <a:avLst>
                                  <a:gd name="adj" fmla="val 35529"/>
                                </a:avLst>
                              </a:prstGeom>
                              <a:gradFill>
                                <a:gsLst>
                                  <a:gs pos="0">
                                    <a:srgbClr val="F8FFD1"/>
                                  </a:gs>
                                  <a:gs pos="94000">
                                    <a:srgbClr val="F8FFD1"/>
                                  </a:gs>
                                  <a:gs pos="96000">
                                    <a:srgbClr val="7E37FD"/>
                                  </a:gs>
                                  <a:gs pos="97000">
                                    <a:srgbClr val="FFFFFF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path path="circle">
                                  <a:fillToRect l="50000" t="50000" r="50000" b="50000"/>
                                </a:path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0647E4D" w14:textId="77777777" w:rsidR="00E76256" w:rsidRDefault="00E76256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55" name="Rectangle 55"/>
                            <wps:cNvSpPr/>
                            <wps:spPr>
                              <a:xfrm>
                                <a:off x="13537" y="10423"/>
                                <a:ext cx="1128717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2E64AE6" w14:textId="7D2DA02B" w:rsidR="00E76256" w:rsidRDefault="00E76256">
                                  <w:pPr>
                                    <w:spacing w:line="258" w:lineRule="auto"/>
                                    <w:textDirection w:val="btLr"/>
                                  </w:pPr>
                                  <w:r>
                                    <w:rPr>
                                      <w:rFonts w:ascii="Cambria Math" w:eastAsia="Cambria Math" w:hAnsi="Cambria Math" w:cs="Cambria Math"/>
                                      <w:b/>
                                      <w:color w:val="0000CC"/>
                                      <w:sz w:val="24"/>
                                    </w:rPr>
                                    <w:t>◈-</w:t>
                                  </w:r>
                                  <w:r>
                                    <w:rPr>
                                      <w:rFonts w:ascii="Chu Van An" w:eastAsia="Chu Van An" w:hAnsi="Chu Van An" w:cs="Chu Van An"/>
                                      <w:b/>
                                      <w:color w:val="0000CC"/>
                                    </w:rPr>
                                    <w:t xml:space="preserve">Ghi nhớ 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B171841" id="Group 49" o:spid="_x0000_s1074" style="width:506.8pt;height:543pt;mso-position-horizontal-relative:char;mso-position-vertical-relative:line" coordorigin="21276,20940" coordsize="64366,615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">
                <v:group id="Group 50" o:spid="_x0000_s1075" style="position:absolute;left:21276;top:20940;width:64367;height:61578" coordorigin="-222,-7" coordsize="64823,615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<v:rect id="Rectangle 51" o:spid="_x0000_s1076" style="position:absolute;left:-222;top:-7;width:64822;height:337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" filled="f" stroked="f">
                    <v:textbox inset="2.53958mm,2.53958mm,2.53958mm,2.53958mm">
                      <w:txbxContent>
                        <w:p w14:paraId="407AB86D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shape id="Rectangle: Diagonal Corners Rounded 52" o:spid="_x0000_s1077" style="position:absolute;width:64601;height:61570;visibility:visible;mso-wrap-style:square;v-text-anchor:middle" coordsize="6460121,61570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" adj="-11796480,,5400" path="m58307,l6195122,v146355,,264999,118644,264999,264999l6460121,6098737v,32202,-26105,58307,-58307,58307l264999,6157044c118644,6157044,,6038400,,5892045l,58307c,26105,26105,,58307,xe" fillcolor="#fefffb" strokecolor="#31538f" strokeweight="1.5pt">
                    <v:fill color2="#7e37fd" focusposition=".5,.5" focussize="" colors="0 #fefffb;63570f white;1 #7e37fd" focus="100%" type="gradientRadial"/>
                    <v:stroke startarrowwidth="narrow" startarrowlength="short" endarrowwidth="narrow" endarrowlength="short" joinstyle="miter"/>
                    <v:formulas/>
                    <v:path arrowok="t" o:connecttype="custom" o:connectlocs="58307,0;6195122,0;6460121,264999;6460121,6098737;6401814,6157044;264999,6157044;0,5892045;0,58307;58307,0" o:connectangles="0,0,0,0,0,0,0,0,0" textboxrect="0,0,6460121,6157044"/>
                    <v:textbox inset="2.53958mm,1.2694mm,2.53958mm,1.2694mm">
                      <w:txbxContent>
                        <w:p w14:paraId="415AD7FD" w14:textId="77777777" w:rsidR="007A4F90" w:rsidRDefault="007A4F90" w:rsidP="0019446F">
                          <w:pPr>
                            <w:spacing w:before="40" w:after="0" w:line="240" w:lineRule="auto"/>
                            <w:jc w:val="both"/>
                            <w:textDirection w:val="btLr"/>
                            <w:rPr>
                              <w:rFonts w:ascii="Chu Van An" w:eastAsia="Chu Van An" w:hAnsi="Chu Van An" w:cs="Chu Van An"/>
                              <w:color w:val="000000"/>
                              <w:sz w:val="24"/>
                              <w:szCs w:val="24"/>
                            </w:rPr>
                          </w:pPr>
                        </w:p>
                        <w:p w14:paraId="69A2FB0F" w14:textId="667C15BD" w:rsidR="00E76256" w:rsidRDefault="0019446F" w:rsidP="0019446F">
                          <w:pPr>
                            <w:spacing w:before="40" w:after="0" w:line="240" w:lineRule="auto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b/>
                              <w:i/>
                              <w:iCs/>
                              <w:color w:val="0000CC"/>
                              <w:sz w:val="24"/>
                              <w:szCs w:val="24"/>
                            </w:rPr>
                          </w:pPr>
                          <w:r w:rsidRPr="007A4F90">
                            <w:rPr>
                              <w:rFonts w:ascii="Yu Gothic" w:eastAsia="Yu Gothic" w:hAnsi="Yu Gothic" w:cs="Segoe UI Symbol" w:hint="eastAsia"/>
                              <w:color w:val="FF0000"/>
                              <w:kern w:val="24"/>
                              <w:sz w:val="28"/>
                              <w:szCs w:val="28"/>
                            </w:rPr>
                            <w:t>➊</w:t>
                          </w:r>
                          <w:r>
                            <w:rPr>
                              <w:rFonts w:ascii="Yu Gothic" w:eastAsia="Yu Gothic" w:hAnsi="Yu Gothic" w:cs="Segoe UI Symbol" w:hint="eastAsia"/>
                              <w:color w:val="002060"/>
                              <w:kern w:val="24"/>
                              <w:sz w:val="28"/>
                              <w:szCs w:val="28"/>
                            </w:rPr>
                            <w:t>.</w:t>
                          </w:r>
                          <w:r>
                            <w:rPr>
                              <w:rFonts w:ascii="Chu Van An" w:hAnsi="Chu Van An" w:cs="Chu Van An"/>
                              <w:b/>
                              <w:sz w:val="24"/>
                              <w:szCs w:val="24"/>
                            </w:rPr>
                            <w:t xml:space="preserve"> </w:t>
                          </w:r>
                          <w:r w:rsidRPr="00471A92">
                            <w:rPr>
                              <w:rFonts w:ascii="Chu Van An" w:hAnsi="Chu Van An" w:cs="Chu Van An"/>
                              <w:b/>
                              <w:i/>
                              <w:iCs/>
                              <w:color w:val="0000CC"/>
                              <w:sz w:val="24"/>
                              <w:szCs w:val="24"/>
                            </w:rPr>
                            <w:t>Công thức nhị thức Newton</w:t>
                          </w:r>
                        </w:p>
                        <w:p w14:paraId="7C52FA30" w14:textId="77777777" w:rsidR="0019446F" w:rsidRPr="00471A92" w:rsidRDefault="0019446F" w:rsidP="0019446F">
                          <w:pPr>
                            <w:rPr>
                              <w:rFonts w:ascii="Chu Van An" w:hAnsi="Chu Van An" w:cs="Chu Van An"/>
                              <w:b/>
                              <w:i/>
                              <w:sz w:val="24"/>
                              <w:szCs w:val="24"/>
                            </w:rPr>
                          </w:pPr>
                          <w:r w:rsidRPr="008514D0">
                            <w:rPr>
                              <w:rFonts w:ascii="Chu Van An" w:hAnsi="Chu Van An" w:cs="Chu Van An"/>
                              <w:b/>
                              <w:iCs/>
                              <w:color w:val="0000CC"/>
                              <w:sz w:val="24"/>
                              <w:szCs w:val="24"/>
                            </w:rPr>
                            <w:sym w:font="Wingdings" w:char="F0B2"/>
                          </w:r>
                          <w:r>
                            <w:rPr>
                              <w:rFonts w:ascii="Chu Van An" w:hAnsi="Chu Van An" w:cs="Chu Van An"/>
                              <w:b/>
                              <w:i/>
                              <w:color w:val="FF0000"/>
                              <w:sz w:val="24"/>
                              <w:szCs w:val="24"/>
                            </w:rPr>
                            <w:t>Định lý</w:t>
                          </w:r>
                          <w:r w:rsidRPr="00471A92">
                            <w:rPr>
                              <w:rFonts w:ascii="Chu Van An" w:hAnsi="Chu Van An" w:cs="Chu Van An"/>
                              <w:b/>
                              <w:i/>
                              <w:color w:val="FF0000"/>
                              <w:sz w:val="24"/>
                              <w:szCs w:val="24"/>
                            </w:rPr>
                            <w:t>:</w:t>
                          </w:r>
                        </w:p>
                        <w:p w14:paraId="543D75FC" w14:textId="27411334" w:rsidR="0019446F" w:rsidRPr="003E44C9" w:rsidRDefault="003E44C9" w:rsidP="00673A40">
                          <w:pPr>
                            <w:pStyle w:val="ListParagraph"/>
                            <w:numPr>
                              <w:ilvl w:val="0"/>
                              <w:numId w:val="9"/>
                            </w:numPr>
                            <w:jc w:val="center"/>
                            <w:rPr>
                              <w:rFonts w:ascii="Chu Van An" w:hAnsi="Chu Van An" w:cs="Chu Van An"/>
                              <w:i/>
                              <w:szCs w:val="24"/>
                            </w:rPr>
                          </w:pPr>
                          <w:r w:rsidRPr="003E44C9">
                            <w:rPr>
                              <w:position w:val="-30"/>
                            </w:rPr>
                            <w:object w:dxaOrig="7540" w:dyaOrig="740" w14:anchorId="4957D9B0">
                              <v:shape id="_x0000_i1994" type="#_x0000_t75" style="width:377.25pt;height:36.75pt" o:ole="">
                                <v:imagedata r:id="rId7" o:title=""/>
                              </v:shape>
                              <o:OLEObject Type="Embed" ProgID="Equation.DSMT4" ShapeID="_x0000_i1994" DrawAspect="Content" ObjectID="_1687485258" r:id="rId24"/>
                            </w:object>
                          </w:r>
                          <w:r w:rsidR="007A4F90" w:rsidRPr="003E44C9">
                            <w:rPr>
                              <w:rFonts w:ascii="Chu Van An" w:hAnsi="Chu Van An" w:cs="Chu Van An"/>
                              <w:i/>
                              <w:szCs w:val="24"/>
                            </w:rPr>
                            <w:t xml:space="preserve">  </w:t>
                          </w:r>
                          <w:r w:rsidR="0019446F" w:rsidRPr="003E44C9">
                            <w:rPr>
                              <w:rFonts w:ascii="Chu Van An" w:hAnsi="Chu Van An" w:cs="Chu Van An"/>
                              <w:i/>
                              <w:szCs w:val="24"/>
                            </w:rPr>
                            <w:t>(1)</w:t>
                          </w:r>
                        </w:p>
                        <w:p w14:paraId="54E42C66" w14:textId="77777777" w:rsidR="0019446F" w:rsidRPr="00471A92" w:rsidRDefault="0019446F" w:rsidP="0019446F">
                          <w:pPr>
                            <w:rPr>
                              <w:rFonts w:ascii="Chu Van An" w:hAnsi="Chu Van An" w:cs="Chu Van An"/>
                              <w:b/>
                              <w:i/>
                              <w:sz w:val="24"/>
                              <w:szCs w:val="24"/>
                            </w:rPr>
                          </w:pPr>
                          <w:r w:rsidRPr="008514D0">
                            <w:rPr>
                              <w:rFonts w:ascii="Chu Van An" w:hAnsi="Chu Van An" w:cs="Chu Van An"/>
                              <w:b/>
                              <w:iCs/>
                              <w:color w:val="0000CC"/>
                              <w:sz w:val="24"/>
                              <w:szCs w:val="24"/>
                            </w:rPr>
                            <w:sym w:font="Wingdings" w:char="F0B2"/>
                          </w:r>
                          <w:r w:rsidRPr="00471A92">
                            <w:rPr>
                              <w:rFonts w:ascii="Chu Van An" w:hAnsi="Chu Van An" w:cs="Chu Van An"/>
                              <w:b/>
                              <w:i/>
                              <w:color w:val="FF0000"/>
                              <w:sz w:val="24"/>
                              <w:szCs w:val="24"/>
                            </w:rPr>
                            <w:t>Hệ quả:</w:t>
                          </w:r>
                        </w:p>
                        <w:p w14:paraId="50881574" w14:textId="77777777" w:rsidR="0019446F" w:rsidRPr="008514D0" w:rsidRDefault="0019446F" w:rsidP="00673A40">
                          <w:pPr>
                            <w:pStyle w:val="ListParagraph"/>
                            <w:numPr>
                              <w:ilvl w:val="0"/>
                              <w:numId w:val="1"/>
                            </w:numPr>
                            <w:jc w:val="both"/>
                            <w:rPr>
                              <w:rFonts w:ascii="Chu Van An" w:hAnsi="Chu Van An" w:cs="Chu Van An"/>
                              <w:i/>
                              <w:szCs w:val="24"/>
                            </w:rPr>
                          </w:pPr>
                          <w:r w:rsidRPr="008514D0">
                            <w:rPr>
                              <w:rFonts w:ascii="Chu Van An" w:hAnsi="Chu Van An" w:cs="Chu Van An"/>
                              <w:i/>
                              <w:szCs w:val="24"/>
                            </w:rPr>
                            <w:t xml:space="preserve">a = b = 1: </w:t>
                          </w:r>
                          <w:r w:rsidRPr="00471A92">
                            <w:rPr>
                              <w:position w:val="-14"/>
                            </w:rPr>
                            <w:object w:dxaOrig="2024" w:dyaOrig="462" w14:anchorId="357CF4B8">
                              <v:shape id="_x0000_i1028" type="#_x0000_t75" style="width:101.25pt;height:24pt" o:ole="">
                                <v:imagedata r:id="rId9" o:title=""/>
                              </v:shape>
                              <o:OLEObject Type="Embed" ProgID="Equation.DSMT4" ShapeID="_x0000_i1028" DrawAspect="Content" ObjectID="_1687485259" r:id="rId25"/>
                            </w:object>
                          </w:r>
                        </w:p>
                        <w:p w14:paraId="0FABD929" w14:textId="77777777" w:rsidR="0019446F" w:rsidRPr="0016063F" w:rsidRDefault="0019446F" w:rsidP="00673A40">
                          <w:pPr>
                            <w:pStyle w:val="ListParagraph"/>
                            <w:numPr>
                              <w:ilvl w:val="0"/>
                              <w:numId w:val="1"/>
                            </w:numPr>
                            <w:jc w:val="both"/>
                            <w:rPr>
                              <w:rFonts w:ascii="Chu Van An" w:hAnsi="Chu Van An" w:cs="Chu Van An"/>
                              <w:i/>
                              <w:szCs w:val="24"/>
                            </w:rPr>
                          </w:pPr>
                          <w:r w:rsidRPr="008514D0">
                            <w:rPr>
                              <w:rFonts w:ascii="Chu Van An" w:hAnsi="Chu Van An" w:cs="Chu Van An"/>
                              <w:i/>
                              <w:szCs w:val="24"/>
                            </w:rPr>
                            <w:t>a =1; b = –1:</w:t>
                          </w:r>
                          <w:r>
                            <w:rPr>
                              <w:rFonts w:ascii="Chu Van An" w:hAnsi="Chu Van An" w:cs="Chu Van An"/>
                              <w:i/>
                              <w:szCs w:val="24"/>
                            </w:rPr>
                            <w:t xml:space="preserve"> </w:t>
                          </w:r>
                          <w:r w:rsidRPr="00471A92">
                            <w:rPr>
                              <w:position w:val="-14"/>
                            </w:rPr>
                            <w:object w:dxaOrig="2337" w:dyaOrig="421" w14:anchorId="15C4FEED">
                              <v:shape id="_x0000_i1030" type="#_x0000_t75" style="width:117pt;height:21pt" o:ole="">
                                <v:imagedata r:id="rId11" o:title=""/>
                              </v:shape>
                              <o:OLEObject Type="Embed" ProgID="Equation.DSMT4" ShapeID="_x0000_i1030" DrawAspect="Content" ObjectID="_1687485260" r:id="rId26"/>
                            </w:object>
                          </w:r>
                        </w:p>
                        <w:p w14:paraId="4EB6C173" w14:textId="77777777" w:rsidR="0019446F" w:rsidRPr="0016063F" w:rsidRDefault="0019446F" w:rsidP="0019446F">
                          <w:pPr>
                            <w:tabs>
                              <w:tab w:val="left" w:pos="993"/>
                            </w:tabs>
                            <w:outlineLvl w:val="0"/>
                            <w:rPr>
                              <w:rFonts w:ascii="Chu Van An" w:hAnsi="Chu Van An" w:cs="Chu Van An"/>
                              <w:lang w:val="es-ES"/>
                            </w:rPr>
                          </w:pPr>
                          <w:r w:rsidRPr="0016063F">
                            <w:rPr>
                              <w:rFonts w:ascii="Chu Van An" w:hAnsi="Chu Van An" w:cs="Chu Van An"/>
                              <w:b/>
                              <w:i/>
                              <w:iCs/>
                              <w:color w:val="0000CC"/>
                              <w:lang w:val="es-ES"/>
                            </w:rPr>
                            <w:sym w:font="Wingdings" w:char="F046"/>
                          </w:r>
                          <w:r w:rsidRPr="0016063F">
                            <w:rPr>
                              <w:rFonts w:ascii="Chu Van An" w:hAnsi="Chu Van An" w:cs="Chu Van An"/>
                              <w:b/>
                              <w:i/>
                              <w:iCs/>
                              <w:color w:val="0000CC"/>
                              <w:lang w:val="es-ES"/>
                            </w:rPr>
                            <w:t>Ta có:</w:t>
                          </w:r>
                          <w:r w:rsidRPr="0016063F">
                            <w:rPr>
                              <w:rFonts w:ascii="Chu Van An" w:hAnsi="Chu Van An" w:cs="Chu Van An"/>
                              <w:b/>
                              <w:color w:val="0000CC"/>
                              <w:lang w:val="es-ES"/>
                            </w:rPr>
                            <w:t xml:space="preserve"> </w:t>
                          </w:r>
                          <w:r w:rsidRPr="0016063F">
                            <w:rPr>
                              <w:rFonts w:ascii="Chu Van An" w:hAnsi="Chu Van An" w:cs="Chu Van An"/>
                              <w:color w:val="0000CC"/>
                              <w:lang w:val="es-ES"/>
                            </w:rPr>
                            <w:t xml:space="preserve"> </w:t>
                          </w:r>
                          <w:r w:rsidRPr="0016063F">
                            <w:rPr>
                              <w:rFonts w:ascii="Chu Van An" w:hAnsi="Chu Van An" w:cs="Chu Van An"/>
                              <w:position w:val="-12"/>
                              <w:lang w:val="es-ES"/>
                            </w:rPr>
                            <w:object w:dxaOrig="3500" w:dyaOrig="400" w14:anchorId="417499E6">
                              <v:shape id="_x0000_i1032" type="#_x0000_t75" style="width:175.5pt;height:20.25pt" o:ole="">
                                <v:imagedata r:id="rId13" o:title=""/>
                              </v:shape>
                              <o:OLEObject Type="Embed" ProgID="Equation.DSMT4" ShapeID="_x0000_i1032" DrawAspect="Content" ObjectID="_1687485261" r:id="rId27"/>
                            </w:object>
                          </w:r>
                        </w:p>
                        <w:p w14:paraId="54284486" w14:textId="77777777" w:rsidR="0019446F" w:rsidRPr="0016063F" w:rsidRDefault="0019446F" w:rsidP="00673A40">
                          <w:pPr>
                            <w:pStyle w:val="ListParagraph"/>
                            <w:numPr>
                              <w:ilvl w:val="0"/>
                              <w:numId w:val="3"/>
                            </w:numPr>
                            <w:tabs>
                              <w:tab w:val="left" w:pos="993"/>
                            </w:tabs>
                            <w:ind w:left="709"/>
                            <w:rPr>
                              <w:rFonts w:ascii="Chu Van An" w:hAnsi="Chu Van An" w:cs="Chu Van An"/>
                              <w:lang w:val="es-ES"/>
                            </w:rPr>
                          </w:pPr>
                          <w:r w:rsidRPr="0016063F">
                            <w:rPr>
                              <w:position w:val="-12"/>
                              <w:lang w:val="es-ES"/>
                            </w:rPr>
                            <w:object w:dxaOrig="2060" w:dyaOrig="400" w14:anchorId="3140D131">
                              <v:shape id="_x0000_i1034" type="#_x0000_t75" style="width:103.5pt;height:20.25pt" o:ole="">
                                <v:imagedata r:id="rId15" o:title=""/>
                              </v:shape>
                              <o:OLEObject Type="Embed" ProgID="Equation.DSMT4" ShapeID="_x0000_i1034" DrawAspect="Content" ObjectID="_1687485262" r:id="rId28"/>
                            </w:object>
                          </w:r>
                        </w:p>
                        <w:p w14:paraId="27D9AA2A" w14:textId="77777777" w:rsidR="0019446F" w:rsidRPr="0016063F" w:rsidRDefault="0019446F" w:rsidP="00673A40">
                          <w:pPr>
                            <w:pStyle w:val="ListParagraph"/>
                            <w:numPr>
                              <w:ilvl w:val="0"/>
                              <w:numId w:val="3"/>
                            </w:numPr>
                            <w:tabs>
                              <w:tab w:val="left" w:pos="993"/>
                            </w:tabs>
                            <w:ind w:left="709"/>
                            <w:rPr>
                              <w:rFonts w:ascii="Chu Van An" w:hAnsi="Chu Van An" w:cs="Chu Van An"/>
                              <w:lang w:val="es-ES"/>
                            </w:rPr>
                          </w:pPr>
                          <w:r w:rsidRPr="0016063F">
                            <w:rPr>
                              <w:position w:val="-12"/>
                              <w:lang w:val="es-ES"/>
                            </w:rPr>
                            <w:object w:dxaOrig="2900" w:dyaOrig="400" w14:anchorId="1EA606F7">
                              <v:shape id="_x0000_i1036" type="#_x0000_t75" style="width:145.5pt;height:20.25pt" o:ole="">
                                <v:imagedata r:id="rId17" o:title=""/>
                              </v:shape>
                              <o:OLEObject Type="Embed" ProgID="Equation.DSMT4" ShapeID="_x0000_i1036" DrawAspect="Content" ObjectID="_1687485263" r:id="rId29"/>
                            </w:object>
                          </w:r>
                        </w:p>
                        <w:p w14:paraId="6461CCCC" w14:textId="77777777" w:rsidR="0019446F" w:rsidRPr="00471A92" w:rsidRDefault="0019446F" w:rsidP="0019446F">
                          <w:pPr>
                            <w:jc w:val="both"/>
                            <w:rPr>
                              <w:rFonts w:ascii="Chu Van An" w:hAnsi="Chu Van An" w:cs="Chu Van An"/>
                              <w:i/>
                              <w:sz w:val="24"/>
                              <w:szCs w:val="24"/>
                            </w:rPr>
                          </w:pPr>
                          <w:r w:rsidRPr="008514D0">
                            <w:rPr>
                              <w:rFonts w:ascii="Chu Van An" w:hAnsi="Chu Van An" w:cs="Chu Van An"/>
                              <w:b/>
                              <w:iCs/>
                              <w:color w:val="0000CC"/>
                              <w:sz w:val="24"/>
                              <w:szCs w:val="24"/>
                            </w:rPr>
                            <w:sym w:font="Wingdings" w:char="F0B2"/>
                          </w:r>
                          <w:r w:rsidRPr="00471A92">
                            <w:rPr>
                              <w:rFonts w:ascii="Chu Van An" w:hAnsi="Chu Van An" w:cs="Chu Van An"/>
                              <w:b/>
                              <w:i/>
                              <w:color w:val="FF0000"/>
                              <w:sz w:val="24"/>
                              <w:szCs w:val="24"/>
                            </w:rPr>
                            <w:t>Chú ý:</w:t>
                          </w:r>
                          <w:r w:rsidRPr="00471A92">
                            <w:rPr>
                              <w:rFonts w:ascii="Chu Van An" w:hAnsi="Chu Van An" w:cs="Chu Van An"/>
                              <w:i/>
                              <w:color w:val="FF000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471A92">
                            <w:rPr>
                              <w:rFonts w:ascii="Chu Van An" w:hAnsi="Chu Van An" w:cs="Chu Van An"/>
                              <w:i/>
                              <w:sz w:val="24"/>
                              <w:szCs w:val="24"/>
                            </w:rPr>
                            <w:t>Trong công thức khai triển nhị thức Newton:</w:t>
                          </w:r>
                        </w:p>
                        <w:p w14:paraId="16FA8926" w14:textId="77777777" w:rsidR="0019446F" w:rsidRPr="008514D0" w:rsidRDefault="0019446F" w:rsidP="00673A40">
                          <w:pPr>
                            <w:pStyle w:val="ListParagraph"/>
                            <w:numPr>
                              <w:ilvl w:val="0"/>
                              <w:numId w:val="2"/>
                            </w:numPr>
                            <w:jc w:val="both"/>
                            <w:rPr>
                              <w:rFonts w:ascii="Chu Van An" w:hAnsi="Chu Van An" w:cs="Chu Van An"/>
                              <w:i/>
                              <w:szCs w:val="24"/>
                            </w:rPr>
                          </w:pPr>
                          <w:r w:rsidRPr="008514D0">
                            <w:rPr>
                              <w:rFonts w:ascii="Chu Van An" w:hAnsi="Chu Van An" w:cs="Chu Van An"/>
                              <w:i/>
                              <w:szCs w:val="24"/>
                            </w:rPr>
                            <w:t>Số các hạng tử là n + 1.</w:t>
                          </w:r>
                        </w:p>
                        <w:p w14:paraId="246C44E2" w14:textId="77777777" w:rsidR="0019446F" w:rsidRPr="008514D0" w:rsidRDefault="0019446F" w:rsidP="00673A40">
                          <w:pPr>
                            <w:pStyle w:val="ListParagraph"/>
                            <w:numPr>
                              <w:ilvl w:val="0"/>
                              <w:numId w:val="2"/>
                            </w:numPr>
                            <w:jc w:val="both"/>
                            <w:rPr>
                              <w:rFonts w:ascii="Chu Van An" w:hAnsi="Chu Van An" w:cs="Chu Van An"/>
                              <w:i/>
                              <w:szCs w:val="24"/>
                            </w:rPr>
                          </w:pPr>
                          <w:r w:rsidRPr="008514D0">
                            <w:rPr>
                              <w:rFonts w:ascii="Chu Van An" w:hAnsi="Chu Van An" w:cs="Chu Van An"/>
                              <w:i/>
                              <w:szCs w:val="24"/>
                            </w:rPr>
                            <w:t>Các hạng tử có số mũ của a giảm dần, số mũ của b tăng dần, nhưng tổng các số mũ bằng n.</w:t>
                          </w:r>
                        </w:p>
                        <w:p w14:paraId="689B4FEA" w14:textId="77777777" w:rsidR="0019446F" w:rsidRPr="008514D0" w:rsidRDefault="0019446F" w:rsidP="00673A40">
                          <w:pPr>
                            <w:pStyle w:val="ListParagraph"/>
                            <w:numPr>
                              <w:ilvl w:val="0"/>
                              <w:numId w:val="2"/>
                            </w:numPr>
                            <w:jc w:val="both"/>
                            <w:rPr>
                              <w:rFonts w:ascii="Chu Van An" w:hAnsi="Chu Van An" w:cs="Chu Van An"/>
                              <w:i/>
                              <w:szCs w:val="24"/>
                            </w:rPr>
                          </w:pPr>
                          <w:r w:rsidRPr="008514D0">
                            <w:rPr>
                              <w:rFonts w:ascii="Chu Van An" w:hAnsi="Chu Van An" w:cs="Chu Van An"/>
                              <w:i/>
                              <w:szCs w:val="24"/>
                            </w:rPr>
                            <w:t>Các hệ số của các hạng tử cách đều hai hạng tử đầu và cuối thì bằng nhau.</w:t>
                          </w:r>
                        </w:p>
                        <w:p w14:paraId="1A60E539" w14:textId="4827308F" w:rsidR="0019446F" w:rsidRPr="007A4F90" w:rsidRDefault="007A4F90" w:rsidP="00673A40">
                          <w:pPr>
                            <w:pStyle w:val="ListParagraph"/>
                            <w:numPr>
                              <w:ilvl w:val="0"/>
                              <w:numId w:val="2"/>
                            </w:numPr>
                            <w:spacing w:before="40" w:after="0" w:line="240" w:lineRule="auto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Cs w:val="24"/>
                            </w:rPr>
                          </w:pPr>
                          <w:r>
                            <w:rPr>
                              <w:rFonts w:ascii="Chu Van An" w:hAnsi="Chu Van An" w:cs="Chu Van An"/>
                              <w:i/>
                              <w:szCs w:val="24"/>
                            </w:rPr>
                            <w:t>Số hạng tổng quát</w:t>
                          </w:r>
                          <w:r w:rsidR="0019446F" w:rsidRPr="007A4F90">
                            <w:rPr>
                              <w:rFonts w:ascii="Chu Van An" w:hAnsi="Chu Van An" w:cs="Chu Van An"/>
                              <w:i/>
                              <w:szCs w:val="24"/>
                            </w:rPr>
                            <w:t xml:space="preserve">:  </w:t>
                          </w:r>
                          <w:r w:rsidR="0019446F" w:rsidRPr="00471A92">
                            <w:rPr>
                              <w:position w:val="-14"/>
                            </w:rPr>
                            <w:object w:dxaOrig="1005" w:dyaOrig="462" w14:anchorId="6265F41D">
                              <v:shape id="_x0000_i1038" type="#_x0000_t75" style="width:50.25pt;height:24pt" o:ole="">
                                <v:imagedata r:id="rId19" o:title=""/>
                              </v:shape>
                              <o:OLEObject Type="Embed" ProgID="Equation.DSMT4" ShapeID="_x0000_i1038" DrawAspect="Content" ObjectID="_1687485264" r:id="rId30"/>
                            </w:object>
                          </w:r>
                          <w:r>
                            <w:t xml:space="preserve"> </w:t>
                          </w:r>
                        </w:p>
                        <w:p w14:paraId="4CEC58FE" w14:textId="77777777" w:rsidR="0019446F" w:rsidRDefault="0019446F" w:rsidP="0019446F">
                          <w:pPr>
                            <w:spacing w:before="60" w:after="60" w:line="240" w:lineRule="auto"/>
                            <w:jc w:val="both"/>
                            <w:textDirection w:val="btLr"/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</w:pPr>
                          <w:r w:rsidRPr="007A4F90">
                            <w:rPr>
                              <w:rFonts w:ascii="Yu Gothic" w:eastAsia="Yu Gothic" w:hAnsi="Yu Gothic" w:cs="Segoe UI Symbol" w:hint="eastAsia"/>
                              <w:color w:val="FF0000"/>
                              <w:kern w:val="24"/>
                              <w:sz w:val="28"/>
                              <w:szCs w:val="28"/>
                            </w:rPr>
                            <w:t>➋</w:t>
                          </w:r>
                          <w:r>
                            <w:rPr>
                              <w:rFonts w:ascii="Yu Gothic" w:eastAsia="Yu Gothic" w:hAnsi="Yu Gothic" w:cs="Segoe UI Symbol" w:hint="eastAsia"/>
                              <w:color w:val="002060"/>
                              <w:kern w:val="24"/>
                              <w:sz w:val="28"/>
                              <w:szCs w:val="28"/>
                            </w:rPr>
                            <w:t>.</w:t>
                          </w:r>
                          <w:r>
                            <w:rPr>
                              <w:rFonts w:ascii="Yu Gothic UI Light" w:hAnsi="Yu Gothic UI Light" w:cs="Segoe UI Symbol"/>
                              <w:color w:val="002060"/>
                              <w:kern w:val="24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hu Van An" w:hAnsi="Chu Van An" w:cs="Chu Van An"/>
                              <w:b/>
                              <w:sz w:val="24"/>
                              <w:szCs w:val="24"/>
                            </w:rPr>
                            <w:t xml:space="preserve"> </w:t>
                          </w:r>
                          <w:r w:rsidRPr="00471A92">
                            <w:rPr>
                              <w:rFonts w:ascii="Chu Van An" w:hAnsi="Chu Van An" w:cs="Chu Van An"/>
                              <w:b/>
                              <w:i/>
                              <w:iCs/>
                              <w:color w:val="0000CC"/>
                              <w:sz w:val="24"/>
                              <w:szCs w:val="24"/>
                            </w:rPr>
                            <w:t>Tam giác Pascal</w:t>
                          </w:r>
                          <w:r w:rsidR="00E76256"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 </w:t>
                          </w:r>
                        </w:p>
                        <w:tbl>
                          <w:tblPr>
                            <w:tblStyle w:val="TableGrid"/>
                            <w:tblW w:w="10035" w:type="dxa"/>
                            <w:jc w:val="center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shd w:val="clear" w:color="auto" w:fill="FFFFCC"/>
                            <w:tblLook w:val="04A0" w:firstRow="1" w:lastRow="0" w:firstColumn="1" w:lastColumn="0" w:noHBand="0" w:noVBand="1"/>
                          </w:tblPr>
                          <w:tblGrid>
                            <w:gridCol w:w="6639"/>
                            <w:gridCol w:w="3396"/>
                          </w:tblGrid>
                          <w:tr w:rsidR="0019446F" w:rsidRPr="000F7CDF" w14:paraId="0A843B88" w14:textId="77777777" w:rsidTr="007A4F90">
                            <w:trPr>
                              <w:trHeight w:val="1594"/>
                              <w:jc w:val="center"/>
                            </w:trPr>
                            <w:tc>
                              <w:tcPr>
                                <w:tcW w:w="6888" w:type="dxa"/>
                                <w:shd w:val="clear" w:color="auto" w:fill="FFFFFF"/>
                              </w:tcPr>
                              <w:p w14:paraId="2A1D9669" w14:textId="77777777" w:rsidR="0019446F" w:rsidRPr="008514D0" w:rsidRDefault="0019446F" w:rsidP="00673A40">
                                <w:pPr>
                                  <w:pStyle w:val="ListParagraph"/>
                                  <w:numPr>
                                    <w:ilvl w:val="0"/>
                                    <w:numId w:val="4"/>
                                  </w:numPr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 w:rsidRPr="008514D0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>Trong công thức nhị thức Newton cho n = 0, 1, 2, … và xếp các hệ số thành dòng ta nhận được tam giác sau đây, gọi là tam giác Pascal.</w:t>
                                </w:r>
                              </w:p>
                              <w:p w14:paraId="4C2004C6" w14:textId="77777777" w:rsidR="0019446F" w:rsidRPr="00471A92" w:rsidRDefault="0019446F" w:rsidP="00E12C67">
                                <w:pPr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color w:val="0000CC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Chu Van An" w:hAnsi="Chu Van An" w:cs="Chu Van An"/>
                                    <w:b/>
                                    <w:iCs/>
                                    <w:color w:val="0000CC"/>
                                    <w:sz w:val="24"/>
                                    <w:szCs w:val="24"/>
                                  </w:rPr>
                                  <w:sym w:font="Wingdings" w:char="F0B2"/>
                                </w:r>
                                <w:r w:rsidRPr="00E14327">
                                  <w:rPr>
                                    <w:rFonts w:ascii="Chu Van An" w:hAnsi="Chu Van An" w:cs="Chu Van An"/>
                                    <w:b/>
                                    <w:i/>
                                    <w:color w:val="FF0000"/>
                                    <w:sz w:val="24"/>
                                    <w:szCs w:val="24"/>
                                  </w:rPr>
                                  <w:t>Nhận xét:</w:t>
                                </w:r>
                                <w:r w:rsidRPr="00E14327">
                                  <w:rPr>
                                    <w:rFonts w:ascii="Chu Van An" w:hAnsi="Chu Van An" w:cs="Chu Van An"/>
                                    <w:i/>
                                    <w:color w:val="FF0000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  <w:p w14:paraId="0363F67A" w14:textId="77777777" w:rsidR="0019446F" w:rsidRPr="008514D0" w:rsidRDefault="0019446F" w:rsidP="00673A40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 w:rsidRPr="008514D0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Từ công thức </w:t>
                                </w:r>
                                <w:r w:rsidRPr="00471A92">
                                  <w:rPr>
                                    <w:position w:val="-14"/>
                                  </w:rPr>
                                  <w:object w:dxaOrig="1698" w:dyaOrig="462" w14:anchorId="06BA09FB">
                                    <v:shape id="_x0000_i1040" type="#_x0000_t75" style="width:84.75pt;height:24pt" o:ole="">
                                      <v:imagedata r:id="rId21" o:title=""/>
                                    </v:shape>
                                    <o:OLEObject Type="Embed" ProgID="Equation.DSMT4" ShapeID="_x0000_i1040" DrawAspect="Content" ObjectID="_1687485265" r:id="rId31"/>
                                  </w:object>
                                </w:r>
                                <w:r w:rsidRPr="008514D0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 suy ra cách tính các số ở mỗi dòng dựa vào các số ở dòng trước nó.</w:t>
                                </w:r>
                              </w:p>
                              <w:p w14:paraId="2CF351EE" w14:textId="77777777" w:rsidR="0019446F" w:rsidRPr="000F7CDF" w:rsidRDefault="0019446F" w:rsidP="00E12C67">
                                <w:pPr>
                                  <w:jc w:val="both"/>
                                  <w:rPr>
                                    <w:rFonts w:ascii="Chu Van An" w:hAnsi="Chu Van An" w:cs="Chu Van An"/>
                                    <w:b/>
                                    <w:bCs/>
                                    <w:szCs w:val="24"/>
                                  </w:rPr>
                                </w:pPr>
                                <w:r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3147" w:type="dxa"/>
                                <w:shd w:val="clear" w:color="auto" w:fill="auto"/>
                              </w:tcPr>
                              <w:p w14:paraId="0D9AE65D" w14:textId="77777777" w:rsidR="0019446F" w:rsidRPr="000F7CDF" w:rsidRDefault="0019446F" w:rsidP="00E12C67">
                                <w:pPr>
                                  <w:jc w:val="both"/>
                                  <w:rPr>
                                    <w:rFonts w:ascii="Chu Van An" w:hAnsi="Chu Van An" w:cs="Chu Van An"/>
                                    <w:b/>
                                    <w:bCs/>
                                    <w:szCs w:val="24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DEC774C" wp14:editId="43A95C80">
                                      <wp:extent cx="2012041" cy="1192100"/>
                                      <wp:effectExtent l="0" t="0" r="7620" b="8255"/>
                                      <wp:docPr id="974" name="Picture 974" descr="Nhị Thức Newton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135" descr="Nhị Thức Newton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23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014239" cy="119340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</w:tbl>
                        <w:p w14:paraId="7FD961A7" w14:textId="221EF4D9" w:rsidR="00E76256" w:rsidRPr="00A942B2" w:rsidRDefault="00E76256" w:rsidP="0019446F">
                          <w:pPr>
                            <w:spacing w:before="60" w:after="60" w:line="240" w:lineRule="auto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51842E4A" w14:textId="77777777" w:rsidR="00E76256" w:rsidRPr="00A942B2" w:rsidRDefault="00E76256" w:rsidP="00A942B2">
                          <w:pPr>
                            <w:spacing w:before="60" w:after="60" w:line="240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56F0B901" w14:textId="77777777" w:rsidR="00E76256" w:rsidRPr="00A942B2" w:rsidRDefault="00E76256" w:rsidP="00A942B2">
                          <w:pPr>
                            <w:spacing w:before="60" w:after="60" w:line="240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6BF63952" w14:textId="77777777" w:rsidR="00E76256" w:rsidRPr="00A942B2" w:rsidRDefault="00E76256" w:rsidP="00A942B2">
                          <w:pPr>
                            <w:spacing w:before="60" w:after="60" w:line="240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6001F673" w14:textId="77777777" w:rsidR="00E76256" w:rsidRPr="00A942B2" w:rsidRDefault="00E76256" w:rsidP="00A942B2">
                          <w:pPr>
                            <w:spacing w:before="60" w:after="60" w:line="240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465876C3" w14:textId="77777777" w:rsidR="00E76256" w:rsidRPr="00A942B2" w:rsidRDefault="00E76256" w:rsidP="00A942B2">
                          <w:pPr>
                            <w:spacing w:before="60" w:after="60" w:line="240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4AD100A3" w14:textId="77777777" w:rsidR="00E76256" w:rsidRPr="00A942B2" w:rsidRDefault="00E76256" w:rsidP="00A942B2">
                          <w:pPr>
                            <w:spacing w:before="60" w:after="60" w:line="240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4F125956" w14:textId="77777777" w:rsidR="00E76256" w:rsidRPr="00A942B2" w:rsidRDefault="00E76256" w:rsidP="00A942B2">
                          <w:pPr>
                            <w:spacing w:before="60" w:after="60" w:line="240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0DFA1635" w14:textId="77777777" w:rsidR="00E76256" w:rsidRPr="00A942B2" w:rsidRDefault="00E76256" w:rsidP="00A942B2">
                          <w:pPr>
                            <w:spacing w:before="60" w:after="60" w:line="240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4E329A30" w14:textId="77777777" w:rsidR="00E76256" w:rsidRPr="00A942B2" w:rsidRDefault="00E76256" w:rsidP="00A942B2">
                          <w:pPr>
                            <w:spacing w:before="60" w:after="60" w:line="240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0652005A" w14:textId="77777777" w:rsidR="00E76256" w:rsidRPr="00A942B2" w:rsidRDefault="00E76256" w:rsidP="00A942B2">
                          <w:pPr>
                            <w:spacing w:before="60" w:after="60" w:line="240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12E4392A" w14:textId="77777777" w:rsidR="00E76256" w:rsidRPr="00A942B2" w:rsidRDefault="00E76256" w:rsidP="00A942B2">
                          <w:pPr>
                            <w:spacing w:before="60" w:after="60" w:line="240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b/>
                              <w:i/>
                              <w:color w:val="0000CC"/>
                              <w:sz w:val="24"/>
                              <w:szCs w:val="24"/>
                            </w:rPr>
                            <w:t> </w:t>
                          </w:r>
                        </w:p>
                      </w:txbxContent>
                    </v:textbox>
                  </v:shape>
                  <v:group id="Group 53" o:spid="_x0000_s1078" style="position:absolute;left:135;top:104;width:11634;height:2936" coordorigin="135,104" coordsize="11634,29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<v:shapetype id="_x0000_t65" coordsize="21600,21600" o:spt="65" adj="18900" path="m,l,21600@0,21600,21600@0,21600,xem@0,21600nfl@3@5c@7@9@11@13,21600@0e">
                      <v:formulas>
                        <v:f eqn="val #0"/>
                        <v:f eqn="sum 21600 0 @0"/>
                        <v:f eqn="prod @1 8481 32768"/>
                        <v:f eqn="sum @2 @0 0"/>
                        <v:f eqn="prod @1 1117 32768"/>
                        <v:f eqn="sum @4 @0 0"/>
                        <v:f eqn="prod @1 11764 32768"/>
                        <v:f eqn="sum @6 @0 0"/>
                        <v:f eqn="prod @1 6144 32768"/>
                        <v:f eqn="sum @8 @0 0"/>
                        <v:f eqn="prod @1 20480 32768"/>
                        <v:f eqn="sum @10 @0 0"/>
                        <v:f eqn="prod @1 6144 32768"/>
                        <v:f eqn="sum @12 @0 0"/>
                      </v:formulas>
                      <v:path o:extrusionok="f" gradientshapeok="t" o:connecttype="rect" textboxrect="0,0,21600,@13"/>
                      <v:handles>
                        <v:h position="#0,bottomRight" xrange="10800,21600"/>
                      </v:handles>
                      <o:complex v:ext="view"/>
                    </v:shapetype>
                    <v:shape id="Rectangle: Folded Corner 54" o:spid="_x0000_s1079" type="#_x0000_t65" style="position:absolute;left:135;top:104;width:11634;height:29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" adj="13926" fillcolor="#f8ffd1" stroked="f">
                      <v:fill focusposition=".5,.5" focussize="" colors="0 #f8ffd1;61604f #f8ffd1;62915f #7e37fd;63570f white;1 white" focus="100%" type="gradientRadial"/>
                      <v:textbox inset="2.53958mm,2.53958mm,2.53958mm,2.53958mm">
                        <w:txbxContent>
                          <w:p w14:paraId="20647E4D" w14:textId="77777777" w:rsidR="00E76256" w:rsidRDefault="00E76256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shape>
                    <v:rect id="Rectangle 55" o:spid="_x0000_s1080" style="position:absolute;left:135;top:104;width:11287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" filled="f" stroked="f">
                      <v:textbox inset="2.53958mm,1.2694mm,2.53958mm,1.2694mm">
                        <w:txbxContent>
                          <w:p w14:paraId="32E64AE6" w14:textId="7D2DA02B" w:rsidR="00E76256" w:rsidRDefault="00E76256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Cambria Math" w:eastAsia="Cambria Math" w:hAnsi="Cambria Math" w:cs="Cambria Math"/>
                                <w:b/>
                                <w:color w:val="0000CC"/>
                                <w:sz w:val="24"/>
                              </w:rPr>
                              <w:t>◈-</w:t>
                            </w:r>
                            <w:r>
                              <w:rPr>
                                <w:rFonts w:ascii="Chu Van An" w:eastAsia="Chu Van An" w:hAnsi="Chu Van An" w:cs="Chu Van An"/>
                                <w:b/>
                                <w:color w:val="0000CC"/>
                              </w:rPr>
                              <w:t xml:space="preserve">Ghi nhớ </w:t>
                            </w:r>
                          </w:p>
                        </w:txbxContent>
                      </v:textbox>
                    </v:rect>
                  </v:group>
                </v:group>
                <w10:anchorlock/>
              </v:group>
            </w:pict>
          </mc:Fallback>
        </mc:AlternateContent>
      </w:r>
    </w:p>
    <w:p w14:paraId="2CF84372" w14:textId="77777777" w:rsidR="007A7E85" w:rsidRPr="00E14327" w:rsidRDefault="00A942B2" w:rsidP="004C4F30">
      <w:pPr>
        <w:spacing w:line="240" w:lineRule="auto"/>
        <w:rPr>
          <w:rFonts w:ascii="Chu Van An" w:eastAsia="Chu Van An" w:hAnsi="Chu Van An" w:cs="Chu Van An"/>
          <w:sz w:val="24"/>
          <w:szCs w:val="24"/>
        </w:rPr>
      </w:pPr>
      <w:r w:rsidRPr="00E14327">
        <w:rPr>
          <w:rFonts w:ascii="Chu Van An" w:eastAsia="Chu Van An" w:hAnsi="Chu Van An" w:cs="Chu Van An"/>
          <w:noProof/>
          <w:sz w:val="24"/>
          <w:szCs w:val="24"/>
        </w:rPr>
        <w:lastRenderedPageBreak/>
        <mc:AlternateContent>
          <mc:Choice Requires="wpg">
            <w:drawing>
              <wp:inline distT="0" distB="0" distL="0" distR="0" wp14:anchorId="68F068B0" wp14:editId="69ED0D63">
                <wp:extent cx="3325091" cy="504563"/>
                <wp:effectExtent l="0" t="0" r="0" b="0"/>
                <wp:docPr id="56" name="Group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25091" cy="504563"/>
                          <a:chOff x="3683455" y="3527719"/>
                          <a:chExt cx="3325091" cy="504563"/>
                        </a:xfrm>
                      </wpg:grpSpPr>
                      <wpg:grpSp>
                        <wpg:cNvPr id="57" name="Group 57"/>
                        <wpg:cNvGrpSpPr/>
                        <wpg:grpSpPr>
                          <a:xfrm>
                            <a:off x="3683455" y="3527719"/>
                            <a:ext cx="3325091" cy="504563"/>
                            <a:chOff x="0" y="0"/>
                            <a:chExt cx="3325091" cy="504563"/>
                          </a:xfrm>
                        </wpg:grpSpPr>
                        <wps:wsp>
                          <wps:cNvPr id="58" name="Rectangle 58"/>
                          <wps:cNvSpPr/>
                          <wps:spPr>
                            <a:xfrm>
                              <a:off x="0" y="0"/>
                              <a:ext cx="3325075" cy="5045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4ED6480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59" name="Group 59"/>
                          <wpg:cNvGrpSpPr/>
                          <wpg:grpSpPr>
                            <a:xfrm>
                              <a:off x="0" y="0"/>
                              <a:ext cx="3325091" cy="504563"/>
                              <a:chOff x="0" y="0"/>
                              <a:chExt cx="3325091" cy="504563"/>
                            </a:xfrm>
                          </wpg:grpSpPr>
                          <wpg:grpSp>
                            <wpg:cNvPr id="60" name="Group 60"/>
                            <wpg:cNvGrpSpPr/>
                            <wpg:grpSpPr>
                              <a:xfrm>
                                <a:off x="0" y="0"/>
                                <a:ext cx="3325091" cy="504563"/>
                                <a:chOff x="0" y="0"/>
                                <a:chExt cx="3325091" cy="504563"/>
                              </a:xfrm>
                            </wpg:grpSpPr>
                            <wpg:grpSp>
                              <wpg:cNvPr id="61" name="Group 61"/>
                              <wpg:cNvGrpSpPr/>
                              <wpg:grpSpPr>
                                <a:xfrm>
                                  <a:off x="0" y="18788"/>
                                  <a:ext cx="3325091" cy="485775"/>
                                  <a:chOff x="0" y="18788"/>
                                  <a:chExt cx="3325091" cy="485775"/>
                                </a:xfrm>
                              </wpg:grpSpPr>
                              <wps:wsp>
                                <wps:cNvPr id="62" name="Rectangle: Single Corner Snipped 62"/>
                                <wps:cNvSpPr/>
                                <wps:spPr>
                                  <a:xfrm>
                                    <a:off x="0" y="21408"/>
                                    <a:ext cx="3325091" cy="483107"/>
                                  </a:xfrm>
                                  <a:prstGeom prst="snip1Rect">
                                    <a:avLst>
                                      <a:gd name="adj" fmla="val 49942"/>
                                    </a:avLst>
                                  </a:prstGeom>
                                  <a:solidFill>
                                    <a:srgbClr val="FFFFF7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EE5E3AC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63" name="Group 63"/>
                                <wpg:cNvGrpSpPr/>
                                <wpg:grpSpPr>
                                  <a:xfrm>
                                    <a:off x="903804" y="18788"/>
                                    <a:ext cx="2350035" cy="485775"/>
                                    <a:chOff x="903804" y="18788"/>
                                    <a:chExt cx="2350035" cy="485775"/>
                                  </a:xfrm>
                                </wpg:grpSpPr>
                                <wpg:grpSp>
                                  <wpg:cNvPr id="64" name="Group 64"/>
                                  <wpg:cNvGrpSpPr/>
                                  <wpg:grpSpPr>
                                    <a:xfrm>
                                      <a:off x="1006166" y="123084"/>
                                      <a:ext cx="2247673" cy="369570"/>
                                      <a:chOff x="1006166" y="123084"/>
                                      <a:chExt cx="2247673" cy="369570"/>
                                    </a:xfrm>
                                  </wpg:grpSpPr>
                                  <wps:wsp>
                                    <wps:cNvPr id="65" name="Arrow: Chevron 65"/>
                                    <wps:cNvSpPr/>
                                    <wps:spPr>
                                      <a:xfrm>
                                        <a:off x="1163324" y="123583"/>
                                        <a:ext cx="2090515" cy="276225"/>
                                      </a:xfrm>
                                      <a:prstGeom prst="chevron">
                                        <a:avLst>
                                          <a:gd name="adj" fmla="val 21429"/>
                                        </a:avLst>
                                      </a:pr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97000">
                                            <a:srgbClr val="FFFFFF"/>
                                          </a:gs>
                                          <a:gs pos="100000">
                                            <a:srgbClr val="63A0CB"/>
                                          </a:gs>
                                        </a:gsLst>
                                        <a:path path="circle">
                                          <a:fillToRect r="100000" b="100000"/>
                                        </a:path>
                                        <a:tileRect l="-100000" t="-100000"/>
                                      </a:gradFill>
                                      <a:ln w="15875" cap="flat" cmpd="sng">
                                        <a:solidFill>
                                          <a:srgbClr val="C793FB"/>
                                        </a:solidFill>
                                        <a:prstDash val="solid"/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  <a:effectLst>
                                        <a:outerShdw blurRad="57785" dist="33020" dir="3180000" algn="ctr">
                                          <a:srgbClr val="000000">
                                            <a:alpha val="29803"/>
                                          </a:srgbClr>
                                        </a:outerShdw>
                                      </a:effectLst>
                                    </wps:spPr>
                                    <wps:txbx>
                                      <w:txbxContent>
                                        <w:p w14:paraId="5CDAB2C2" w14:textId="77777777" w:rsidR="00E76256" w:rsidRDefault="00E76256">
                                          <w:pPr>
                                            <w:spacing w:line="258" w:lineRule="auto"/>
                                            <w:textDirection w:val="btLr"/>
                                          </w:pPr>
                                          <w:r>
                                            <w:rPr>
                                              <w:rFonts w:ascii="Chu Van An" w:eastAsia="Chu Van An" w:hAnsi="Chu Van An" w:cs="Chu Van An"/>
                                              <w:b/>
                                              <w:color w:val="FF0000"/>
                                              <w:sz w:val="24"/>
                                            </w:rPr>
                                            <w:t>Phân dạng toán cơ</w:t>
                                          </w:r>
                                          <w:r>
                                            <w:rPr>
                                              <w:rFonts w:ascii="Chu Van An" w:eastAsia="Chu Van An" w:hAnsi="Chu Van An" w:cs="Chu Van An"/>
                                              <w:b/>
                                              <w:color w:val="FF0000"/>
                                            </w:rPr>
                                            <w:t xml:space="preserve"> bản:</w:t>
                                          </w:r>
                                        </w:p>
                                      </w:txbxContent>
                                    </wps:txbx>
                                    <wps:bodyPr spcFirstLastPara="1" wrap="square" lIns="91425" tIns="45700" rIns="91425" bIns="45700" anchor="ctr" anchorCtr="0">
                                      <a:noAutofit/>
                                    </wps:bodyPr>
                                  </wps:wsp>
                                  <wpg:grpSp>
                                    <wpg:cNvPr id="66" name="Group 66"/>
                                    <wpg:cNvGrpSpPr/>
                                    <wpg:grpSpPr>
                                      <a:xfrm>
                                        <a:off x="1006166" y="123084"/>
                                        <a:ext cx="342265" cy="369570"/>
                                        <a:chOff x="1006166" y="123084"/>
                                        <a:chExt cx="342265" cy="369570"/>
                                      </a:xfrm>
                                    </wpg:grpSpPr>
                                    <wps:wsp>
                                      <wps:cNvPr id="67" name="Freeform: Shape 67"/>
                                      <wps:cNvSpPr/>
                                      <wps:spPr>
                                        <a:xfrm>
                                          <a:off x="1044297" y="123175"/>
                                          <a:ext cx="228599" cy="276226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826136" h="866775" extrusionOk="0">
                                              <a:moveTo>
                                                <a:pt x="413068" y="0"/>
                                              </a:moveTo>
                                              <a:lnTo>
                                                <a:pt x="640742" y="238874"/>
                                              </a:lnTo>
                                              <a:lnTo>
                                                <a:pt x="644018" y="239879"/>
                                              </a:lnTo>
                                              <a:cubicBezTo>
                                                <a:pt x="753895" y="281816"/>
                                                <a:pt x="826136" y="352835"/>
                                                <a:pt x="826136" y="433387"/>
                                              </a:cubicBezTo>
                                              <a:cubicBezTo>
                                                <a:pt x="826136" y="513939"/>
                                                <a:pt x="753895" y="584959"/>
                                                <a:pt x="644018" y="626896"/>
                                              </a:cubicBezTo>
                                              <a:lnTo>
                                                <a:pt x="640744" y="627900"/>
                                              </a:lnTo>
                                              <a:lnTo>
                                                <a:pt x="413068" y="866775"/>
                                              </a:lnTo>
                                              <a:lnTo>
                                                <a:pt x="185392" y="627899"/>
                                              </a:lnTo>
                                              <a:lnTo>
                                                <a:pt x="182118" y="626896"/>
                                              </a:lnTo>
                                              <a:cubicBezTo>
                                                <a:pt x="94217" y="593346"/>
                                                <a:pt x="30402" y="541184"/>
                                                <a:pt x="8392" y="480418"/>
                                              </a:cubicBez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7"/>
                                              </a:lnTo>
                                              <a:cubicBezTo>
                                                <a:pt x="0" y="352835"/>
                                                <a:pt x="72241" y="281816"/>
                                                <a:pt x="182118" y="239879"/>
                                              </a:cubicBezTo>
                                              <a:lnTo>
                                                <a:pt x="185394" y="238874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gradFill>
                                          <a:gsLst>
                                            <a:gs pos="0">
                                              <a:srgbClr val="FFFFE5"/>
                                            </a:gs>
                                            <a:gs pos="47000">
                                              <a:srgbClr val="FFFFB3"/>
                                            </a:gs>
                                            <a:gs pos="55000">
                                              <a:srgbClr val="0000CC"/>
                                            </a:gs>
                                            <a:gs pos="100000">
                                              <a:srgbClr val="0000CC"/>
                                            </a:gs>
                                          </a:gsLst>
                                          <a:path path="circle">
                                            <a:fillToRect l="50000" t="50000" r="50000" b="50000"/>
                                          </a:path>
                                          <a:tileRect/>
                                        </a:gradFill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5CB51C05" w14:textId="77777777" w:rsidR="00E76256" w:rsidRDefault="00E76256">
                                            <w:pPr>
                                              <w:spacing w:after="0" w:line="240" w:lineRule="auto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68" name="Rectangle 68"/>
                                      <wps:cNvSpPr/>
                                      <wps:spPr>
                                        <a:xfrm>
                                          <a:off x="1006166" y="123084"/>
                                          <a:ext cx="342265" cy="3695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59F8D531" w14:textId="77777777" w:rsidR="00E76256" w:rsidRDefault="00E76256">
                                            <w:pPr>
                                              <w:spacing w:line="258" w:lineRule="auto"/>
                                              <w:textDirection w:val="btLr"/>
                                            </w:pPr>
                                            <w:r>
                                              <w:rPr>
                                                <w:rFonts w:ascii="Cambria Math" w:eastAsia="Cambria Math" w:hAnsi="Cambria Math" w:cs="Cambria Math"/>
                                                <w:color w:val="C00000"/>
                                              </w:rPr>
                                              <w:t>▣</w:t>
                                            </w:r>
                                          </w:p>
                                        </w:txbxContent>
                                      </wps:txbx>
                                      <wps:bodyPr spcFirstLastPara="1" wrap="square" lIns="91425" tIns="45700" rIns="91425" bIns="45700" anchor="t" anchorCtr="0">
                                        <a:noAutofit/>
                                      </wps:bodyPr>
                                    </wps:wsp>
                                  </wpg:grpSp>
                                </wpg:grpSp>
                                <wpg:grpSp>
                                  <wpg:cNvPr id="69" name="Group 69"/>
                                  <wpg:cNvGrpSpPr/>
                                  <wpg:grpSpPr>
                                    <a:xfrm>
                                      <a:off x="903804" y="18788"/>
                                      <a:ext cx="219072" cy="485775"/>
                                      <a:chOff x="903804" y="18788"/>
                                      <a:chExt cx="219072" cy="485775"/>
                                    </a:xfrm>
                                  </wpg:grpSpPr>
                                  <wps:wsp>
                                    <wps:cNvPr id="70" name="Freeform: Shape 70"/>
                                    <wps:cNvSpPr/>
                                    <wps:spPr>
                                      <a:xfrm rot="10800000">
                                        <a:off x="1003814" y="62036"/>
                                        <a:ext cx="119062" cy="43300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352426" h="590550" extrusionOk="0">
                                            <a:moveTo>
                                              <a:pt x="352426" y="590550"/>
                                            </a:moveTo>
                                            <a:lnTo>
                                              <a:pt x="152402" y="590550"/>
                                            </a:lnTo>
                                            <a:lnTo>
                                              <a:pt x="112766" y="488158"/>
                                            </a:lnTo>
                                            <a:lnTo>
                                              <a:pt x="52398" y="488158"/>
                                            </a:lnTo>
                                            <a:cubicBezTo>
                                              <a:pt x="23449" y="488158"/>
                                              <a:pt x="0" y="401785"/>
                                              <a:pt x="0" y="295276"/>
                                            </a:cubicBezTo>
                                            <a:cubicBezTo>
                                              <a:pt x="0" y="188766"/>
                                              <a:pt x="23449" y="102393"/>
                                              <a:pt x="52398" y="102393"/>
                                            </a:cubicBezTo>
                                            <a:lnTo>
                                              <a:pt x="112765" y="102393"/>
                                            </a:lnTo>
                                            <a:lnTo>
                                              <a:pt x="152402" y="0"/>
                                            </a:lnTo>
                                            <a:lnTo>
                                              <a:pt x="352426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73000">
                                            <a:srgbClr val="FFFFFF"/>
                                          </a:gs>
                                          <a:gs pos="100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t="100000" r="100000"/>
                                        </a:path>
                                        <a:tileRect l="-100000" b="-100000"/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35309173" w14:textId="77777777" w:rsidR="00E76256" w:rsidRDefault="00E76256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71" name="Flowchart: Terminator 71"/>
                                    <wps:cNvSpPr/>
                                    <wps:spPr>
                                      <a:xfrm flipH="1">
                                        <a:off x="903804" y="18788"/>
                                        <a:ext cx="109534" cy="485775"/>
                                      </a:xfrm>
                                      <a:prstGeom prst="flowChartTerminator">
                                        <a:avLst/>
                                      </a:pr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77000">
                                            <a:srgbClr val="FFFFFF"/>
                                          </a:gs>
                                          <a:gs pos="100000">
                                            <a:srgbClr val="0000CC"/>
                                          </a:gs>
                                        </a:gsLst>
                                        <a:lin ang="10800000" scaled="0"/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384DE55B" w14:textId="77777777" w:rsidR="00E76256" w:rsidRDefault="00E76256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  <wps:wsp>
                              <wps:cNvPr id="72" name="Flowchart: Direct Access Storage 72"/>
                              <wps:cNvSpPr/>
                              <wps:spPr>
                                <a:xfrm>
                                  <a:off x="0" y="0"/>
                                  <a:ext cx="109534" cy="483107"/>
                                </a:xfrm>
                                <a:prstGeom prst="flowChartMagneticDrum">
                                  <a:avLst/>
                                </a:prstGeom>
                                <a:gradFill>
                                  <a:gsLst>
                                    <a:gs pos="0">
                                      <a:srgbClr val="FFFFF7"/>
                                    </a:gs>
                                    <a:gs pos="52000">
                                      <a:srgbClr val="FFFFFF"/>
                                    </a:gs>
                                    <a:gs pos="100000">
                                      <a:srgbClr val="FFFF00"/>
                                    </a:gs>
                                  </a:gsLst>
                                  <a:lin ang="10800000" scaled="0"/>
                                </a:gra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58CB56C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</wpg:grpSp>
                          <wps:wsp>
                            <wps:cNvPr id="73" name="Flowchart: Preparation 73"/>
                            <wps:cNvSpPr/>
                            <wps:spPr>
                              <a:xfrm>
                                <a:off x="98826" y="56888"/>
                                <a:ext cx="803787" cy="369332"/>
                              </a:xfrm>
                              <a:prstGeom prst="flowChartPreparation">
                                <a:avLst/>
                              </a:prstGeom>
                              <a:gradFill>
                                <a:gsLst>
                                  <a:gs pos="0">
                                    <a:srgbClr val="FFFFFF"/>
                                  </a:gs>
                                  <a:gs pos="61000">
                                    <a:srgbClr val="FFFFB3"/>
                                  </a:gs>
                                  <a:gs pos="85000">
                                    <a:srgbClr val="0000CC"/>
                                  </a:gs>
                                  <a:gs pos="96000">
                                    <a:srgbClr val="FFFFF7"/>
                                  </a:gs>
                                  <a:gs pos="100000">
                                    <a:srgbClr val="FFFFF7"/>
                                  </a:gs>
                                </a:gsLst>
                                <a:path path="circle">
                                  <a:fillToRect l="50000" t="50000" r="50000" b="50000"/>
                                </a:path>
                                <a:tileRect/>
                              </a:gradFill>
                              <a:ln>
                                <a:noFill/>
                              </a:ln>
                              <a:effectLst>
                                <a:outerShdw blurRad="44450" dist="27940" dir="5400000" algn="ctr">
                                  <a:srgbClr val="000000">
                                    <a:alpha val="31764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E15552A" w14:textId="77777777" w:rsidR="00E76256" w:rsidRDefault="00E76256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wpg:grpSp>
                        <wpg:grpSp>
                          <wpg:cNvPr id="74" name="Group 74"/>
                          <wpg:cNvGrpSpPr/>
                          <wpg:grpSpPr>
                            <a:xfrm>
                              <a:off x="266712" y="18840"/>
                              <a:ext cx="466725" cy="439289"/>
                              <a:chOff x="266712" y="18840"/>
                              <a:chExt cx="466725" cy="439289"/>
                            </a:xfrm>
                          </wpg:grpSpPr>
                          <wps:wsp>
                            <wps:cNvPr id="75" name="Freeform: Shape 75"/>
                            <wps:cNvSpPr/>
                            <wps:spPr>
                              <a:xfrm>
                                <a:off x="266712" y="37838"/>
                                <a:ext cx="466725" cy="42029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26136" h="866775" extrusionOk="0">
                                    <a:moveTo>
                                      <a:pt x="413068" y="0"/>
                                    </a:moveTo>
                                    <a:lnTo>
                                      <a:pt x="640742" y="238874"/>
                                    </a:lnTo>
                                    <a:lnTo>
                                      <a:pt x="644018" y="239879"/>
                                    </a:lnTo>
                                    <a:cubicBezTo>
                                      <a:pt x="753895" y="281816"/>
                                      <a:pt x="826136" y="352835"/>
                                      <a:pt x="826136" y="433387"/>
                                    </a:cubicBezTo>
                                    <a:cubicBezTo>
                                      <a:pt x="826136" y="513939"/>
                                      <a:pt x="753895" y="584959"/>
                                      <a:pt x="644018" y="626896"/>
                                    </a:cubicBezTo>
                                    <a:lnTo>
                                      <a:pt x="640744" y="627900"/>
                                    </a:lnTo>
                                    <a:lnTo>
                                      <a:pt x="413068" y="866775"/>
                                    </a:lnTo>
                                    <a:lnTo>
                                      <a:pt x="185392" y="627899"/>
                                    </a:lnTo>
                                    <a:lnTo>
                                      <a:pt x="182118" y="626896"/>
                                    </a:lnTo>
                                    <a:cubicBezTo>
                                      <a:pt x="94217" y="593346"/>
                                      <a:pt x="30402" y="541184"/>
                                      <a:pt x="8392" y="480418"/>
                                    </a:cubicBezTo>
                                    <a:lnTo>
                                      <a:pt x="0" y="433388"/>
                                    </a:lnTo>
                                    <a:lnTo>
                                      <a:pt x="0" y="433388"/>
                                    </a:lnTo>
                                    <a:lnTo>
                                      <a:pt x="0" y="433388"/>
                                    </a:lnTo>
                                    <a:lnTo>
                                      <a:pt x="0" y="433387"/>
                                    </a:lnTo>
                                    <a:cubicBezTo>
                                      <a:pt x="0" y="352835"/>
                                      <a:pt x="72241" y="281816"/>
                                      <a:pt x="182118" y="239879"/>
                                    </a:cubicBezTo>
                                    <a:lnTo>
                                      <a:pt x="185394" y="238874"/>
                                    </a:lnTo>
                                    <a:close/>
                                  </a:path>
                                </a:pathLst>
                              </a:custGeom>
                              <a:gradFill>
                                <a:gsLst>
                                  <a:gs pos="0">
                                    <a:srgbClr val="FFFFE5"/>
                                  </a:gs>
                                  <a:gs pos="47000">
                                    <a:srgbClr val="FFFFB3"/>
                                  </a:gs>
                                  <a:gs pos="55000">
                                    <a:srgbClr val="0000CC"/>
                                  </a:gs>
                                  <a:gs pos="100000">
                                    <a:srgbClr val="0000CC"/>
                                  </a:gs>
                                </a:gsLst>
                                <a:path path="circle">
                                  <a:fillToRect l="50000" t="50000" r="50000" b="50000"/>
                                </a:path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525BAD2" w14:textId="77777777" w:rsidR="00E76256" w:rsidRDefault="00E76256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76" name="Rectangle 76"/>
                            <wps:cNvSpPr/>
                            <wps:spPr>
                              <a:xfrm>
                                <a:off x="286850" y="18840"/>
                                <a:ext cx="419100" cy="36915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B791E98" w14:textId="77777777" w:rsidR="00E76256" w:rsidRDefault="00E76256">
                                  <w:pPr>
                                    <w:spacing w:line="258" w:lineRule="auto"/>
                                    <w:textDirection w:val="btLr"/>
                                  </w:pPr>
                                  <w:r>
                                    <w:rPr>
                                      <w:rFonts w:ascii="Yu Gothic Medium" w:eastAsia="Yu Gothic Medium" w:hAnsi="Yu Gothic Medium" w:cs="Yu Gothic Medium"/>
                                      <w:b/>
                                      <w:color w:val="C00000"/>
                                      <w:sz w:val="36"/>
                                    </w:rPr>
                                    <w:t>Ⓑ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8F068B0" id="Group 56" o:spid="_x0000_s1081" style="width:261.8pt;height:39.75pt;mso-position-horizontal-relative:char;mso-position-vertical-relative:line" coordorigin="36834,35277" coordsize="33250,5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">
                <v:group id="Group 57" o:spid="_x0000_s1082" style="position:absolute;left:36834;top:35277;width:33251;height:5045" coordsize="33250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<v:rect id="Rectangle 58" o:spid="_x0000_s1083" style="position:absolute;width:33250;height:50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" filled="f" stroked="f">
                    <v:textbox inset="2.53958mm,2.53958mm,2.53958mm,2.53958mm">
                      <w:txbxContent>
                        <w:p w14:paraId="04ED6480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oup 59" o:spid="_x0000_s1084" style="position:absolute;width:33250;height:5045" coordsize="33250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  <v:group id="Group 60" o:spid="_x0000_s1085" style="position:absolute;width:33250;height:5045" coordsize="33250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    <v:group id="Group 61" o:spid="_x0000_s1086" style="position:absolute;top:187;width:33250;height:4858" coordorigin=",187" coordsize="3325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      <v:shape id="Rectangle: Single Corner Snipped 62" o:spid="_x0000_s1087" style="position:absolute;top:214;width:33250;height:4831;visibility:visible;mso-wrap-style:square;v-text-anchor:middle" coordsize="3325091,48310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" adj="-11796480,,5400" path="m,l3083818,r241273,241273l3325091,483107,,483107,,xe" fillcolor="#fffff7" stroked="f">
                          <v:stroke joinstyle="miter"/>
                          <v:formulas/>
                          <v:path arrowok="t" o:connecttype="custom" o:connectlocs="0,0;3083818,0;3325091,241273;3325091,483107;0,483107;0,0" o:connectangles="0,0,0,0,0,0" textboxrect="0,0,3325091,483107"/>
                          <v:textbox inset="2.53958mm,2.53958mm,2.53958mm,2.53958mm">
                            <w:txbxContent>
                              <w:p w14:paraId="6EE5E3AC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group id="Group 63" o:spid="_x0000_s1088" style="position:absolute;left:9038;top:187;width:23500;height:4858" coordorigin="9038,187" coordsize="2350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        <v:group id="Group 64" o:spid="_x0000_s1089" style="position:absolute;left:10061;top:1230;width:22477;height:3696" coordorigin="10061,1230" coordsize="22476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          <v:shape id="Arrow: Chevron 65" o:spid="_x0000_s1090" type="#_x0000_t55" style="position:absolute;left:11633;top:1235;width:20905;height:2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" adj="20988" fillcolor="#fffff7" strokecolor="#c793fb" strokeweight="1.25pt">
                              <v:fill color2="#63a0cb" colors="0 #fffff7;63570f white;1 #63a0cb" focus="100%" type="gradientRadial"/>
                              <v:stroke startarrowwidth="narrow" startarrowlength="short" endarrowwidth="narrow" endarrowlength="short" joinstyle="round"/>
                              <v:shadow on="t" color="black" opacity="19531f" offset=".552mm,.73253mm"/>
                              <v:textbox inset="2.53958mm,1.2694mm,2.53958mm,1.2694mm">
                                <w:txbxContent>
                                  <w:p w14:paraId="5CDAB2C2" w14:textId="77777777" w:rsidR="00E76256" w:rsidRDefault="00E76256">
                                    <w:pPr>
                                      <w:spacing w:line="258" w:lineRule="auto"/>
                                      <w:textDirection w:val="btLr"/>
                                    </w:pPr>
                                    <w:r>
                                      <w:rPr>
                                        <w:rFonts w:ascii="Chu Van An" w:eastAsia="Chu Van An" w:hAnsi="Chu Van An" w:cs="Chu Van An"/>
                                        <w:b/>
                                        <w:color w:val="FF0000"/>
                                        <w:sz w:val="24"/>
                                      </w:rPr>
                                      <w:t>Phân dạng toán cơ</w:t>
                                    </w:r>
                                    <w:r>
                                      <w:rPr>
                                        <w:rFonts w:ascii="Chu Van An" w:eastAsia="Chu Van An" w:hAnsi="Chu Van An" w:cs="Chu Van An"/>
                                        <w:b/>
                                        <w:color w:val="FF0000"/>
                                      </w:rPr>
                                      <w:t xml:space="preserve"> bản:</w:t>
                                    </w:r>
                                  </w:p>
                                </w:txbxContent>
                              </v:textbox>
                            </v:shape>
                            <v:group id="Group 66" o:spid="_x0000_s1091" style="position:absolute;left:10061;top:1230;width:3423;height:3696" coordorigin="10061,1230" coordsize="3422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              <v:shape id="Freeform: Shape 67" o:spid="_x0000_s1092" style="position:absolute;left:10442;top:1231;width:2286;height:2763;visibility:visible;mso-wrap-style:square;v-text-anchor:middle" coordsize="826136,8667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" adj="-11796480,,5400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>
                                <v:fill color2="#00c" focusposition=".5,.5" focussize="" colors="0 #ffffe5;30802f #ffffb3;36045f #00c;1 #00c" focus="100%" type="gradientRadial"/>
                                <v:stroke joinstyle="miter"/>
                                <v:formulas/>
                                <v:path arrowok="t" o:extrusionok="f" o:connecttype="custom" textboxrect="0,0,826136,866775"/>
                                <v:textbox inset="2.53958mm,2.53958mm,2.53958mm,2.53958mm">
                                  <w:txbxContent>
                                    <w:p w14:paraId="5CB51C05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shape>
                              <v:rect id="Rectangle 68" o:spid="_x0000_s1093" style="position:absolute;left:10061;top:1230;width:3423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" filled="f" stroked="f">
                                <v:textbox inset="2.53958mm,1.2694mm,2.53958mm,1.2694mm">
                                  <w:txbxContent>
                                    <w:p w14:paraId="59F8D531" w14:textId="77777777" w:rsidR="00E76256" w:rsidRDefault="00E76256">
                                      <w:pPr>
                                        <w:spacing w:line="258" w:lineRule="auto"/>
                                        <w:textDirection w:val="btLr"/>
                                      </w:pPr>
                                      <w:r>
                                        <w:rPr>
                                          <w:rFonts w:ascii="Cambria Math" w:eastAsia="Cambria Math" w:hAnsi="Cambria Math" w:cs="Cambria Math"/>
                                          <w:color w:val="C00000"/>
                                        </w:rPr>
                                        <w:t>▣</w:t>
                                      </w:r>
                                    </w:p>
                                  </w:txbxContent>
                                </v:textbox>
                              </v:rect>
                            </v:group>
                          </v:group>
                          <v:group id="Group 69" o:spid="_x0000_s1094" style="position:absolute;left:9038;top:187;width:2190;height:4858" coordorigin="9038,187" coordsize="2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          <v:shape id="Freeform: Shape 70" o:spid="_x0000_s1095" style="position:absolute;left:10038;top:620;width:1190;height:4330;rotation:180;visibility:visible;mso-wrap-style:square;v-text-anchor:middle" coordsize="352426,5905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" adj="-11796480,,5400" path="m352426,590550r-200024,l112766,488158r-60368,c23449,488158,,401785,,295276,,188766,23449,102393,52398,102393r60367,l152402,,352426,r,590550xe" fillcolor="#fffff7" stroked="f">
                              <v:fill color2="#00c" focusposition=",1" focussize="" colors="0 #fffff7;47841f white;1 #00c" focus="100%" type="gradientRadial"/>
                              <v:stroke joinstyle="miter"/>
                              <v:formulas/>
                              <v:path arrowok="t" o:extrusionok="f" o:connecttype="custom" textboxrect="0,0,352426,590550"/>
                              <v:textbox inset="2.53958mm,2.53958mm,2.53958mm,2.53958mm">
                                <w:txbxContent>
                                  <w:p w14:paraId="35309173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shape>
                            <v:shape id="Flowchart: Terminator 71" o:spid="_x0000_s1096" type="#_x0000_t116" style="position:absolute;left:9038;top:187;width:1095;height:4858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" fillcolor="#fffff7" stroked="f">
                              <v:fill color2="#00c" angle="270" colors="0 #fffff7;50463f white;1 #00c" focus="100%" type="gradient">
                                <o:fill v:ext="view" type="gradientUnscaled"/>
                              </v:fill>
                              <v:textbox inset="2.53958mm,2.53958mm,2.53958mm,2.53958mm">
                                <w:txbxContent>
                                  <w:p w14:paraId="384DE55B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  <v:shape id="Flowchart: Direct Access Storage 72" o:spid="_x0000_s1097" type="#_x0000_t133" style="position:absolute;width:1095;height:4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" fillcolor="#fffff7" stroked="f">
                        <v:fill color2="yellow" angle="270" colors="0 #fffff7;34079f white;1 yellow" focus="100%" type="gradient">
                          <o:fill v:ext="view" type="gradientUnscaled"/>
                        </v:fill>
                        <v:textbox inset="2.53958mm,2.53958mm,2.53958mm,2.53958mm">
                          <w:txbxContent>
                            <w:p w14:paraId="758CB56C" w14:textId="77777777" w:rsidR="00E76256" w:rsidRDefault="00E762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shape>
                    </v:group>
                    <v:shape id="Flowchart: Preparation 73" o:spid="_x0000_s1098" type="#_x0000_t117" style="position:absolute;left:988;top:568;width:8038;height:36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" stroked="f">
                      <v:fill color2="#fffff7" focusposition=".5,.5" focussize="" colors="0 white;39977f #ffffb3;55706f #00c;62915f #fffff7;1 #fffff7" focus="100%" type="gradientRadial"/>
                      <v:shadow on="t" color="black" opacity="20816f" offset="0,2.2pt"/>
                      <v:textbox inset="2.53958mm,2.53958mm,2.53958mm,2.53958mm">
                        <w:txbxContent>
                          <w:p w14:paraId="7E15552A" w14:textId="77777777" w:rsidR="00E76256" w:rsidRDefault="00E76256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shape>
                  </v:group>
                  <v:group id="Group 74" o:spid="_x0000_s1099" style="position:absolute;left:2667;top:188;width:4667;height:4393" coordorigin="2667,188" coordsize="4667,4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  <v:shape id="Freeform: Shape 75" o:spid="_x0000_s1100" style="position:absolute;left:2667;top:378;width:4667;height:4203;visibility:visible;mso-wrap-style:square;v-text-anchor:middle" coordsize="826136,8667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" adj="-11796480,,5400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>
                      <v:fill color2="#00c" focusposition=".5,.5" focussize="" colors="0 #ffffe5;30802f #ffffb3;36045f #00c;1 #00c" focus="100%" type="gradientRadial"/>
                      <v:stroke joinstyle="miter"/>
                      <v:formulas/>
                      <v:path arrowok="t" o:extrusionok="f" o:connecttype="custom" textboxrect="0,0,826136,866775"/>
                      <v:textbox inset="2.53958mm,2.53958mm,2.53958mm,2.53958mm">
                        <w:txbxContent>
                          <w:p w14:paraId="7525BAD2" w14:textId="77777777" w:rsidR="00E76256" w:rsidRDefault="00E76256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shape>
                    <v:rect id="Rectangle 76" o:spid="_x0000_s1101" style="position:absolute;left:2868;top:188;width:4191;height:36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" filled="f" stroked="f">
                      <v:textbox inset="2.53958mm,1.2694mm,2.53958mm,1.2694mm">
                        <w:txbxContent>
                          <w:p w14:paraId="2B791E98" w14:textId="77777777" w:rsidR="00E76256" w:rsidRDefault="00E76256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Yu Gothic Medium" w:eastAsia="Yu Gothic Medium" w:hAnsi="Yu Gothic Medium" w:cs="Yu Gothic Medium"/>
                                <w:b/>
                                <w:color w:val="C00000"/>
                                <w:sz w:val="36"/>
                              </w:rPr>
                              <w:t>Ⓑ</w:t>
                            </w:r>
                          </w:p>
                        </w:txbxContent>
                      </v:textbox>
                    </v:rect>
                  </v:group>
                </v:group>
                <w10:anchorlock/>
              </v:group>
            </w:pict>
          </mc:Fallback>
        </mc:AlternateContent>
      </w:r>
    </w:p>
    <w:p w14:paraId="4B403804" w14:textId="77777777" w:rsidR="007A7E85" w:rsidRPr="00E14327" w:rsidRDefault="00A942B2" w:rsidP="004C4F30">
      <w:pPr>
        <w:spacing w:line="240" w:lineRule="auto"/>
        <w:ind w:left="142"/>
        <w:rPr>
          <w:rFonts w:ascii="Chu Van An" w:eastAsia="Chu Van An" w:hAnsi="Chu Van An" w:cs="Chu Van An"/>
          <w:sz w:val="24"/>
          <w:szCs w:val="24"/>
        </w:rPr>
      </w:pPr>
      <w:r w:rsidRPr="00E14327">
        <w:rPr>
          <w:rFonts w:ascii="Chu Van An" w:eastAsia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46278CEB" wp14:editId="54EACA4D">
                <wp:extent cx="6579068" cy="1781155"/>
                <wp:effectExtent l="0" t="0" r="12700" b="0"/>
                <wp:docPr id="77" name="Group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79068" cy="1781155"/>
                          <a:chOff x="2056466" y="2851361"/>
                          <a:chExt cx="6579068" cy="1857257"/>
                        </a:xfrm>
                      </wpg:grpSpPr>
                      <wpg:grpSp>
                        <wpg:cNvPr id="78" name="Group 78"/>
                        <wpg:cNvGrpSpPr/>
                        <wpg:grpSpPr>
                          <a:xfrm>
                            <a:off x="2056466" y="2851361"/>
                            <a:ext cx="6579068" cy="1857257"/>
                            <a:chOff x="19743" y="0"/>
                            <a:chExt cx="6579068" cy="1681025"/>
                          </a:xfrm>
                        </wpg:grpSpPr>
                        <wps:wsp>
                          <wps:cNvPr id="79" name="Rectangle 79"/>
                          <wps:cNvSpPr/>
                          <wps:spPr>
                            <a:xfrm>
                              <a:off x="19743" y="0"/>
                              <a:ext cx="6579050" cy="1681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CB86391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80" name="Freeform: Shape 80"/>
                          <wps:cNvSpPr/>
                          <wps:spPr>
                            <a:xfrm>
                              <a:off x="19743" y="248173"/>
                              <a:ext cx="6579068" cy="125308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435090" h="1533525" extrusionOk="0">
                                  <a:moveTo>
                                    <a:pt x="14522" y="0"/>
                                  </a:moveTo>
                                  <a:lnTo>
                                    <a:pt x="6324830" y="0"/>
                                  </a:lnTo>
                                  <a:cubicBezTo>
                                    <a:pt x="6385725" y="0"/>
                                    <a:pt x="6435090" y="49365"/>
                                    <a:pt x="6435090" y="110260"/>
                                  </a:cubicBezTo>
                                  <a:lnTo>
                                    <a:pt x="6435090" y="1519003"/>
                                  </a:lnTo>
                                  <a:cubicBezTo>
                                    <a:pt x="6435090" y="1527023"/>
                                    <a:pt x="6428588" y="1533525"/>
                                    <a:pt x="6420568" y="1533525"/>
                                  </a:cubicBezTo>
                                  <a:lnTo>
                                    <a:pt x="110260" y="1533525"/>
                                  </a:lnTo>
                                  <a:cubicBezTo>
                                    <a:pt x="49365" y="1533525"/>
                                    <a:pt x="0" y="1484160"/>
                                    <a:pt x="0" y="1423265"/>
                                  </a:cubicBezTo>
                                  <a:lnTo>
                                    <a:pt x="0" y="14522"/>
                                  </a:lnTo>
                                  <a:cubicBezTo>
                                    <a:pt x="0" y="6502"/>
                                    <a:pt x="6502" y="0"/>
                                    <a:pt x="14522" y="0"/>
                                  </a:cubicBezTo>
                                  <a:close/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EFFF7"/>
                                </a:gs>
                                <a:gs pos="69000">
                                  <a:srgbClr val="FFFFFF"/>
                                </a:gs>
                                <a:gs pos="99000">
                                  <a:srgbClr val="EFFFFF"/>
                                </a:gs>
                                <a:gs pos="100000">
                                  <a:srgbClr val="0000CC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  <a:tileRect/>
                            </a:gradFill>
                            <a:ln w="15875" cap="flat" cmpd="sng">
                              <a:solidFill>
                                <a:srgbClr val="4D6D1E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3218090D" w14:textId="77777777" w:rsidR="00E76256" w:rsidRDefault="00E76256">
                                <w:pPr>
                                  <w:spacing w:line="258" w:lineRule="auto"/>
                                  <w:textDirection w:val="btLr"/>
                                </w:pPr>
                              </w:p>
                              <w:p w14:paraId="09DEDD18" w14:textId="2281FC7A" w:rsidR="00E76256" w:rsidRDefault="007A4F90" w:rsidP="0078298F">
                                <w:pPr>
                                  <w:spacing w:line="258" w:lineRule="auto"/>
                                  <w:textDirection w:val="btLr"/>
                                  <w:rPr>
                                    <w:rFonts w:ascii="Chu Van An" w:eastAsia="Chu Van An" w:hAnsi="Chu Van An" w:cs="Chu Van An"/>
                                    <w:b/>
                                    <w:i/>
                                    <w:color w:val="0000CC"/>
                                    <w:sz w:val="24"/>
                                  </w:rPr>
                                </w:pPr>
                                <w:r w:rsidRPr="007A4F90">
                                  <w:rPr>
                                    <w:rFonts w:ascii="Chu Van An" w:eastAsia="Chu Van An" w:hAnsi="Chu Van An" w:cs="Chu Van An"/>
                                    <w:b/>
                                    <w:iCs/>
                                    <w:color w:val="0000CC"/>
                                    <w:sz w:val="24"/>
                                  </w:rPr>
                                  <w:sym w:font="Wingdings" w:char="F071"/>
                                </w:r>
                                <w:r w:rsidR="00E76256" w:rsidRPr="007A4F90">
                                  <w:rPr>
                                    <w:rFonts w:ascii="Chu Van An" w:eastAsia="Chu Van An" w:hAnsi="Chu Van An" w:cs="Chu Van An"/>
                                    <w:b/>
                                    <w:iCs/>
                                    <w:color w:val="0000CC"/>
                                    <w:sz w:val="24"/>
                                  </w:rPr>
                                  <w:t>-</w:t>
                                </w:r>
                                <w:r w:rsidR="00E76256">
                                  <w:rPr>
                                    <w:rFonts w:ascii="Chu Van An" w:eastAsia="Chu Van An" w:hAnsi="Chu Van An" w:cs="Chu Van An"/>
                                    <w:b/>
                                    <w:i/>
                                    <w:color w:val="0000CC"/>
                                    <w:sz w:val="24"/>
                                  </w:rPr>
                                  <w:t xml:space="preserve"> Phương pháp: </w:t>
                                </w:r>
                              </w:p>
                              <w:p w14:paraId="6FBF889E" w14:textId="479B29C9" w:rsidR="007A4F90" w:rsidRPr="00E14327" w:rsidRDefault="00E14327" w:rsidP="00673A40">
                                <w:pPr>
                                  <w:pStyle w:val="ListParagraph"/>
                                  <w:numPr>
                                    <w:ilvl w:val="0"/>
                                    <w:numId w:val="10"/>
                                  </w:numPr>
                                  <w:spacing w:line="258" w:lineRule="auto"/>
                                  <w:jc w:val="center"/>
                                  <w:textDirection w:val="btLr"/>
                                  <w:rPr>
                                    <w:rFonts w:ascii="Chu Van An" w:eastAsia="Chu Van An" w:hAnsi="Chu Van An" w:cs="Chu Van An"/>
                                    <w:color w:val="000000"/>
                                  </w:rPr>
                                </w:pPr>
                                <w:r w:rsidRPr="00E14327">
                                  <w:rPr>
                                    <w:position w:val="-30"/>
                                  </w:rPr>
                                  <w:object w:dxaOrig="7540" w:dyaOrig="740" w14:anchorId="3CCA5A60">
                                    <v:shape id="_x0000_i1999" type="#_x0000_t75" style="width:377.25pt;height:36.75pt" o:ole="">
                                      <v:imagedata r:id="rId32" o:title=""/>
                                    </v:shape>
                                    <o:OLEObject Type="Embed" ProgID="Equation.DSMT4" ShapeID="_x0000_i1999" DrawAspect="Content" ObjectID="_1687485266" r:id="rId33"/>
                                  </w:object>
                                </w:r>
                              </w:p>
                              <w:p w14:paraId="5BE8E83F" w14:textId="77777777" w:rsidR="00E76256" w:rsidRDefault="00E76256" w:rsidP="0078298F">
                                <w:pPr>
                                  <w:spacing w:line="258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45700" rIns="91425" bIns="45700" anchor="ctr" anchorCtr="0">
                            <a:noAutofit/>
                          </wps:bodyPr>
                        </wps:wsp>
                        <wpg:grpSp>
                          <wpg:cNvPr id="81" name="Group 81"/>
                          <wpg:cNvGrpSpPr/>
                          <wpg:grpSpPr>
                            <a:xfrm>
                              <a:off x="150812" y="0"/>
                              <a:ext cx="4318775" cy="571533"/>
                              <a:chOff x="150812" y="0"/>
                              <a:chExt cx="4319032" cy="571533"/>
                            </a:xfrm>
                          </wpg:grpSpPr>
                          <wpg:grpSp>
                            <wpg:cNvPr id="82" name="Group 82"/>
                            <wpg:cNvGrpSpPr/>
                            <wpg:grpSpPr>
                              <a:xfrm>
                                <a:off x="150812" y="0"/>
                                <a:ext cx="4319032" cy="485775"/>
                                <a:chOff x="150812" y="0"/>
                                <a:chExt cx="4319032" cy="485775"/>
                              </a:xfrm>
                            </wpg:grpSpPr>
                            <wpg:grpSp>
                              <wpg:cNvPr id="83" name="Group 83"/>
                              <wpg:cNvGrpSpPr/>
                              <wpg:grpSpPr>
                                <a:xfrm>
                                  <a:off x="184096" y="0"/>
                                  <a:ext cx="4285748" cy="485775"/>
                                  <a:chOff x="184096" y="0"/>
                                  <a:chExt cx="4285748" cy="485775"/>
                                </a:xfrm>
                              </wpg:grpSpPr>
                              <wps:wsp>
                                <wps:cNvPr id="84" name="Rectangle: Single Corner Snipped 84"/>
                                <wps:cNvSpPr/>
                                <wps:spPr>
                                  <a:xfrm>
                                    <a:off x="184096" y="38080"/>
                                    <a:ext cx="4285748" cy="447554"/>
                                  </a:xfrm>
                                  <a:prstGeom prst="snip1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7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7529201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85" name="Group 85"/>
                                <wpg:cNvGrpSpPr/>
                                <wpg:grpSpPr>
                                  <a:xfrm>
                                    <a:off x="1502180" y="0"/>
                                    <a:ext cx="2931088" cy="485775"/>
                                    <a:chOff x="1502180" y="0"/>
                                    <a:chExt cx="2931088" cy="485775"/>
                                  </a:xfrm>
                                </wpg:grpSpPr>
                                <wpg:grpSp>
                                  <wpg:cNvPr id="86" name="Group 86"/>
                                  <wpg:cNvGrpSpPr/>
                                  <wpg:grpSpPr>
                                    <a:xfrm>
                                      <a:off x="1611714" y="104387"/>
                                      <a:ext cx="2821554" cy="369570"/>
                                      <a:chOff x="1611714" y="104387"/>
                                      <a:chExt cx="2821554" cy="369570"/>
                                    </a:xfrm>
                                  </wpg:grpSpPr>
                                  <wps:wsp>
                                    <wps:cNvPr id="87" name="Arrow: Chevron 87"/>
                                    <wps:cNvSpPr/>
                                    <wps:spPr>
                                      <a:xfrm>
                                        <a:off x="1761295" y="105135"/>
                                        <a:ext cx="2671973" cy="276225"/>
                                      </a:xfrm>
                                      <a:prstGeom prst="chevron">
                                        <a:avLst>
                                          <a:gd name="adj" fmla="val 21429"/>
                                        </a:avLst>
                                      </a:pr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97000">
                                            <a:srgbClr val="FFFFFF"/>
                                          </a:gs>
                                          <a:gs pos="100000">
                                            <a:srgbClr val="63A0CB"/>
                                          </a:gs>
                                        </a:gsLst>
                                        <a:path path="circle">
                                          <a:fillToRect r="100000" b="100000"/>
                                        </a:path>
                                        <a:tileRect l="-100000" t="-100000"/>
                                      </a:gradFill>
                                      <a:ln w="15875" cap="flat" cmpd="sng">
                                        <a:solidFill>
                                          <a:srgbClr val="C793FB"/>
                                        </a:solidFill>
                                        <a:prstDash val="solid"/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  <a:effectLst>
                                        <a:outerShdw blurRad="57785" dist="33020" dir="3180000" algn="ctr">
                                          <a:srgbClr val="000000">
                                            <a:alpha val="29803"/>
                                          </a:srgbClr>
                                        </a:outerShdw>
                                      </a:effectLst>
                                    </wps:spPr>
                                    <wps:txbx>
                                      <w:txbxContent>
                                        <w:p w14:paraId="7A6A63C0" w14:textId="6B2E9236" w:rsidR="00E76256" w:rsidRDefault="0019446F">
                                          <w:pPr>
                                            <w:spacing w:line="255" w:lineRule="auto"/>
                                            <w:jc w:val="center"/>
                                            <w:textDirection w:val="btLr"/>
                                          </w:pPr>
                                          <w:r w:rsidRPr="00D6068D">
                                            <w:rPr>
                                              <w:rFonts w:ascii="Chu Van An" w:hAnsi="Chu Van An" w:cs="Chu Van An"/>
                                              <w:b/>
                                              <w:i/>
                                              <w:iCs/>
                                              <w:color w:val="0000CC"/>
                                              <w:sz w:val="24"/>
                                              <w:szCs w:val="24"/>
                                            </w:rPr>
                                            <w:t>Khai triển một nhị thức Newton</w:t>
                                          </w:r>
                                        </w:p>
                                      </w:txbxContent>
                                    </wps:txbx>
                                    <wps:bodyPr spcFirstLastPara="1" wrap="square" lIns="91425" tIns="45700" rIns="91425" bIns="45700" anchor="ctr" anchorCtr="0">
                                      <a:noAutofit/>
                                    </wps:bodyPr>
                                  </wps:wsp>
                                  <wpg:grpSp>
                                    <wpg:cNvPr id="88" name="Group 88"/>
                                    <wpg:cNvGrpSpPr/>
                                    <wpg:grpSpPr>
                                      <a:xfrm>
                                        <a:off x="1611714" y="104387"/>
                                        <a:ext cx="342900" cy="369570"/>
                                        <a:chOff x="1611714" y="104387"/>
                                        <a:chExt cx="342900" cy="369570"/>
                                      </a:xfrm>
                                    </wpg:grpSpPr>
                                    <wps:wsp>
                                      <wps:cNvPr id="89" name="Freeform: Shape 89"/>
                                      <wps:cNvSpPr/>
                                      <wps:spPr>
                                        <a:xfrm>
                                          <a:off x="1642673" y="104387"/>
                                          <a:ext cx="228599" cy="276226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826136" h="866775" extrusionOk="0">
                                              <a:moveTo>
                                                <a:pt x="413068" y="0"/>
                                              </a:moveTo>
                                              <a:lnTo>
                                                <a:pt x="640742" y="238874"/>
                                              </a:lnTo>
                                              <a:lnTo>
                                                <a:pt x="644018" y="239879"/>
                                              </a:lnTo>
                                              <a:cubicBezTo>
                                                <a:pt x="753895" y="281816"/>
                                                <a:pt x="826136" y="352835"/>
                                                <a:pt x="826136" y="433387"/>
                                              </a:cubicBezTo>
                                              <a:cubicBezTo>
                                                <a:pt x="826136" y="513939"/>
                                                <a:pt x="753895" y="584959"/>
                                                <a:pt x="644018" y="626896"/>
                                              </a:cubicBezTo>
                                              <a:lnTo>
                                                <a:pt x="640744" y="627900"/>
                                              </a:lnTo>
                                              <a:lnTo>
                                                <a:pt x="413068" y="866775"/>
                                              </a:lnTo>
                                              <a:lnTo>
                                                <a:pt x="185392" y="627899"/>
                                              </a:lnTo>
                                              <a:lnTo>
                                                <a:pt x="182118" y="626896"/>
                                              </a:lnTo>
                                              <a:cubicBezTo>
                                                <a:pt x="94217" y="593346"/>
                                                <a:pt x="30402" y="541184"/>
                                                <a:pt x="8392" y="480418"/>
                                              </a:cubicBez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7"/>
                                              </a:lnTo>
                                              <a:cubicBezTo>
                                                <a:pt x="0" y="352835"/>
                                                <a:pt x="72241" y="281816"/>
                                                <a:pt x="182118" y="239879"/>
                                              </a:cubicBezTo>
                                              <a:lnTo>
                                                <a:pt x="185394" y="238874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gradFill>
                                          <a:gsLst>
                                            <a:gs pos="0">
                                              <a:srgbClr val="FFFFE5"/>
                                            </a:gs>
                                            <a:gs pos="47000">
                                              <a:srgbClr val="FFFFB3"/>
                                            </a:gs>
                                            <a:gs pos="55000">
                                              <a:srgbClr val="0000CC"/>
                                            </a:gs>
                                            <a:gs pos="100000">
                                              <a:srgbClr val="0000CC"/>
                                            </a:gs>
                                          </a:gsLst>
                                          <a:path path="circle">
                                            <a:fillToRect l="50000" t="50000" r="50000" b="50000"/>
                                          </a:path>
                                          <a:tileRect/>
                                        </a:gradFill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2F1E7249" w14:textId="77777777" w:rsidR="00E76256" w:rsidRDefault="00E76256">
                                            <w:pPr>
                                              <w:spacing w:after="0" w:line="240" w:lineRule="auto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90" name="Rectangle 90"/>
                                      <wps:cNvSpPr/>
                                      <wps:spPr>
                                        <a:xfrm>
                                          <a:off x="1611714" y="104387"/>
                                          <a:ext cx="342900" cy="3695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026A97FC" w14:textId="77777777" w:rsidR="00E76256" w:rsidRDefault="00E76256">
                                            <w:pPr>
                                              <w:spacing w:line="255" w:lineRule="auto"/>
                                              <w:textDirection w:val="btLr"/>
                                            </w:pPr>
                                            <w:r>
                                              <w:rPr>
                                                <w:rFonts w:ascii="Cambria Math" w:eastAsia="Cambria Math" w:hAnsi="Cambria Math" w:cs="Cambria Math"/>
                                                <w:color w:val="C00000"/>
                                              </w:rPr>
                                              <w:t>▣</w:t>
                                            </w:r>
                                          </w:p>
                                        </w:txbxContent>
                                      </wps:txbx>
                                      <wps:bodyPr spcFirstLastPara="1" wrap="square" lIns="91425" tIns="45700" rIns="91425" bIns="45700" anchor="t" anchorCtr="0">
                                        <a:noAutofit/>
                                      </wps:bodyPr>
                                    </wps:wsp>
                                  </wpg:grpSp>
                                </wpg:grpSp>
                                <wpg:grpSp>
                                  <wpg:cNvPr id="91" name="Group 91"/>
                                  <wpg:cNvGrpSpPr/>
                                  <wpg:grpSpPr>
                                    <a:xfrm>
                                      <a:off x="1502180" y="0"/>
                                      <a:ext cx="219072" cy="485775"/>
                                      <a:chOff x="1502180" y="0"/>
                                      <a:chExt cx="219072" cy="485775"/>
                                    </a:xfrm>
                                  </wpg:grpSpPr>
                                  <wps:wsp>
                                    <wps:cNvPr id="92" name="Freeform: Shape 92"/>
                                    <wps:cNvSpPr/>
                                    <wps:spPr>
                                      <a:xfrm rot="10800000">
                                        <a:off x="1602190" y="43248"/>
                                        <a:ext cx="119062" cy="43300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352426" h="590550" extrusionOk="0">
                                            <a:moveTo>
                                              <a:pt x="352426" y="590550"/>
                                            </a:moveTo>
                                            <a:lnTo>
                                              <a:pt x="152402" y="590550"/>
                                            </a:lnTo>
                                            <a:lnTo>
                                              <a:pt x="112766" y="488158"/>
                                            </a:lnTo>
                                            <a:lnTo>
                                              <a:pt x="52398" y="488158"/>
                                            </a:lnTo>
                                            <a:cubicBezTo>
                                              <a:pt x="23449" y="488158"/>
                                              <a:pt x="0" y="401785"/>
                                              <a:pt x="0" y="295276"/>
                                            </a:cubicBezTo>
                                            <a:cubicBezTo>
                                              <a:pt x="0" y="188766"/>
                                              <a:pt x="23449" y="102393"/>
                                              <a:pt x="52398" y="102393"/>
                                            </a:cubicBezTo>
                                            <a:lnTo>
                                              <a:pt x="112765" y="102393"/>
                                            </a:lnTo>
                                            <a:lnTo>
                                              <a:pt x="152402" y="0"/>
                                            </a:lnTo>
                                            <a:lnTo>
                                              <a:pt x="352426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73000">
                                            <a:srgbClr val="FFFFFF"/>
                                          </a:gs>
                                          <a:gs pos="100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t="100000" r="100000"/>
                                        </a:path>
                                        <a:tileRect l="-100000" b="-100000"/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3AAE5C8D" w14:textId="77777777" w:rsidR="00E76256" w:rsidRDefault="00E76256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93" name="Flowchart: Terminator 93"/>
                                    <wps:cNvSpPr/>
                                    <wps:spPr>
                                      <a:xfrm flipH="1">
                                        <a:off x="1502180" y="0"/>
                                        <a:ext cx="109534" cy="485775"/>
                                      </a:xfrm>
                                      <a:prstGeom prst="flowChartTerminator">
                                        <a:avLst/>
                                      </a:pr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77000">
                                            <a:srgbClr val="FFFFFF"/>
                                          </a:gs>
                                          <a:gs pos="100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t="100000" r="100000"/>
                                        </a:path>
                                        <a:tileRect l="-100000" b="-100000"/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7389D653" w14:textId="77777777" w:rsidR="00E76256" w:rsidRDefault="00E76256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  <wps:wsp>
                              <wps:cNvPr id="94" name="Flowchart: Direct Access Storage 94"/>
                              <wps:cNvSpPr/>
                              <wps:spPr>
                                <a:xfrm>
                                  <a:off x="150812" y="2668"/>
                                  <a:ext cx="109534" cy="483107"/>
                                </a:xfrm>
                                <a:prstGeom prst="flowChartMagneticDrum">
                                  <a:avLst/>
                                </a:prstGeom>
                                <a:gradFill>
                                  <a:gsLst>
                                    <a:gs pos="0">
                                      <a:srgbClr val="FFFFF7"/>
                                    </a:gs>
                                    <a:gs pos="52000">
                                      <a:srgbClr val="FFFFFF"/>
                                    </a:gs>
                                    <a:gs pos="100000">
                                      <a:srgbClr val="FFFF00"/>
                                    </a:gs>
                                  </a:gsLst>
                                  <a:path path="circle">
                                    <a:fillToRect t="100000" r="100000"/>
                                  </a:path>
                                  <a:tileRect l="-100000" b="-100000"/>
                                </a:gra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D8E320C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</wpg:grpSp>
                          <wpg:grpSp>
                            <wpg:cNvPr id="95" name="Group 95"/>
                            <wpg:cNvGrpSpPr/>
                            <wpg:grpSpPr>
                              <a:xfrm>
                                <a:off x="327030" y="38100"/>
                                <a:ext cx="1197364" cy="533433"/>
                                <a:chOff x="327030" y="38100"/>
                                <a:chExt cx="1197364" cy="533433"/>
                              </a:xfrm>
                            </wpg:grpSpPr>
                            <wps:wsp>
                              <wps:cNvPr id="96" name="Flowchart: Preparation 96"/>
                              <wps:cNvSpPr/>
                              <wps:spPr>
                                <a:xfrm>
                                  <a:off x="327030" y="38100"/>
                                  <a:ext cx="1173959" cy="369332"/>
                                </a:xfrm>
                                <a:prstGeom prst="flowChartPreparation">
                                  <a:avLst/>
                                </a:prstGeom>
                                <a:gradFill>
                                  <a:gsLst>
                                    <a:gs pos="0">
                                      <a:srgbClr val="FFFFFF"/>
                                    </a:gs>
                                    <a:gs pos="29000">
                                      <a:srgbClr val="FFFFFF"/>
                                    </a:gs>
                                    <a:gs pos="50000">
                                      <a:srgbClr val="FFFFB3"/>
                                    </a:gs>
                                    <a:gs pos="85000">
                                      <a:srgbClr val="C793FB"/>
                                    </a:gs>
                                    <a:gs pos="96000">
                                      <a:srgbClr val="FFFFF7"/>
                                    </a:gs>
                                    <a:gs pos="100000">
                                      <a:srgbClr val="FFFFF7"/>
                                    </a:gs>
                                  </a:gsLst>
                                  <a:path path="circle">
                                    <a:fillToRect l="50000" t="50000" r="50000" b="50000"/>
                                  </a:path>
                                  <a:tileRect/>
                                </a:gradFill>
                                <a:ln>
                                  <a:noFill/>
                                </a:ln>
                                <a:effectLst>
                                  <a:outerShdw blurRad="44450" dist="27940" dir="5400000" algn="ctr">
                                    <a:srgbClr val="000000">
                                      <a:alpha val="31764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14:paraId="5AAB19E9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97" name="Rectangle 97"/>
                              <wps:cNvSpPr/>
                              <wps:spPr>
                                <a:xfrm>
                                  <a:off x="392757" y="43213"/>
                                  <a:ext cx="1131637" cy="5283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>
                                  <a:outerShdw blurRad="44450" dist="27940" dir="5400000" algn="ctr">
                                    <a:srgbClr val="000000">
                                      <a:alpha val="31764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14:paraId="3FDDE7DC" w14:textId="77777777" w:rsidR="00E76256" w:rsidRDefault="00E76256">
                                    <w:pPr>
                                      <w:spacing w:line="255" w:lineRule="auto"/>
                                      <w:textDirection w:val="btLr"/>
                                    </w:pP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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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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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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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</w:t>
                                    </w:r>
                                    <w:r>
                                      <w:rPr>
                                        <w:rFonts w:ascii="Cambria Math" w:eastAsia="Cambria Math" w:hAnsi="Cambria Math" w:cs="Cambria Math"/>
                                        <w:color w:val="C00000"/>
                                        <w:sz w:val="36"/>
                                      </w:rPr>
                                      <w:t>①</w:t>
                                    </w:r>
                                  </w:p>
                                </w:txbxContent>
                              </wps:txbx>
                              <wps:bodyPr spcFirstLastPara="1" wrap="square" lIns="91425" tIns="45700" rIns="91425" bIns="45700" anchor="t" anchorCtr="0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6278CEB" id="Group 77" o:spid="_x0000_s1102" style="width:518.05pt;height:140.25pt;mso-position-horizontal-relative:char;mso-position-vertical-relative:line" coordorigin="20564,28513" coordsize="65790,18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">
                <v:group id="Group 78" o:spid="_x0000_s1103" style="position:absolute;left:20564;top:28513;width:65791;height:18573" coordorigin="197" coordsize="65790,16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    <v:rect id="Rectangle 79" o:spid="_x0000_s1104" style="position:absolute;left:197;width:65790;height:168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" filled="f" stroked="f">
                    <v:textbox inset="2.53958mm,2.53958mm,2.53958mm,2.53958mm">
                      <w:txbxContent>
                        <w:p w14:paraId="2CB86391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shape id="Freeform: Shape 80" o:spid="_x0000_s1105" style="position:absolute;left:197;top:2481;width:65791;height:12531;visibility:visible;mso-wrap-style:square;v-text-anchor:middle" coordsize="6435090,15335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" adj="-11796480,,5400" path="m14522,l6324830,v60895,,110260,49365,110260,110260l6435090,1519003v,8020,-6502,14522,-14522,14522l110260,1533525c49365,1533525,,1484160,,1423265l,14522c,6502,6502,,14522,xe" fillcolor="#fefff7" strokecolor="#4d6d1e" strokeweight="1.25pt">
                    <v:fill color2="#00c" focusposition=".5,.5" focussize="" colors="0 #fefff7;45220f white;64881f #efffff;1 #00c" focus="100%" type="gradientRadial"/>
                    <v:stroke startarrowwidth="narrow" startarrowlength="short" endarrowwidth="narrow" endarrowlength="short" joinstyle="miter"/>
                    <v:formulas/>
                    <v:path arrowok="t" o:extrusionok="f" o:connecttype="custom" textboxrect="0,0,6435090,1533525"/>
                    <v:textbox inset="2.53958mm,1.2694mm,2.53958mm,1.2694mm">
                      <w:txbxContent>
                        <w:p w14:paraId="3218090D" w14:textId="77777777" w:rsidR="00E76256" w:rsidRDefault="00E76256">
                          <w:pPr>
                            <w:spacing w:line="258" w:lineRule="auto"/>
                            <w:textDirection w:val="btLr"/>
                          </w:pPr>
                        </w:p>
                        <w:p w14:paraId="09DEDD18" w14:textId="2281FC7A" w:rsidR="00E76256" w:rsidRDefault="007A4F90" w:rsidP="0078298F">
                          <w:pPr>
                            <w:spacing w:line="258" w:lineRule="auto"/>
                            <w:textDirection w:val="btLr"/>
                            <w:rPr>
                              <w:rFonts w:ascii="Chu Van An" w:eastAsia="Chu Van An" w:hAnsi="Chu Van An" w:cs="Chu Van An"/>
                              <w:b/>
                              <w:i/>
                              <w:color w:val="0000CC"/>
                              <w:sz w:val="24"/>
                            </w:rPr>
                          </w:pPr>
                          <w:r w:rsidRPr="007A4F90">
                            <w:rPr>
                              <w:rFonts w:ascii="Chu Van An" w:eastAsia="Chu Van An" w:hAnsi="Chu Van An" w:cs="Chu Van An"/>
                              <w:b/>
                              <w:iCs/>
                              <w:color w:val="0000CC"/>
                              <w:sz w:val="24"/>
                            </w:rPr>
                            <w:sym w:font="Wingdings" w:char="F071"/>
                          </w:r>
                          <w:r w:rsidR="00E76256" w:rsidRPr="007A4F90">
                            <w:rPr>
                              <w:rFonts w:ascii="Chu Van An" w:eastAsia="Chu Van An" w:hAnsi="Chu Van An" w:cs="Chu Van An"/>
                              <w:b/>
                              <w:iCs/>
                              <w:color w:val="0000CC"/>
                              <w:sz w:val="24"/>
                            </w:rPr>
                            <w:t>-</w:t>
                          </w:r>
                          <w:r w:rsidR="00E76256">
                            <w:rPr>
                              <w:rFonts w:ascii="Chu Van An" w:eastAsia="Chu Van An" w:hAnsi="Chu Van An" w:cs="Chu Van An"/>
                              <w:b/>
                              <w:i/>
                              <w:color w:val="0000CC"/>
                              <w:sz w:val="24"/>
                            </w:rPr>
                            <w:t xml:space="preserve"> Phương pháp: </w:t>
                          </w:r>
                        </w:p>
                        <w:p w14:paraId="6FBF889E" w14:textId="479B29C9" w:rsidR="007A4F90" w:rsidRPr="00E14327" w:rsidRDefault="00E14327" w:rsidP="00673A40">
                          <w:pPr>
                            <w:pStyle w:val="ListParagraph"/>
                            <w:numPr>
                              <w:ilvl w:val="0"/>
                              <w:numId w:val="10"/>
                            </w:numPr>
                            <w:spacing w:line="258" w:lineRule="auto"/>
                            <w:jc w:val="center"/>
                            <w:textDirection w:val="btLr"/>
                            <w:rPr>
                              <w:rFonts w:ascii="Chu Van An" w:eastAsia="Chu Van An" w:hAnsi="Chu Van An" w:cs="Chu Van An"/>
                              <w:color w:val="000000"/>
                            </w:rPr>
                          </w:pPr>
                          <w:r w:rsidRPr="00E14327">
                            <w:rPr>
                              <w:position w:val="-30"/>
                            </w:rPr>
                            <w:object w:dxaOrig="7540" w:dyaOrig="740" w14:anchorId="3CCA5A60">
                              <v:shape id="_x0000_i1999" type="#_x0000_t75" style="width:377.25pt;height:36.75pt" o:ole="">
                                <v:imagedata r:id="rId32" o:title=""/>
                              </v:shape>
                              <o:OLEObject Type="Embed" ProgID="Equation.DSMT4" ShapeID="_x0000_i1999" DrawAspect="Content" ObjectID="_1687485266" r:id="rId34"/>
                            </w:object>
                          </w:r>
                        </w:p>
                        <w:p w14:paraId="5BE8E83F" w14:textId="77777777" w:rsidR="00E76256" w:rsidRDefault="00E76256" w:rsidP="0078298F">
                          <w:pPr>
                            <w:spacing w:line="258" w:lineRule="auto"/>
                            <w:textDirection w:val="btLr"/>
                          </w:pPr>
                        </w:p>
                      </w:txbxContent>
                    </v:textbox>
                  </v:shape>
                  <v:group id="Group 81" o:spid="_x0000_s1106" style="position:absolute;left:1508;width:43187;height:5715" coordorigin="1508" coordsize="43190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      <v:group id="Group 82" o:spid="_x0000_s1107" style="position:absolute;left:1508;width:43190;height:4857" coordorigin="1508" coordsize="43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">
                      <v:group id="Group 83" o:spid="_x0000_s1108" style="position:absolute;left:1840;width:42858;height:4857" coordorigin="1840" coordsize="42857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">
                        <v:shape id="Rectangle: Single Corner Snipped 84" o:spid="_x0000_s1109" style="position:absolute;left:1840;top:380;width:42858;height:4476;visibility:visible;mso-wrap-style:square;v-text-anchor:middle" coordsize="4285748,44755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" adj="-11796480,,5400" path="m,l4061971,r223777,223777l4285748,447554,,447554,,xe" fillcolor="#fffff7" stroked="f">
                          <v:stroke joinstyle="miter"/>
                          <v:formulas/>
                          <v:path arrowok="t" o:connecttype="custom" o:connectlocs="0,0;4061971,0;4285748,223777;4285748,447554;0,447554;0,0" o:connectangles="0,0,0,0,0,0" textboxrect="0,0,4285748,447554"/>
                          <v:textbox inset="2.53958mm,2.53958mm,2.53958mm,2.53958mm">
                            <w:txbxContent>
                              <w:p w14:paraId="07529201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group id="Group 85" o:spid="_x0000_s1110" style="position:absolute;left:15021;width:29311;height:4857" coordorigin="15021" coordsize="2931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            <v:group id="Group 86" o:spid="_x0000_s1111" style="position:absolute;left:16117;top:1043;width:28215;height:3696" coordorigin="16117,1043" coordsize="28215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            <v:shape id="Arrow: Chevron 87" o:spid="_x0000_s1112" type="#_x0000_t55" style="position:absolute;left:17612;top:1051;width:26720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" adj="21121" fillcolor="#fffff7" strokecolor="#c793fb" strokeweight="1.25pt">
                              <v:fill color2="#63a0cb" colors="0 #fffff7;63570f white;1 #63a0cb" focus="100%" type="gradientRadial"/>
                              <v:stroke startarrowwidth="narrow" startarrowlength="short" endarrowwidth="narrow" endarrowlength="short" joinstyle="round"/>
                              <v:shadow on="t" color="black" opacity="19531f" offset=".552mm,.73253mm"/>
                              <v:textbox inset="2.53958mm,1.2694mm,2.53958mm,1.2694mm">
                                <w:txbxContent>
                                  <w:p w14:paraId="7A6A63C0" w14:textId="6B2E9236" w:rsidR="00E76256" w:rsidRDefault="0019446F">
                                    <w:pPr>
                                      <w:spacing w:line="255" w:lineRule="auto"/>
                                      <w:jc w:val="center"/>
                                      <w:textDirection w:val="btLr"/>
                                    </w:pPr>
                                    <w:r w:rsidRPr="00D6068D">
                                      <w:rPr>
                                        <w:rFonts w:ascii="Chu Van An" w:hAnsi="Chu Van An" w:cs="Chu Van An"/>
                                        <w:b/>
                                        <w:i/>
                                        <w:iCs/>
                                        <w:color w:val="0000CC"/>
                                        <w:sz w:val="24"/>
                                        <w:szCs w:val="24"/>
                                      </w:rPr>
                                      <w:t>Khai triển một nhị thức Newton</w:t>
                                    </w:r>
                                  </w:p>
                                </w:txbxContent>
                              </v:textbox>
                            </v:shape>
                            <v:group id="Group 88" o:spid="_x0000_s1113" style="position:absolute;left:16117;top:1043;width:3429;height:3696" coordorigin="16117,1043" coordsize="3429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Vub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">
                              <v:shape id="Freeform: Shape 89" o:spid="_x0000_s1114" style="position:absolute;left:16426;top:1043;width:2286;height:2763;visibility:visible;mso-wrap-style:square;v-text-anchor:middle" coordsize="826136,8667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" adj="-11796480,,5400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>
                                <v:fill color2="#00c" focusposition=".5,.5" focussize="" colors="0 #ffffe5;30802f #ffffb3;36045f #00c;1 #00c" focus="100%" type="gradientRadial"/>
                                <v:stroke joinstyle="miter"/>
                                <v:formulas/>
                                <v:path arrowok="t" o:extrusionok="f" o:connecttype="custom" textboxrect="0,0,826136,866775"/>
                                <v:textbox inset="2.53958mm,2.53958mm,2.53958mm,2.53958mm">
                                  <w:txbxContent>
                                    <w:p w14:paraId="2F1E7249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shape>
                              <v:rect id="Rectangle 90" o:spid="_x0000_s1115" style="position:absolute;left:16117;top:1043;width:3429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" filled="f" stroked="f">
                                <v:textbox inset="2.53958mm,1.2694mm,2.53958mm,1.2694mm">
                                  <w:txbxContent>
                                    <w:p w14:paraId="026A97FC" w14:textId="77777777" w:rsidR="00E76256" w:rsidRDefault="00E76256">
                                      <w:pPr>
                                        <w:spacing w:line="255" w:lineRule="auto"/>
                                        <w:textDirection w:val="btLr"/>
                                      </w:pPr>
                                      <w:r>
                                        <w:rPr>
                                          <w:rFonts w:ascii="Cambria Math" w:eastAsia="Cambria Math" w:hAnsi="Cambria Math" w:cs="Cambria Math"/>
                                          <w:color w:val="C00000"/>
                                        </w:rPr>
                                        <w:t>▣</w:t>
                                      </w:r>
                                    </w:p>
                                  </w:txbxContent>
                                </v:textbox>
                              </v:rect>
                            </v:group>
                          </v:group>
                          <v:group id="Group 91" o:spid="_x0000_s1116" style="position:absolute;left:15021;width:2191;height:4857" coordorigin="15021" coordsize="2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              <v:shape id="Freeform: Shape 92" o:spid="_x0000_s1117" style="position:absolute;left:16021;top:432;width:1191;height:4330;rotation:180;visibility:visible;mso-wrap-style:square;v-text-anchor:middle" coordsize="352426,5905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" adj="-11796480,,5400" path="m352426,590550r-200024,l112766,488158r-60368,c23449,488158,,401785,,295276,,188766,23449,102393,52398,102393r60367,l152402,,352426,r,590550xe" fillcolor="#fffff7" stroked="f">
                              <v:fill color2="#00c" focusposition=",1" focussize="" colors="0 #fffff7;47841f white;1 #00c" focus="100%" type="gradientRadial"/>
                              <v:stroke joinstyle="miter"/>
                              <v:formulas/>
                              <v:path arrowok="t" o:extrusionok="f" o:connecttype="custom" textboxrect="0,0,352426,590550"/>
                              <v:textbox inset="2.53958mm,2.53958mm,2.53958mm,2.53958mm">
                                <w:txbxContent>
                                  <w:p w14:paraId="3AAE5C8D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shape>
                            <v:shape id="Flowchart: Terminator 93" o:spid="_x0000_s1118" type="#_x0000_t116" style="position:absolute;left:15021;width:1096;height:4857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" fillcolor="#fffff7" stroked="f">
                              <v:fill color2="#00c" focusposition=",1" focussize="" colors="0 #fffff7;50463f white;1 #00c" focus="100%" type="gradientRadial"/>
                              <v:textbox inset="2.53958mm,2.53958mm,2.53958mm,2.53958mm">
                                <w:txbxContent>
                                  <w:p w14:paraId="7389D653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  <v:shape id="Flowchart: Direct Access Storage 94" o:spid="_x0000_s1119" type="#_x0000_t133" style="position:absolute;left:1508;top:26;width:1095;height:4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" fillcolor="#fffff7" stroked="f">
                        <v:fill color2="yellow" focusposition=",1" focussize="" colors="0 #fffff7;34079f white;1 yellow" focus="100%" type="gradientRadial"/>
                        <v:textbox inset="2.53958mm,2.53958mm,2.53958mm,2.53958mm">
                          <w:txbxContent>
                            <w:p w14:paraId="5D8E320C" w14:textId="77777777" w:rsidR="00E76256" w:rsidRDefault="00E762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shape>
                    </v:group>
                    <v:group id="Group 95" o:spid="_x0000_s1120" style="position:absolute;left:3270;top:381;width:11973;height:5334" coordorigin="3270,381" coordsize="11973,5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LY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">
                      <v:shape id="Flowchart: Preparation 96" o:spid="_x0000_s1121" type="#_x0000_t117" style="position:absolute;left:3270;top:381;width:11739;height:3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" stroked="f">
                        <v:fill color2="#fffff7" focusposition=".5,.5" focussize="" colors="0 white;19005f white;.5 #ffffb3;55706f #c793fb;62915f #fffff7;1 #fffff7" focus="100%" type="gradientRadial"/>
                        <v:shadow on="t" color="black" opacity="20816f" offset="0,2.2pt"/>
                        <v:textbox inset="2.53958mm,2.53958mm,2.53958mm,2.53958mm">
                          <w:txbxContent>
                            <w:p w14:paraId="5AAB19E9" w14:textId="77777777" w:rsidR="00E76256" w:rsidRDefault="00E762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shape>
                      <v:rect id="Rectangle 97" o:spid="_x0000_s1122" style="position:absolute;left:3927;top:432;width:11316;height:5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" filled="f" stroked="f">
                        <v:shadow on="t" color="black" opacity="20816f" offset="0,2.2pt"/>
                        <v:textbox inset="2.53958mm,1.2694mm,2.53958mm,1.2694mm">
                          <w:txbxContent>
                            <w:p w14:paraId="3FDDE7DC" w14:textId="77777777" w:rsidR="00E76256" w:rsidRDefault="00E76256">
                              <w:pPr>
                                <w:spacing w:line="255" w:lineRule="auto"/>
                                <w:textDirection w:val="btLr"/>
                              </w:pP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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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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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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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</w:t>
                              </w:r>
                              <w:r>
                                <w:rPr>
                                  <w:rFonts w:ascii="Cambria Math" w:eastAsia="Cambria Math" w:hAnsi="Cambria Math" w:cs="Cambria Math"/>
                                  <w:color w:val="C00000"/>
                                  <w:sz w:val="36"/>
                                </w:rPr>
                                <w:t>①</w:t>
                              </w:r>
                            </w:p>
                          </w:txbxContent>
                        </v:textbox>
                      </v:rect>
                    </v:group>
                  </v:group>
                </v:group>
                <w10:anchorlock/>
              </v:group>
            </w:pict>
          </mc:Fallback>
        </mc:AlternateContent>
      </w:r>
    </w:p>
    <w:p w14:paraId="79B1D5DB" w14:textId="4554C6CE" w:rsidR="007A7E85" w:rsidRPr="00E14327" w:rsidRDefault="00775A4B" w:rsidP="004C4F30">
      <w:pPr>
        <w:spacing w:line="240" w:lineRule="auto"/>
        <w:rPr>
          <w:rFonts w:ascii="Chu Van An" w:eastAsia="Chu Van An" w:hAnsi="Chu Van An" w:cs="Chu Van An"/>
          <w:b/>
          <w:color w:val="FF0000"/>
          <w:sz w:val="24"/>
          <w:szCs w:val="24"/>
        </w:rPr>
      </w:pPr>
      <w:r w:rsidRPr="00E14327">
        <w:rPr>
          <w:rFonts w:ascii="Chu Van An" w:eastAsia="Wingdings" w:hAnsi="Chu Van An" w:cs="Chu Van An"/>
          <w:b/>
          <w:color w:val="0000CC"/>
          <w:sz w:val="24"/>
          <w:szCs w:val="24"/>
          <w:shd w:val="clear" w:color="auto" w:fill="F9FFE5"/>
        </w:rPr>
        <w:sym w:font="Wingdings" w:char="F031"/>
      </w:r>
      <w:r w:rsidRPr="00E14327">
        <w:rPr>
          <w:rFonts w:ascii="Chu Van An" w:eastAsia="Chu Van An" w:hAnsi="Chu Van An" w:cs="Chu Van An"/>
          <w:b/>
          <w:color w:val="FF0000"/>
          <w:sz w:val="24"/>
          <w:szCs w:val="24"/>
          <w:shd w:val="clear" w:color="auto" w:fill="F9FFE5"/>
        </w:rPr>
        <w:t>_</w:t>
      </w:r>
      <w:r w:rsidR="00A942B2" w:rsidRPr="00E14327">
        <w:rPr>
          <w:rFonts w:ascii="Chu Van An" w:eastAsia="Chu Van An" w:hAnsi="Chu Van An" w:cs="Chu Van An"/>
          <w:b/>
          <w:color w:val="FF0000"/>
          <w:sz w:val="24"/>
          <w:szCs w:val="24"/>
          <w:shd w:val="clear" w:color="auto" w:fill="F9FFE5"/>
        </w:rPr>
        <w:t>Bài tập minh họa</w:t>
      </w:r>
      <w:r w:rsidR="00A942B2" w:rsidRPr="00E14327">
        <w:rPr>
          <w:rFonts w:ascii="Chu Van An" w:eastAsia="Chu Van An" w:hAnsi="Chu Van An" w:cs="Chu Van An"/>
          <w:b/>
          <w:color w:val="FF0000"/>
          <w:sz w:val="24"/>
          <w:szCs w:val="24"/>
        </w:rPr>
        <w:t>:</w:t>
      </w:r>
    </w:p>
    <w:p w14:paraId="6F334DD2" w14:textId="77777777" w:rsidR="00A80FEB" w:rsidRPr="00E14327" w:rsidRDefault="00A80FEB" w:rsidP="00673A40">
      <w:pPr>
        <w:numPr>
          <w:ilvl w:val="0"/>
          <w:numId w:val="6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Chu Van An" w:hAnsi="Chu Van An" w:cs="Chu Van An"/>
          <w:sz w:val="24"/>
          <w:szCs w:val="24"/>
        </w:rPr>
      </w:pPr>
      <w:bookmarkStart w:id="1" w:name="_Hlk52414496"/>
      <w:r w:rsidRPr="00E14327">
        <w:rPr>
          <w:rFonts w:ascii="Chu Van An" w:hAnsi="Chu Van An" w:cs="Chu Van An"/>
          <w:sz w:val="24"/>
          <w:szCs w:val="24"/>
        </w:rPr>
        <w:t xml:space="preserve">Viết khai triển theo công thức nhị thức Newton </w:t>
      </w:r>
      <w:bookmarkStart w:id="2" w:name="MTBlankEqn"/>
      <w:r w:rsidRPr="00E14327">
        <w:rPr>
          <w:rFonts w:ascii="Chu Van An" w:hAnsi="Chu Van An" w:cs="Chu Van An"/>
          <w:position w:val="-10"/>
          <w:sz w:val="24"/>
          <w:szCs w:val="24"/>
        </w:rPr>
        <w:object w:dxaOrig="780" w:dyaOrig="360" w14:anchorId="26419DF6">
          <v:shape id="_x0000_i1043" type="#_x0000_t75" style="width:39.75pt;height:18pt" o:ole="">
            <v:imagedata r:id="rId35" o:title=""/>
          </v:shape>
          <o:OLEObject Type="Embed" ProgID="Equation.DSMT4" ShapeID="_x0000_i1043" DrawAspect="Content" ObjectID="_1687484741" r:id="rId36"/>
        </w:object>
      </w:r>
      <w:bookmarkEnd w:id="2"/>
      <w:r w:rsidRPr="00E14327">
        <w:rPr>
          <w:rFonts w:ascii="Chu Van An" w:hAnsi="Chu Van An" w:cs="Chu Van An"/>
          <w:sz w:val="24"/>
          <w:szCs w:val="24"/>
        </w:rPr>
        <w:t>.</w:t>
      </w:r>
    </w:p>
    <w:p w14:paraId="1E3D6A13" w14:textId="77777777" w:rsidR="00A80FEB" w:rsidRPr="00E14327" w:rsidRDefault="00A80FEB" w:rsidP="00A80FE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Chu Van An" w:hAnsi="Chu Van An" w:cs="Chu Van An"/>
          <w:sz w:val="24"/>
          <w:szCs w:val="24"/>
        </w:rPr>
      </w:pPr>
      <w:r w:rsidRPr="00E14327">
        <w:rPr>
          <w:rFonts w:ascii="MS Gothic" w:eastAsia="MS Gothic" w:hAnsi="MS Gothic" w:cs="MS Gothic" w:hint="eastAsia"/>
          <w:b/>
          <w:color w:val="0000FF"/>
          <w:sz w:val="24"/>
          <w:szCs w:val="24"/>
          <w:u w:val="single"/>
        </w:rPr>
        <w:t>Ⓐ</w:t>
      </w:r>
      <w:r w:rsidRPr="00E14327">
        <w:rPr>
          <w:rFonts w:ascii="Chu Van An" w:eastAsia="MS PMincho" w:hAnsi="Chu Van An" w:cs="Chu Van An"/>
          <w:b/>
          <w:color w:val="0000FF"/>
          <w:sz w:val="24"/>
          <w:szCs w:val="24"/>
          <w:u w:val="single"/>
        </w:rPr>
        <w:t>.</w:t>
      </w:r>
      <w:r w:rsidRPr="00E14327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E14327">
        <w:rPr>
          <w:rFonts w:ascii="Chu Van An" w:hAnsi="Chu Van An" w:cs="Chu Van An"/>
          <w:position w:val="-10"/>
          <w:sz w:val="24"/>
          <w:szCs w:val="24"/>
        </w:rPr>
        <w:object w:dxaOrig="3800" w:dyaOrig="360" w14:anchorId="3E55A11D">
          <v:shape id="_x0000_i1044" type="#_x0000_t75" style="width:190.5pt;height:18pt" o:ole="">
            <v:imagedata r:id="rId37" o:title=""/>
          </v:shape>
          <o:OLEObject Type="Embed" ProgID="Equation.DSMT4" ShapeID="_x0000_i1044" DrawAspect="Content" ObjectID="_1687484742" r:id="rId38"/>
        </w:object>
      </w:r>
      <w:r w:rsidRPr="00E14327">
        <w:rPr>
          <w:rFonts w:ascii="Chu Van An" w:hAnsi="Chu Van An" w:cs="Chu Van An"/>
          <w:color w:val="FF0000"/>
          <w:sz w:val="24"/>
          <w:szCs w:val="24"/>
        </w:rPr>
        <w:t>.</w:t>
      </w:r>
      <w:r w:rsidRPr="00E14327">
        <w:rPr>
          <w:rFonts w:ascii="Chu Van An" w:hAnsi="Chu Van An" w:cs="Chu Van An"/>
          <w:sz w:val="24"/>
          <w:szCs w:val="24"/>
        </w:rPr>
        <w:tab/>
      </w:r>
      <w:r w:rsidRPr="00E14327">
        <w:rPr>
          <w:rFonts w:ascii="MS Gothic" w:eastAsia="MS Gothic" w:hAnsi="MS Gothic" w:cs="MS Gothic" w:hint="eastAsia"/>
          <w:b/>
          <w:color w:val="0000FF"/>
          <w:sz w:val="24"/>
          <w:szCs w:val="24"/>
        </w:rPr>
        <w:t>Ⓑ</w:t>
      </w:r>
      <w:r w:rsidRPr="00E14327">
        <w:rPr>
          <w:rFonts w:ascii="Chu Van An" w:eastAsia="MS PMincho" w:hAnsi="Chu Van An" w:cs="Chu Van An"/>
          <w:b/>
          <w:color w:val="0000FF"/>
          <w:sz w:val="24"/>
          <w:szCs w:val="24"/>
        </w:rPr>
        <w:t>.</w:t>
      </w:r>
      <w:r w:rsidRPr="00E14327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E14327">
        <w:rPr>
          <w:rFonts w:ascii="Chu Van An" w:hAnsi="Chu Van An" w:cs="Chu Van An"/>
          <w:position w:val="-10"/>
          <w:sz w:val="24"/>
          <w:szCs w:val="24"/>
        </w:rPr>
        <w:object w:dxaOrig="3800" w:dyaOrig="360" w14:anchorId="76129898">
          <v:shape id="_x0000_i1045" type="#_x0000_t75" style="width:190.5pt;height:18pt" o:ole="">
            <v:imagedata r:id="rId39" o:title=""/>
          </v:shape>
          <o:OLEObject Type="Embed" ProgID="Equation.DSMT4" ShapeID="_x0000_i1045" DrawAspect="Content" ObjectID="_1687484743" r:id="rId40"/>
        </w:object>
      </w:r>
      <w:r w:rsidRPr="00E14327">
        <w:rPr>
          <w:rFonts w:ascii="Chu Van An" w:hAnsi="Chu Van An" w:cs="Chu Van An"/>
          <w:sz w:val="24"/>
          <w:szCs w:val="24"/>
        </w:rPr>
        <w:t>.</w:t>
      </w:r>
    </w:p>
    <w:p w14:paraId="351B2D40" w14:textId="77777777" w:rsidR="00A80FEB" w:rsidRPr="00E14327" w:rsidRDefault="00A80FEB" w:rsidP="00A80FE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Chu Van An" w:hAnsi="Chu Van An" w:cs="Chu Van An"/>
          <w:sz w:val="24"/>
          <w:szCs w:val="24"/>
        </w:rPr>
      </w:pPr>
      <w:r w:rsidRPr="00E14327">
        <w:rPr>
          <w:rFonts w:ascii="MS Gothic" w:eastAsia="MS Gothic" w:hAnsi="MS Gothic" w:cs="MS Gothic" w:hint="eastAsia"/>
          <w:b/>
          <w:color w:val="0000FF"/>
          <w:sz w:val="24"/>
          <w:szCs w:val="24"/>
        </w:rPr>
        <w:t>Ⓒ</w:t>
      </w:r>
      <w:r w:rsidRPr="00E14327">
        <w:rPr>
          <w:rFonts w:ascii="Chu Van An" w:eastAsia="MS PMincho" w:hAnsi="Chu Van An" w:cs="Chu Van An"/>
          <w:b/>
          <w:color w:val="0000FF"/>
          <w:sz w:val="24"/>
          <w:szCs w:val="24"/>
        </w:rPr>
        <w:t>.</w:t>
      </w:r>
      <w:r w:rsidRPr="00E14327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E14327">
        <w:rPr>
          <w:rFonts w:ascii="Chu Van An" w:hAnsi="Chu Van An" w:cs="Chu Van An"/>
          <w:position w:val="-10"/>
          <w:sz w:val="24"/>
          <w:szCs w:val="24"/>
        </w:rPr>
        <w:object w:dxaOrig="3800" w:dyaOrig="360" w14:anchorId="4274EEDD">
          <v:shape id="_x0000_i1046" type="#_x0000_t75" style="width:190.5pt;height:18pt" o:ole="">
            <v:imagedata r:id="rId41" o:title=""/>
          </v:shape>
          <o:OLEObject Type="Embed" ProgID="Equation.DSMT4" ShapeID="_x0000_i1046" DrawAspect="Content" ObjectID="_1687484744" r:id="rId42"/>
        </w:object>
      </w:r>
      <w:r w:rsidRPr="00E14327">
        <w:rPr>
          <w:rFonts w:ascii="Chu Van An" w:hAnsi="Chu Van An" w:cs="Chu Van An"/>
          <w:sz w:val="24"/>
          <w:szCs w:val="24"/>
        </w:rPr>
        <w:t>.</w:t>
      </w:r>
      <w:r w:rsidRPr="00E14327">
        <w:rPr>
          <w:rFonts w:ascii="Chu Van An" w:hAnsi="Chu Van An" w:cs="Chu Van An"/>
          <w:sz w:val="24"/>
          <w:szCs w:val="24"/>
        </w:rPr>
        <w:tab/>
      </w:r>
      <w:r w:rsidRPr="00E14327">
        <w:rPr>
          <w:rFonts w:ascii="MS Gothic" w:eastAsia="MS Gothic" w:hAnsi="MS Gothic" w:cs="MS Gothic" w:hint="eastAsia"/>
          <w:b/>
          <w:color w:val="0000FF"/>
          <w:sz w:val="24"/>
          <w:szCs w:val="24"/>
        </w:rPr>
        <w:t>Ⓓ</w:t>
      </w:r>
      <w:r w:rsidRPr="00E14327">
        <w:rPr>
          <w:rFonts w:ascii="Chu Van An" w:eastAsia="MS PMincho" w:hAnsi="Chu Van An" w:cs="Chu Van An"/>
          <w:b/>
          <w:color w:val="0000FF"/>
          <w:sz w:val="24"/>
          <w:szCs w:val="24"/>
        </w:rPr>
        <w:t>.</w:t>
      </w:r>
      <w:r w:rsidRPr="00E14327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E14327">
        <w:rPr>
          <w:rFonts w:ascii="Chu Van An" w:hAnsi="Chu Van An" w:cs="Chu Van An"/>
          <w:position w:val="-10"/>
          <w:sz w:val="24"/>
          <w:szCs w:val="24"/>
        </w:rPr>
        <w:object w:dxaOrig="3800" w:dyaOrig="360" w14:anchorId="1AFC60A4">
          <v:shape id="_x0000_i1047" type="#_x0000_t75" style="width:190.5pt;height:18pt" o:ole="">
            <v:imagedata r:id="rId43" o:title=""/>
          </v:shape>
          <o:OLEObject Type="Embed" ProgID="Equation.DSMT4" ShapeID="_x0000_i1047" DrawAspect="Content" ObjectID="_1687484745" r:id="rId44"/>
        </w:object>
      </w:r>
      <w:r w:rsidRPr="00E14327">
        <w:rPr>
          <w:rFonts w:ascii="Chu Van An" w:hAnsi="Chu Van An" w:cs="Chu Van An"/>
          <w:sz w:val="24"/>
          <w:szCs w:val="24"/>
        </w:rPr>
        <w:t>.</w:t>
      </w:r>
    </w:p>
    <w:p w14:paraId="6EA3BBA0" w14:textId="0382C514" w:rsidR="00A80FEB" w:rsidRPr="00E14327" w:rsidRDefault="00E14327" w:rsidP="00A80FEB">
      <w:pPr>
        <w:spacing w:line="276" w:lineRule="auto"/>
        <w:ind w:left="992"/>
        <w:jc w:val="center"/>
        <w:rPr>
          <w:rFonts w:ascii="Chu Van An" w:hAnsi="Chu Van An" w:cs="Chu Van An"/>
          <w:b/>
          <w:color w:val="0000FF"/>
          <w:sz w:val="24"/>
          <w:szCs w:val="24"/>
        </w:rPr>
      </w:pPr>
      <w:r w:rsidRPr="00E14327">
        <w:rPr>
          <w:rFonts w:ascii="Chu Van An" w:eastAsia="MS PMincho" w:hAnsi="Chu Van An" w:cs="Chu Van An"/>
          <w:b/>
          <w:color w:val="0000FF"/>
          <w:sz w:val="24"/>
          <w:szCs w:val="24"/>
        </w:rPr>
        <w:t>Lời giải</w:t>
      </w:r>
    </w:p>
    <w:p w14:paraId="1A61DEFD" w14:textId="77777777" w:rsidR="00A80FEB" w:rsidRPr="00E14327" w:rsidRDefault="00A80FEB" w:rsidP="00A80FEB">
      <w:pPr>
        <w:spacing w:line="276" w:lineRule="auto"/>
        <w:ind w:left="992"/>
        <w:rPr>
          <w:rFonts w:ascii="Chu Van An" w:hAnsi="Chu Van An" w:cs="Chu Van An"/>
          <w:position w:val="-14"/>
          <w:sz w:val="24"/>
          <w:szCs w:val="24"/>
        </w:rPr>
      </w:pPr>
      <w:r w:rsidRPr="00E14327">
        <w:rPr>
          <w:rFonts w:ascii="Chu Van An" w:hAnsi="Chu Van An" w:cs="Chu Van An"/>
          <w:sz w:val="24"/>
          <w:szCs w:val="24"/>
        </w:rPr>
        <w:t xml:space="preserve">Ta có </w:t>
      </w:r>
      <w:r w:rsidRPr="00E14327">
        <w:rPr>
          <w:rFonts w:ascii="Chu Van An" w:hAnsi="Chu Van An" w:cs="Chu Van An"/>
          <w:position w:val="-10"/>
          <w:sz w:val="24"/>
          <w:szCs w:val="24"/>
        </w:rPr>
        <w:object w:dxaOrig="780" w:dyaOrig="360" w14:anchorId="5F142A93">
          <v:shape id="_x0000_i1048" type="#_x0000_t75" style="width:39.75pt;height:18pt" o:ole="">
            <v:imagedata r:id="rId35" o:title=""/>
          </v:shape>
          <o:OLEObject Type="Embed" ProgID="Equation.DSMT4" ShapeID="_x0000_i1048" DrawAspect="Content" ObjectID="_1687484746" r:id="rId45"/>
        </w:object>
      </w:r>
      <w:r w:rsidRPr="00E14327">
        <w:rPr>
          <w:rFonts w:ascii="Chu Van An" w:hAnsi="Chu Van An" w:cs="Chu Van An"/>
          <w:sz w:val="24"/>
          <w:szCs w:val="24"/>
        </w:rPr>
        <w:t>=</w:t>
      </w:r>
      <w:r w:rsidRPr="00E14327">
        <w:rPr>
          <w:rFonts w:ascii="Chu Van An" w:hAnsi="Chu Van An" w:cs="Chu Van An"/>
          <w:position w:val="-10"/>
          <w:sz w:val="24"/>
          <w:szCs w:val="24"/>
        </w:rPr>
        <w:object w:dxaOrig="3800" w:dyaOrig="360" w14:anchorId="23B22FAE">
          <v:shape id="_x0000_i1049" type="#_x0000_t75" style="width:190.5pt;height:18pt" o:ole="">
            <v:imagedata r:id="rId37" o:title=""/>
          </v:shape>
          <o:OLEObject Type="Embed" ProgID="Equation.DSMT4" ShapeID="_x0000_i1049" DrawAspect="Content" ObjectID="_1687484747" r:id="rId46"/>
        </w:object>
      </w:r>
    </w:p>
    <w:bookmarkEnd w:id="1"/>
    <w:p w14:paraId="37B45F1C" w14:textId="77777777" w:rsidR="00A80FEB" w:rsidRPr="00E14327" w:rsidRDefault="00A80FEB" w:rsidP="00673A40">
      <w:pPr>
        <w:numPr>
          <w:ilvl w:val="0"/>
          <w:numId w:val="6"/>
        </w:numPr>
        <w:tabs>
          <w:tab w:val="left" w:pos="992"/>
        </w:tabs>
        <w:spacing w:before="120" w:after="0" w:line="276" w:lineRule="auto"/>
        <w:jc w:val="both"/>
        <w:rPr>
          <w:rFonts w:ascii="Chu Van An" w:hAnsi="Chu Van An" w:cs="Chu Van An"/>
          <w:sz w:val="24"/>
          <w:szCs w:val="24"/>
        </w:rPr>
      </w:pPr>
      <w:r w:rsidRPr="00E14327">
        <w:rPr>
          <w:rFonts w:ascii="Chu Van An" w:hAnsi="Chu Van An" w:cs="Chu Van An"/>
          <w:sz w:val="24"/>
          <w:szCs w:val="24"/>
        </w:rPr>
        <w:t xml:space="preserve">Trong khai triển nhị thức Niu-tơn của </w:t>
      </w:r>
      <w:r w:rsidRPr="00E14327">
        <w:rPr>
          <w:rFonts w:ascii="Chu Van An" w:hAnsi="Chu Van An" w:cs="Chu Van An"/>
          <w:position w:val="-10"/>
          <w:sz w:val="24"/>
          <w:szCs w:val="24"/>
        </w:rPr>
        <w:object w:dxaOrig="1065" w:dyaOrig="375" w14:anchorId="05DBFDBB">
          <v:shape id="_x0000_i1050" type="#_x0000_t75" style="width:54pt;height:18pt" o:ole="">
            <v:imagedata r:id="rId47" o:title=""/>
          </v:shape>
          <o:OLEObject Type="Embed" ProgID="Equation.DSMT4" ShapeID="_x0000_i1050" DrawAspect="Content" ObjectID="_1687484748" r:id="rId48"/>
        </w:object>
      </w:r>
      <w:r w:rsidRPr="00E14327">
        <w:rPr>
          <w:rFonts w:ascii="Chu Van An" w:hAnsi="Chu Van An" w:cs="Chu Van An"/>
          <w:sz w:val="24"/>
          <w:szCs w:val="24"/>
        </w:rPr>
        <w:t xml:space="preserve"> có bao nhiêu số hạng?</w:t>
      </w:r>
    </w:p>
    <w:p w14:paraId="1DB18ECA" w14:textId="77777777" w:rsidR="00A80FEB" w:rsidRPr="00E14327" w:rsidRDefault="00A80FEB" w:rsidP="00A80FE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Chu Van An" w:hAnsi="Chu Van An" w:cs="Chu Van An"/>
          <w:color w:val="000000"/>
          <w:sz w:val="24"/>
          <w:szCs w:val="24"/>
        </w:rPr>
      </w:pPr>
      <w:r w:rsidRPr="00E14327">
        <w:rPr>
          <w:rFonts w:ascii="MS Gothic" w:eastAsia="MS Gothic" w:hAnsi="MS Gothic" w:cs="MS Gothic" w:hint="eastAsia"/>
          <w:b/>
          <w:color w:val="0000FF"/>
          <w:sz w:val="24"/>
          <w:szCs w:val="24"/>
        </w:rPr>
        <w:t>Ⓐ</w:t>
      </w:r>
      <w:r w:rsidRPr="00E14327">
        <w:rPr>
          <w:rFonts w:ascii="Chu Van An" w:eastAsia="MS PMincho" w:hAnsi="Chu Van An" w:cs="Chu Van An"/>
          <w:b/>
          <w:color w:val="0000FF"/>
          <w:sz w:val="24"/>
          <w:szCs w:val="24"/>
        </w:rPr>
        <w:t>.</w:t>
      </w:r>
      <w:r w:rsidRPr="00E14327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E14327">
        <w:rPr>
          <w:rFonts w:ascii="Chu Van An" w:hAnsi="Chu Van An" w:cs="Chu Van An"/>
          <w:position w:val="-6"/>
          <w:sz w:val="24"/>
          <w:szCs w:val="24"/>
        </w:rPr>
        <w:object w:dxaOrig="555" w:dyaOrig="270" w14:anchorId="63A1A867">
          <v:shape id="_x0000_i1051" type="#_x0000_t75" style="width:27.75pt;height:13.5pt" o:ole="">
            <v:imagedata r:id="rId49" o:title=""/>
          </v:shape>
          <o:OLEObject Type="Embed" ProgID="Equation.DSMT4" ShapeID="_x0000_i1051" DrawAspect="Content" ObjectID="_1687484749" r:id="rId50"/>
        </w:object>
      </w:r>
      <w:r w:rsidRPr="00E14327">
        <w:rPr>
          <w:rFonts w:ascii="Chu Van An" w:hAnsi="Chu Van An" w:cs="Chu Van An"/>
          <w:color w:val="000000"/>
          <w:sz w:val="24"/>
          <w:szCs w:val="24"/>
        </w:rPr>
        <w:t>.</w:t>
      </w:r>
      <w:r w:rsidRPr="00E14327">
        <w:rPr>
          <w:rFonts w:ascii="Chu Van An" w:hAnsi="Chu Van An" w:cs="Chu Van An"/>
          <w:color w:val="000000"/>
          <w:sz w:val="24"/>
          <w:szCs w:val="24"/>
        </w:rPr>
        <w:tab/>
      </w:r>
      <w:r w:rsidRPr="00E14327">
        <w:rPr>
          <w:rFonts w:ascii="MS Gothic" w:eastAsia="MS Gothic" w:hAnsi="MS Gothic" w:cs="MS Gothic" w:hint="eastAsia"/>
          <w:b/>
          <w:color w:val="0000FF"/>
          <w:sz w:val="24"/>
          <w:szCs w:val="24"/>
        </w:rPr>
        <w:t>Ⓑ</w:t>
      </w:r>
      <w:r w:rsidRPr="00E14327">
        <w:rPr>
          <w:rFonts w:ascii="Chu Van An" w:eastAsia="MS PMincho" w:hAnsi="Chu Van An" w:cs="Chu Van An"/>
          <w:b/>
          <w:color w:val="0000FF"/>
          <w:sz w:val="24"/>
          <w:szCs w:val="24"/>
        </w:rPr>
        <w:t>.</w:t>
      </w:r>
      <w:r w:rsidRPr="00E14327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E14327">
        <w:rPr>
          <w:rFonts w:ascii="Chu Van An" w:hAnsi="Chu Van An" w:cs="Chu Van An"/>
          <w:position w:val="-6"/>
          <w:sz w:val="24"/>
          <w:szCs w:val="24"/>
        </w:rPr>
        <w:object w:dxaOrig="555" w:dyaOrig="270" w14:anchorId="4BC65D78">
          <v:shape id="_x0000_i1052" type="#_x0000_t75" style="width:27.75pt;height:13.5pt" o:ole="">
            <v:imagedata r:id="rId51" o:title=""/>
          </v:shape>
          <o:OLEObject Type="Embed" ProgID="Equation.DSMT4" ShapeID="_x0000_i1052" DrawAspect="Content" ObjectID="_1687484750" r:id="rId52"/>
        </w:object>
      </w:r>
      <w:r w:rsidRPr="00E14327">
        <w:rPr>
          <w:rFonts w:ascii="Chu Van An" w:hAnsi="Chu Van An" w:cs="Chu Van An"/>
          <w:color w:val="000000"/>
          <w:sz w:val="24"/>
          <w:szCs w:val="24"/>
        </w:rPr>
        <w:t>.</w:t>
      </w:r>
      <w:r w:rsidRPr="00E14327">
        <w:rPr>
          <w:rFonts w:ascii="Chu Van An" w:hAnsi="Chu Van An" w:cs="Chu Van An"/>
          <w:color w:val="000000"/>
          <w:sz w:val="24"/>
          <w:szCs w:val="24"/>
        </w:rPr>
        <w:tab/>
      </w:r>
      <w:r w:rsidRPr="00E14327">
        <w:rPr>
          <w:rFonts w:ascii="MS Gothic" w:eastAsia="MS Gothic" w:hAnsi="MS Gothic" w:cs="MS Gothic" w:hint="eastAsia"/>
          <w:b/>
          <w:color w:val="0000FF"/>
          <w:sz w:val="24"/>
          <w:szCs w:val="24"/>
        </w:rPr>
        <w:t>Ⓒ</w:t>
      </w:r>
      <w:r w:rsidRPr="00E14327">
        <w:rPr>
          <w:rFonts w:ascii="Chu Van An" w:eastAsia="MS PMincho" w:hAnsi="Chu Van An" w:cs="Chu Van An"/>
          <w:b/>
          <w:color w:val="0000FF"/>
          <w:sz w:val="24"/>
          <w:szCs w:val="24"/>
        </w:rPr>
        <w:t>.</w:t>
      </w:r>
      <w:r w:rsidRPr="00E14327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E14327">
        <w:rPr>
          <w:rFonts w:ascii="Chu Van An" w:hAnsi="Chu Van An" w:cs="Chu Van An"/>
          <w:color w:val="FF0000"/>
          <w:position w:val="-6"/>
          <w:sz w:val="24"/>
          <w:szCs w:val="24"/>
        </w:rPr>
        <w:object w:dxaOrig="555" w:dyaOrig="270" w14:anchorId="13FCAD92">
          <v:shape id="_x0000_i1053" type="#_x0000_t75" style="width:27.75pt;height:13.5pt" o:ole="">
            <v:imagedata r:id="rId53" o:title=""/>
          </v:shape>
          <o:OLEObject Type="Embed" ProgID="Equation.DSMT4" ShapeID="_x0000_i1053" DrawAspect="Content" ObjectID="_1687484751" r:id="rId54"/>
        </w:object>
      </w:r>
      <w:r w:rsidRPr="00E14327">
        <w:rPr>
          <w:rFonts w:ascii="Chu Van An" w:hAnsi="Chu Van An" w:cs="Chu Van An"/>
          <w:color w:val="FF0000"/>
          <w:sz w:val="24"/>
          <w:szCs w:val="24"/>
        </w:rPr>
        <w:t>.</w:t>
      </w:r>
      <w:r w:rsidRPr="00E14327">
        <w:rPr>
          <w:rFonts w:ascii="Chu Van An" w:hAnsi="Chu Van An" w:cs="Chu Van An"/>
          <w:color w:val="FF0000"/>
          <w:sz w:val="24"/>
          <w:szCs w:val="24"/>
        </w:rPr>
        <w:tab/>
      </w:r>
      <w:r w:rsidRPr="00E14327">
        <w:rPr>
          <w:rFonts w:ascii="MS Gothic" w:eastAsia="MS Gothic" w:hAnsi="MS Gothic" w:cs="MS Gothic" w:hint="eastAsia"/>
          <w:b/>
          <w:color w:val="0000FF"/>
          <w:sz w:val="24"/>
          <w:szCs w:val="24"/>
        </w:rPr>
        <w:t>Ⓓ</w:t>
      </w:r>
      <w:r w:rsidRPr="00E14327">
        <w:rPr>
          <w:rFonts w:ascii="Chu Van An" w:eastAsia="MS PMincho" w:hAnsi="Chu Van An" w:cs="Chu Van An"/>
          <w:b/>
          <w:color w:val="0000FF"/>
          <w:sz w:val="24"/>
          <w:szCs w:val="24"/>
        </w:rPr>
        <w:t>.</w:t>
      </w:r>
      <w:r w:rsidRPr="00E14327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E14327">
        <w:rPr>
          <w:rFonts w:ascii="Chu Van An" w:hAnsi="Chu Van An" w:cs="Chu Van An"/>
          <w:position w:val="-6"/>
          <w:sz w:val="24"/>
          <w:szCs w:val="24"/>
        </w:rPr>
        <w:object w:dxaOrig="540" w:dyaOrig="270" w14:anchorId="5F9B7FDF">
          <v:shape id="_x0000_i1054" type="#_x0000_t75" style="width:27pt;height:13.5pt" o:ole="">
            <v:imagedata r:id="rId55" o:title=""/>
          </v:shape>
          <o:OLEObject Type="Embed" ProgID="Equation.DSMT4" ShapeID="_x0000_i1054" DrawAspect="Content" ObjectID="_1687484752" r:id="rId56"/>
        </w:object>
      </w:r>
      <w:r w:rsidRPr="00E14327">
        <w:rPr>
          <w:rFonts w:ascii="Chu Van An" w:hAnsi="Chu Van An" w:cs="Chu Van An"/>
          <w:color w:val="000000"/>
          <w:sz w:val="24"/>
          <w:szCs w:val="24"/>
        </w:rPr>
        <w:t>.</w:t>
      </w:r>
    </w:p>
    <w:p w14:paraId="3FBF9826" w14:textId="0D49B77B" w:rsidR="00A80FEB" w:rsidRPr="00E14327" w:rsidRDefault="00E14327" w:rsidP="00A80FEB">
      <w:pPr>
        <w:spacing w:line="276" w:lineRule="auto"/>
        <w:ind w:left="992"/>
        <w:jc w:val="center"/>
        <w:rPr>
          <w:rFonts w:ascii="Chu Van An" w:hAnsi="Chu Van An" w:cs="Chu Van An"/>
          <w:b/>
          <w:color w:val="0000FF"/>
          <w:sz w:val="24"/>
          <w:szCs w:val="24"/>
        </w:rPr>
      </w:pPr>
      <w:r w:rsidRPr="00E14327">
        <w:rPr>
          <w:rFonts w:ascii="Chu Van An" w:eastAsia="MS PMincho" w:hAnsi="Chu Van An" w:cs="Chu Van An"/>
          <w:b/>
          <w:color w:val="0000FF"/>
          <w:sz w:val="24"/>
          <w:szCs w:val="24"/>
        </w:rPr>
        <w:t>Lời giải</w:t>
      </w:r>
    </w:p>
    <w:p w14:paraId="343CCF8F" w14:textId="77777777" w:rsidR="00A80FEB" w:rsidRPr="00E14327" w:rsidRDefault="00A80FEB" w:rsidP="00A80FEB">
      <w:pPr>
        <w:spacing w:line="276" w:lineRule="auto"/>
        <w:ind w:left="992"/>
        <w:rPr>
          <w:rFonts w:ascii="Chu Van An" w:hAnsi="Chu Van An" w:cs="Chu Van An"/>
          <w:sz w:val="24"/>
          <w:szCs w:val="24"/>
        </w:rPr>
      </w:pPr>
      <w:r w:rsidRPr="00E14327">
        <w:rPr>
          <w:rFonts w:ascii="Chu Van An" w:hAnsi="Chu Van An" w:cs="Chu Van An"/>
          <w:sz w:val="24"/>
          <w:szCs w:val="24"/>
        </w:rPr>
        <w:t xml:space="preserve">Ta có: Khai triển nhị thức Niu-tơn </w:t>
      </w:r>
      <w:r w:rsidRPr="00E14327">
        <w:rPr>
          <w:rFonts w:ascii="Chu Van An" w:hAnsi="Chu Van An" w:cs="Chu Van An"/>
          <w:position w:val="-10"/>
          <w:sz w:val="24"/>
          <w:szCs w:val="24"/>
        </w:rPr>
        <w:object w:dxaOrig="780" w:dyaOrig="375" w14:anchorId="6B8572F0">
          <v:shape id="_x0000_i1055" type="#_x0000_t75" style="width:39.75pt;height:18pt" o:ole="">
            <v:imagedata r:id="rId57" o:title=""/>
          </v:shape>
          <o:OLEObject Type="Embed" ProgID="Equation.DSMT4" ShapeID="_x0000_i1055" DrawAspect="Content" ObjectID="_1687484753" r:id="rId58"/>
        </w:object>
      </w:r>
      <w:r w:rsidRPr="00E14327">
        <w:rPr>
          <w:rFonts w:ascii="Chu Van An" w:hAnsi="Chu Van An" w:cs="Chu Van An"/>
          <w:sz w:val="24"/>
          <w:szCs w:val="24"/>
        </w:rPr>
        <w:t xml:space="preserve"> có </w:t>
      </w:r>
      <w:r w:rsidRPr="00E14327">
        <w:rPr>
          <w:rFonts w:ascii="Chu Van An" w:hAnsi="Chu Van An" w:cs="Chu Van An"/>
          <w:position w:val="-6"/>
          <w:sz w:val="24"/>
          <w:szCs w:val="24"/>
        </w:rPr>
        <w:object w:dxaOrig="480" w:dyaOrig="270" w14:anchorId="799754B9">
          <v:shape id="_x0000_i1056" type="#_x0000_t75" style="width:24.75pt;height:13.5pt" o:ole="">
            <v:imagedata r:id="rId59" o:title=""/>
          </v:shape>
          <o:OLEObject Type="Embed" ProgID="Equation.DSMT4" ShapeID="_x0000_i1056" DrawAspect="Content" ObjectID="_1687484754" r:id="rId60"/>
        </w:object>
      </w:r>
      <w:r w:rsidRPr="00E14327">
        <w:rPr>
          <w:rFonts w:ascii="Chu Van An" w:hAnsi="Chu Van An" w:cs="Chu Van An"/>
          <w:sz w:val="24"/>
          <w:szCs w:val="24"/>
        </w:rPr>
        <w:t xml:space="preserve"> số hạng.</w:t>
      </w:r>
    </w:p>
    <w:p w14:paraId="1BF36E0E" w14:textId="77777777" w:rsidR="00A80FEB" w:rsidRPr="00E14327" w:rsidRDefault="00A80FEB" w:rsidP="00A80FEB">
      <w:pPr>
        <w:spacing w:line="276" w:lineRule="auto"/>
        <w:ind w:left="992"/>
        <w:rPr>
          <w:rFonts w:ascii="Chu Van An" w:hAnsi="Chu Van An" w:cs="Chu Van An"/>
          <w:sz w:val="24"/>
          <w:szCs w:val="24"/>
        </w:rPr>
      </w:pPr>
      <w:r w:rsidRPr="00E14327">
        <w:rPr>
          <w:rFonts w:ascii="Chu Van An" w:hAnsi="Chu Van An" w:cs="Chu Van An"/>
          <w:sz w:val="24"/>
          <w:szCs w:val="24"/>
        </w:rPr>
        <w:t xml:space="preserve">Vậy trong khai triển nhị thức Niu-tơn của </w:t>
      </w:r>
      <w:r w:rsidRPr="00E14327">
        <w:rPr>
          <w:rFonts w:ascii="Chu Van An" w:hAnsi="Chu Van An" w:cs="Chu Van An"/>
          <w:position w:val="-10"/>
          <w:sz w:val="24"/>
          <w:szCs w:val="24"/>
        </w:rPr>
        <w:object w:dxaOrig="1065" w:dyaOrig="375" w14:anchorId="3D9A4102">
          <v:shape id="_x0000_i1057" type="#_x0000_t75" style="width:54pt;height:18pt" o:ole="">
            <v:imagedata r:id="rId61" o:title=""/>
          </v:shape>
          <o:OLEObject Type="Embed" ProgID="Equation.DSMT4" ShapeID="_x0000_i1057" DrawAspect="Content" ObjectID="_1687484755" r:id="rId62"/>
        </w:object>
      </w:r>
      <w:r w:rsidRPr="00E14327">
        <w:rPr>
          <w:rFonts w:ascii="Chu Van An" w:hAnsi="Chu Van An" w:cs="Chu Van An"/>
          <w:sz w:val="24"/>
          <w:szCs w:val="24"/>
        </w:rPr>
        <w:t xml:space="preserve"> có </w:t>
      </w:r>
      <w:r w:rsidRPr="00E14327">
        <w:rPr>
          <w:rFonts w:ascii="Chu Van An" w:hAnsi="Chu Van An" w:cs="Chu Van An"/>
          <w:position w:val="-6"/>
          <w:sz w:val="24"/>
          <w:szCs w:val="24"/>
        </w:rPr>
        <w:object w:dxaOrig="555" w:dyaOrig="270" w14:anchorId="61BCB0AF">
          <v:shape id="_x0000_i1058" type="#_x0000_t75" style="width:27.75pt;height:13.5pt" o:ole="">
            <v:imagedata r:id="rId63" o:title=""/>
          </v:shape>
          <o:OLEObject Type="Embed" ProgID="Equation.DSMT4" ShapeID="_x0000_i1058" DrawAspect="Content" ObjectID="_1687484756" r:id="rId64"/>
        </w:object>
      </w:r>
      <w:r w:rsidRPr="00E14327">
        <w:rPr>
          <w:rFonts w:ascii="Chu Van An" w:hAnsi="Chu Van An" w:cs="Chu Van An"/>
          <w:sz w:val="24"/>
          <w:szCs w:val="24"/>
        </w:rPr>
        <w:t xml:space="preserve"> số hạng.</w:t>
      </w:r>
    </w:p>
    <w:p w14:paraId="64D1BF0A" w14:textId="6C8F4EA2" w:rsidR="00A80FEB" w:rsidRPr="00E14327" w:rsidRDefault="00A80FEB" w:rsidP="00673A40">
      <w:pPr>
        <w:pStyle w:val="ListParagraph"/>
        <w:numPr>
          <w:ilvl w:val="0"/>
          <w:numId w:val="6"/>
        </w:numPr>
        <w:tabs>
          <w:tab w:val="left" w:pos="992"/>
        </w:tabs>
        <w:spacing w:before="120" w:after="0" w:line="276" w:lineRule="auto"/>
        <w:jc w:val="both"/>
        <w:rPr>
          <w:rFonts w:ascii="Chu Van An" w:hAnsi="Chu Van An" w:cs="Chu Van An"/>
          <w:szCs w:val="24"/>
        </w:rPr>
      </w:pPr>
      <w:r w:rsidRPr="00E14327">
        <w:rPr>
          <w:rFonts w:ascii="Chu Van An" w:hAnsi="Chu Van An" w:cs="Chu Van An"/>
          <w:szCs w:val="24"/>
        </w:rPr>
        <w:t xml:space="preserve">Từ khai triển biểu thức </w:t>
      </w:r>
      <w:r w:rsidRPr="00E14327">
        <w:rPr>
          <w:rFonts w:ascii="Chu Van An" w:hAnsi="Chu Van An" w:cs="Chu Van An"/>
          <w:position w:val="-14"/>
          <w:szCs w:val="24"/>
        </w:rPr>
        <w:object w:dxaOrig="804" w:dyaOrig="439" w14:anchorId="1ED303F1">
          <v:shape id="_x0000_i1059" type="#_x0000_t75" style="width:39.75pt;height:21.75pt" o:ole="">
            <v:imagedata r:id="rId65" o:title=""/>
          </v:shape>
          <o:OLEObject Type="Embed" ProgID="Equation.DSMT4" ShapeID="_x0000_i1059" DrawAspect="Content" ObjectID="_1687484757" r:id="rId66"/>
        </w:object>
      </w:r>
      <w:r w:rsidRPr="00E14327">
        <w:rPr>
          <w:rFonts w:ascii="Chu Van An" w:hAnsi="Chu Van An" w:cs="Chu Van An"/>
          <w:szCs w:val="24"/>
        </w:rPr>
        <w:t xml:space="preserve"> thành đa </w:t>
      </w:r>
      <w:r w:rsidR="00E91A7C">
        <w:rPr>
          <w:rFonts w:ascii="Chu Van An" w:hAnsi="Chu Van An" w:cs="Chu Van An"/>
          <w:szCs w:val="24"/>
        </w:rPr>
        <w:t>thức.</w:t>
      </w:r>
      <w:r w:rsidRPr="00E14327">
        <w:rPr>
          <w:rFonts w:ascii="Chu Van An" w:hAnsi="Chu Van An" w:cs="Chu Van An"/>
          <w:szCs w:val="24"/>
        </w:rPr>
        <w:t xml:space="preserve"> Tổng các hệ số của đa</w:t>
      </w:r>
    </w:p>
    <w:p w14:paraId="5D9AC610" w14:textId="77777777" w:rsidR="00A80FEB" w:rsidRPr="00E14327" w:rsidRDefault="00A80FEB" w:rsidP="00A80FEB">
      <w:pPr>
        <w:pStyle w:val="ListParagraph"/>
        <w:spacing w:before="120" w:after="0"/>
        <w:ind w:left="992"/>
        <w:rPr>
          <w:rFonts w:ascii="Chu Van An" w:hAnsi="Chu Van An" w:cs="Chu Van An"/>
          <w:b/>
          <w:color w:val="0000FF"/>
          <w:szCs w:val="24"/>
        </w:rPr>
      </w:pPr>
      <w:r w:rsidRPr="00E14327">
        <w:rPr>
          <w:rFonts w:ascii="Chu Van An" w:hAnsi="Chu Van An" w:cs="Chu Van An"/>
          <w:szCs w:val="24"/>
        </w:rPr>
        <w:t>thức là</w:t>
      </w:r>
    </w:p>
    <w:p w14:paraId="15AD2F14" w14:textId="77777777" w:rsidR="00A80FEB" w:rsidRPr="00E14327" w:rsidRDefault="00A80FEB" w:rsidP="00A80FE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E14327">
        <w:rPr>
          <w:rFonts w:ascii="MS Gothic" w:eastAsia="MS Gothic" w:hAnsi="MS Gothic" w:cs="MS Gothic" w:hint="eastAsia"/>
          <w:b/>
          <w:color w:val="0000FF"/>
          <w:sz w:val="24"/>
          <w:szCs w:val="24"/>
        </w:rPr>
        <w:t>Ⓐ</w:t>
      </w:r>
      <w:r w:rsidRPr="00E14327">
        <w:rPr>
          <w:rFonts w:ascii="Chu Van An" w:eastAsia="MS PMincho" w:hAnsi="Chu Van An" w:cs="Chu Van An"/>
          <w:b/>
          <w:color w:val="0000FF"/>
          <w:sz w:val="24"/>
          <w:szCs w:val="24"/>
        </w:rPr>
        <w:t>.</w:t>
      </w:r>
      <w:r w:rsidRPr="00E14327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E14327">
        <w:rPr>
          <w:rFonts w:ascii="Chu Van An" w:hAnsi="Chu Van An" w:cs="Chu Van An"/>
          <w:b/>
          <w:color w:val="0000FF"/>
          <w:position w:val="-6"/>
          <w:sz w:val="24"/>
          <w:szCs w:val="24"/>
        </w:rPr>
        <w:object w:dxaOrig="514" w:dyaOrig="271" w14:anchorId="204AEA47">
          <v:shape id="_x0000_i1060" type="#_x0000_t75" style="width:24.75pt;height:13.5pt" o:ole="">
            <v:imagedata r:id="rId67" o:title=""/>
          </v:shape>
          <o:OLEObject Type="Embed" ProgID="Equation.DSMT4" ShapeID="_x0000_i1060" DrawAspect="Content" ObjectID="_1687484758" r:id="rId68"/>
        </w:object>
      </w:r>
      <w:r w:rsidRPr="00E14327">
        <w:rPr>
          <w:rFonts w:ascii="Chu Van An" w:hAnsi="Chu Van An" w:cs="Chu Van An"/>
          <w:sz w:val="24"/>
          <w:szCs w:val="24"/>
        </w:rPr>
        <w:t>.</w:t>
      </w:r>
      <w:r w:rsidRPr="00E14327">
        <w:rPr>
          <w:rFonts w:ascii="Chu Van An" w:hAnsi="Chu Van An" w:cs="Chu Van An"/>
          <w:sz w:val="24"/>
          <w:szCs w:val="24"/>
        </w:rPr>
        <w:tab/>
      </w:r>
      <w:r w:rsidRPr="00E14327">
        <w:rPr>
          <w:rFonts w:ascii="MS Gothic" w:eastAsia="MS Gothic" w:hAnsi="MS Gothic" w:cs="MS Gothic" w:hint="eastAsia"/>
          <w:b/>
          <w:color w:val="0000FF"/>
          <w:sz w:val="24"/>
          <w:szCs w:val="24"/>
        </w:rPr>
        <w:t>Ⓑ</w:t>
      </w:r>
      <w:r w:rsidRPr="00E14327">
        <w:rPr>
          <w:rFonts w:ascii="Chu Van An" w:eastAsia="MS PMincho" w:hAnsi="Chu Van An" w:cs="Chu Van An"/>
          <w:b/>
          <w:color w:val="0000FF"/>
          <w:sz w:val="24"/>
          <w:szCs w:val="24"/>
        </w:rPr>
        <w:t>.</w:t>
      </w:r>
      <w:r w:rsidRPr="00E14327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E14327">
        <w:rPr>
          <w:rFonts w:ascii="Chu Van An" w:hAnsi="Chu Van An" w:cs="Chu Van An"/>
          <w:b/>
          <w:color w:val="0000FF"/>
          <w:position w:val="-6"/>
          <w:sz w:val="24"/>
          <w:szCs w:val="24"/>
        </w:rPr>
        <w:object w:dxaOrig="402" w:dyaOrig="271" w14:anchorId="750A6255">
          <v:shape id="_x0000_i1061" type="#_x0000_t75" style="width:20.25pt;height:13.5pt" o:ole="">
            <v:imagedata r:id="rId69" o:title=""/>
          </v:shape>
          <o:OLEObject Type="Embed" ProgID="Equation.DSMT4" ShapeID="_x0000_i1061" DrawAspect="Content" ObjectID="_1687484759" r:id="rId70"/>
        </w:object>
      </w:r>
      <w:r w:rsidRPr="00E14327">
        <w:rPr>
          <w:rFonts w:ascii="Chu Van An" w:hAnsi="Chu Van An" w:cs="Chu Van An"/>
          <w:sz w:val="24"/>
          <w:szCs w:val="24"/>
        </w:rPr>
        <w:t>.</w:t>
      </w:r>
      <w:r w:rsidRPr="00E14327">
        <w:rPr>
          <w:rFonts w:ascii="Chu Van An" w:hAnsi="Chu Van An" w:cs="Chu Van An"/>
          <w:sz w:val="24"/>
          <w:szCs w:val="24"/>
        </w:rPr>
        <w:tab/>
      </w:r>
      <w:r w:rsidRPr="00E14327">
        <w:rPr>
          <w:rFonts w:ascii="MS Gothic" w:eastAsia="MS Gothic" w:hAnsi="MS Gothic" w:cs="MS Gothic" w:hint="eastAsia"/>
          <w:b/>
          <w:color w:val="0000FF"/>
          <w:sz w:val="24"/>
          <w:szCs w:val="24"/>
          <w:u w:val="single"/>
        </w:rPr>
        <w:t>Ⓒ</w:t>
      </w:r>
      <w:r w:rsidRPr="00E14327">
        <w:rPr>
          <w:rFonts w:ascii="Chu Van An" w:eastAsia="MS PMincho" w:hAnsi="Chu Van An" w:cs="Chu Van An"/>
          <w:b/>
          <w:color w:val="0000FF"/>
          <w:sz w:val="24"/>
          <w:szCs w:val="24"/>
          <w:u w:val="single"/>
        </w:rPr>
        <w:t>.</w:t>
      </w:r>
      <w:r w:rsidRPr="00E14327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E14327">
        <w:rPr>
          <w:rFonts w:ascii="Chu Van An" w:hAnsi="Chu Van An" w:cs="Chu Van An"/>
          <w:b/>
          <w:color w:val="FF0000"/>
          <w:position w:val="-6"/>
          <w:sz w:val="24"/>
          <w:szCs w:val="24"/>
        </w:rPr>
        <w:object w:dxaOrig="524" w:dyaOrig="271" w14:anchorId="2A6B4E17">
          <v:shape id="_x0000_i1062" type="#_x0000_t75" style="width:25.5pt;height:13.5pt" o:ole="">
            <v:imagedata r:id="rId71" o:title=""/>
          </v:shape>
          <o:OLEObject Type="Embed" ProgID="Equation.DSMT4" ShapeID="_x0000_i1062" DrawAspect="Content" ObjectID="_1687484760" r:id="rId72"/>
        </w:object>
      </w:r>
      <w:r w:rsidRPr="00E14327">
        <w:rPr>
          <w:rFonts w:ascii="Chu Van An" w:hAnsi="Chu Van An" w:cs="Chu Van An"/>
          <w:color w:val="FF0000"/>
          <w:sz w:val="24"/>
          <w:szCs w:val="24"/>
        </w:rPr>
        <w:t>.</w:t>
      </w:r>
      <w:r w:rsidRPr="00E14327">
        <w:rPr>
          <w:rFonts w:ascii="Chu Van An" w:hAnsi="Chu Van An" w:cs="Chu Van An"/>
          <w:sz w:val="24"/>
          <w:szCs w:val="24"/>
        </w:rPr>
        <w:tab/>
      </w:r>
      <w:r w:rsidRPr="00E14327">
        <w:rPr>
          <w:rFonts w:ascii="MS Gothic" w:eastAsia="MS Gothic" w:hAnsi="MS Gothic" w:cs="MS Gothic" w:hint="eastAsia"/>
          <w:b/>
          <w:color w:val="0000FF"/>
          <w:sz w:val="24"/>
          <w:szCs w:val="24"/>
        </w:rPr>
        <w:t>Ⓓ</w:t>
      </w:r>
      <w:r w:rsidRPr="00E14327">
        <w:rPr>
          <w:rFonts w:ascii="Chu Van An" w:eastAsia="MS PMincho" w:hAnsi="Chu Van An" w:cs="Chu Van An"/>
          <w:b/>
          <w:color w:val="0000FF"/>
          <w:sz w:val="24"/>
          <w:szCs w:val="24"/>
        </w:rPr>
        <w:t>.</w:t>
      </w:r>
      <w:r w:rsidRPr="00E14327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E14327">
        <w:rPr>
          <w:rFonts w:ascii="Chu Van An" w:hAnsi="Chu Van An" w:cs="Chu Van An"/>
          <w:b/>
          <w:color w:val="0000FF"/>
          <w:position w:val="-6"/>
          <w:sz w:val="24"/>
          <w:szCs w:val="24"/>
        </w:rPr>
        <w:object w:dxaOrig="542" w:dyaOrig="271" w14:anchorId="719FA1E4">
          <v:shape id="_x0000_i1063" type="#_x0000_t75" style="width:27pt;height:13.5pt" o:ole="">
            <v:imagedata r:id="rId73" o:title=""/>
          </v:shape>
          <o:OLEObject Type="Embed" ProgID="Equation.DSMT4" ShapeID="_x0000_i1063" DrawAspect="Content" ObjectID="_1687484761" r:id="rId74"/>
        </w:object>
      </w:r>
      <w:r w:rsidRPr="00E14327">
        <w:rPr>
          <w:rFonts w:ascii="Chu Van An" w:hAnsi="Chu Van An" w:cs="Chu Van An"/>
          <w:sz w:val="24"/>
          <w:szCs w:val="24"/>
        </w:rPr>
        <w:t>.</w:t>
      </w:r>
    </w:p>
    <w:p w14:paraId="2FF3CEE2" w14:textId="7B4CBE54" w:rsidR="00A80FEB" w:rsidRPr="00E14327" w:rsidRDefault="00E14327" w:rsidP="00A80FEB">
      <w:pPr>
        <w:spacing w:line="276" w:lineRule="auto"/>
        <w:ind w:left="992"/>
        <w:jc w:val="center"/>
        <w:rPr>
          <w:rFonts w:ascii="Chu Van An" w:hAnsi="Chu Van An" w:cs="Chu Van An"/>
          <w:b/>
          <w:color w:val="0000FF"/>
          <w:sz w:val="24"/>
          <w:szCs w:val="24"/>
        </w:rPr>
      </w:pPr>
      <w:r w:rsidRPr="00E14327">
        <w:rPr>
          <w:rFonts w:ascii="Chu Van An" w:eastAsia="MS PMincho" w:hAnsi="Chu Van An" w:cs="Chu Van An"/>
          <w:b/>
          <w:color w:val="0000FF"/>
          <w:sz w:val="24"/>
          <w:szCs w:val="24"/>
        </w:rPr>
        <w:t>Lời giải</w:t>
      </w:r>
    </w:p>
    <w:p w14:paraId="37548BEB" w14:textId="77777777" w:rsidR="00A80FEB" w:rsidRPr="00E14327" w:rsidRDefault="00A80FEB" w:rsidP="00A80FEB">
      <w:pPr>
        <w:spacing w:after="0" w:line="276" w:lineRule="auto"/>
        <w:ind w:left="992"/>
        <w:rPr>
          <w:rFonts w:ascii="Chu Van An" w:hAnsi="Chu Van An" w:cs="Chu Van An"/>
          <w:sz w:val="24"/>
          <w:szCs w:val="24"/>
        </w:rPr>
      </w:pPr>
      <w:r w:rsidRPr="00E14327">
        <w:rPr>
          <w:rFonts w:ascii="Chu Van An" w:hAnsi="Chu Van An" w:cs="Chu Van An"/>
          <w:sz w:val="24"/>
          <w:szCs w:val="24"/>
        </w:rPr>
        <w:t xml:space="preserve">Xét khai triển </w:t>
      </w:r>
      <w:r w:rsidRPr="00E14327">
        <w:rPr>
          <w:rFonts w:ascii="Chu Van An" w:hAnsi="Chu Van An" w:cs="Chu Van An"/>
          <w:position w:val="-28"/>
          <w:sz w:val="24"/>
          <w:szCs w:val="24"/>
        </w:rPr>
        <w:object w:dxaOrig="2590" w:dyaOrig="673" w14:anchorId="1412AA5B">
          <v:shape id="_x0000_i1064" type="#_x0000_t75" style="width:129.75pt;height:33pt" o:ole="">
            <v:imagedata r:id="rId75" o:title=""/>
          </v:shape>
          <o:OLEObject Type="Embed" ProgID="Equation.DSMT4" ShapeID="_x0000_i1064" DrawAspect="Content" ObjectID="_1687484762" r:id="rId76"/>
        </w:object>
      </w:r>
      <w:r w:rsidRPr="00E14327">
        <w:rPr>
          <w:rFonts w:ascii="Chu Van An" w:hAnsi="Chu Van An" w:cs="Chu Van An"/>
          <w:sz w:val="24"/>
          <w:szCs w:val="24"/>
        </w:rPr>
        <w:t>.</w:t>
      </w:r>
    </w:p>
    <w:p w14:paraId="41888BB7" w14:textId="77777777" w:rsidR="00A80FEB" w:rsidRPr="00E14327" w:rsidRDefault="00A80FEB" w:rsidP="00A80FEB">
      <w:pPr>
        <w:spacing w:line="276" w:lineRule="auto"/>
        <w:ind w:left="992"/>
        <w:rPr>
          <w:rFonts w:ascii="Chu Van An" w:hAnsi="Chu Van An" w:cs="Chu Van An"/>
          <w:sz w:val="24"/>
          <w:szCs w:val="24"/>
        </w:rPr>
      </w:pPr>
      <w:r w:rsidRPr="00E14327">
        <w:rPr>
          <w:rFonts w:ascii="Chu Van An" w:hAnsi="Chu Van An" w:cs="Chu Van An"/>
          <w:sz w:val="24"/>
          <w:szCs w:val="24"/>
        </w:rPr>
        <w:t xml:space="preserve">Gọi </w:t>
      </w:r>
      <w:r w:rsidRPr="00E14327">
        <w:rPr>
          <w:rFonts w:ascii="Chu Van An" w:hAnsi="Chu Van An" w:cs="Chu Van An"/>
          <w:position w:val="-6"/>
          <w:sz w:val="24"/>
          <w:szCs w:val="24"/>
        </w:rPr>
        <w:object w:dxaOrig="224" w:dyaOrig="290" w14:anchorId="2B1E28B8">
          <v:shape id="_x0000_i1065" type="#_x0000_t75" style="width:10.5pt;height:14.25pt" o:ole="">
            <v:imagedata r:id="rId77" o:title=""/>
          </v:shape>
          <o:OLEObject Type="Embed" ProgID="Equation.DSMT4" ShapeID="_x0000_i1065" DrawAspect="Content" ObjectID="_1687484763" r:id="rId78"/>
        </w:object>
      </w:r>
      <w:r w:rsidRPr="00E14327">
        <w:rPr>
          <w:rFonts w:ascii="Chu Van An" w:hAnsi="Chu Van An" w:cs="Chu Van An"/>
          <w:sz w:val="24"/>
          <w:szCs w:val="24"/>
        </w:rPr>
        <w:t xml:space="preserve"> là tổng các hệ số trong khai triển thì ta có </w:t>
      </w:r>
      <w:r w:rsidRPr="00E14327">
        <w:rPr>
          <w:rFonts w:ascii="Chu Van An" w:hAnsi="Chu Van An" w:cs="Chu Van An"/>
          <w:position w:val="-14"/>
          <w:sz w:val="24"/>
          <w:szCs w:val="24"/>
        </w:rPr>
        <w:object w:dxaOrig="3019" w:dyaOrig="439" w14:anchorId="3F0CF582">
          <v:shape id="_x0000_i1066" type="#_x0000_t75" style="width:150.75pt;height:21.75pt" o:ole="">
            <v:imagedata r:id="rId79" o:title=""/>
          </v:shape>
          <o:OLEObject Type="Embed" ProgID="Equation.DSMT4" ShapeID="_x0000_i1066" DrawAspect="Content" ObjectID="_1687484764" r:id="rId80"/>
        </w:object>
      </w:r>
      <w:r w:rsidRPr="00E14327">
        <w:rPr>
          <w:rFonts w:ascii="Chu Van An" w:hAnsi="Chu Van An" w:cs="Chu Van An"/>
          <w:sz w:val="24"/>
          <w:szCs w:val="24"/>
        </w:rPr>
        <w:t>.</w:t>
      </w:r>
    </w:p>
    <w:p w14:paraId="5DC8324A" w14:textId="7F6B5F89" w:rsidR="007A7E85" w:rsidRDefault="00775A4B" w:rsidP="004C4F30">
      <w:pPr>
        <w:spacing w:line="240" w:lineRule="auto"/>
        <w:rPr>
          <w:rFonts w:ascii="Chu Van An" w:eastAsia="Chu Van An" w:hAnsi="Chu Van An" w:cs="Chu Van An"/>
          <w:b/>
          <w:color w:val="FF0000"/>
          <w:sz w:val="24"/>
          <w:szCs w:val="24"/>
        </w:rPr>
      </w:pPr>
      <w:r w:rsidRPr="00E14327">
        <w:rPr>
          <w:rFonts w:ascii="Chu Van An" w:eastAsia="Wingdings" w:hAnsi="Chu Van An" w:cs="Chu Van An"/>
          <w:b/>
          <w:color w:val="0000CC"/>
          <w:sz w:val="24"/>
          <w:szCs w:val="24"/>
          <w:shd w:val="clear" w:color="auto" w:fill="F9FFE5"/>
        </w:rPr>
        <w:sym w:font="Wingdings" w:char="F031"/>
      </w:r>
      <w:r w:rsidR="00A942B2" w:rsidRPr="00E14327">
        <w:rPr>
          <w:rFonts w:ascii="Chu Van An" w:eastAsia="Chu Van An" w:hAnsi="Chu Van An" w:cs="Chu Van An"/>
          <w:b/>
          <w:color w:val="FF0000"/>
          <w:sz w:val="24"/>
          <w:szCs w:val="24"/>
          <w:shd w:val="clear" w:color="auto" w:fill="F9FFE5"/>
        </w:rPr>
        <w:t>_Bài tập rèn luyện</w:t>
      </w:r>
      <w:r w:rsidR="00A942B2" w:rsidRPr="00E14327">
        <w:rPr>
          <w:rFonts w:ascii="Chu Van An" w:eastAsia="Chu Van An" w:hAnsi="Chu Van An" w:cs="Chu Van An"/>
          <w:b/>
          <w:color w:val="FF0000"/>
          <w:sz w:val="24"/>
          <w:szCs w:val="24"/>
        </w:rPr>
        <w:t>:</w:t>
      </w:r>
    </w:p>
    <w:tbl>
      <w:tblPr>
        <w:tblStyle w:val="TableGrid"/>
        <w:tblW w:w="10631" w:type="dxa"/>
        <w:tblInd w:w="137" w:type="dxa"/>
        <w:tblBorders>
          <w:top w:val="dashSmallGap" w:sz="4" w:space="0" w:color="0000CC"/>
          <w:left w:val="dashSmallGap" w:sz="4" w:space="0" w:color="0000CC"/>
          <w:bottom w:val="dashSmallGap" w:sz="4" w:space="0" w:color="0000CC"/>
          <w:right w:val="dashSmallGap" w:sz="4" w:space="0" w:color="0000CC"/>
          <w:insideH w:val="dashSmallGap" w:sz="4" w:space="0" w:color="0000CC"/>
          <w:insideV w:val="dashSmallGap" w:sz="4" w:space="0" w:color="0000CC"/>
        </w:tblBorders>
        <w:tblLook w:val="04A0" w:firstRow="1" w:lastRow="0" w:firstColumn="1" w:lastColumn="0" w:noHBand="0" w:noVBand="1"/>
      </w:tblPr>
      <w:tblGrid>
        <w:gridCol w:w="7088"/>
        <w:gridCol w:w="3543"/>
      </w:tblGrid>
      <w:tr w:rsidR="008F2A17" w:rsidRPr="0044542F" w14:paraId="0AC01BB5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6E0DEF2A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3" w:name="c1q"/>
            <w:bookmarkEnd w:id="3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1: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Chọn khẳng định đúng</w:t>
            </w:r>
          </w:p>
          <w:p w14:paraId="279D080F" w14:textId="2C405A7C" w:rsidR="008F2A17" w:rsidRPr="004801B8" w:rsidRDefault="008F2A17" w:rsidP="003330D3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Chu Van An" w:eastAsiaTheme="minorHAnsi" w:hAnsi="Chu Van An" w:cs="Chu Van An"/>
                <w:b/>
                <w:color w:val="0000FF"/>
                <w:sz w:val="24"/>
                <w:szCs w:val="24"/>
              </w:rPr>
            </w:pPr>
            <w:bookmarkStart w:id="4" w:name="c1a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28"/>
                <w:sz w:val="24"/>
                <w:szCs w:val="24"/>
              </w:rPr>
              <w:object w:dxaOrig="2265" w:dyaOrig="675" w14:anchorId="218A47D4">
                <v:shape id="_x0000_i4010" type="#_x0000_t75" style="width:113.25pt;height:33.75pt" o:ole="">
                  <v:imagedata r:id="rId81" o:title=""/>
                </v:shape>
                <o:OLEObject Type="Embed" ProgID="Equation.DSMT4" ShapeID="_x0000_i4010" DrawAspect="Content" ObjectID="_1687484765" r:id="rId82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5" w:name="c1b"/>
            <w:bookmarkEnd w:id="4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28"/>
                <w:sz w:val="24"/>
                <w:szCs w:val="24"/>
              </w:rPr>
              <w:object w:dxaOrig="1995" w:dyaOrig="675" w14:anchorId="50F24A4F">
                <v:shape id="_x0000_i4011" type="#_x0000_t75" style="width:99.75pt;height:33.75pt" o:ole="">
                  <v:imagedata r:id="rId83" o:title=""/>
                </v:shape>
                <o:OLEObject Type="Embed" ProgID="Equation.DSMT4" ShapeID="_x0000_i4011" DrawAspect="Content" ObjectID="_1687484766" r:id="rId84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4E4AED35" w14:textId="085521B2" w:rsidR="008F2A17" w:rsidRPr="004801B8" w:rsidRDefault="008F2A17" w:rsidP="003330D3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Chu Van An" w:eastAsiaTheme="minorHAnsi" w:hAnsi="Chu Van An" w:cs="Chu Van An"/>
                <w:b/>
                <w:color w:val="0000FF"/>
                <w:sz w:val="24"/>
                <w:szCs w:val="24"/>
              </w:rPr>
            </w:pPr>
            <w:bookmarkStart w:id="6" w:name="c1c"/>
            <w:bookmarkEnd w:id="5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28"/>
                <w:sz w:val="24"/>
                <w:szCs w:val="24"/>
              </w:rPr>
              <w:object w:dxaOrig="2100" w:dyaOrig="675" w14:anchorId="7A199EAC">
                <v:shape id="_x0000_i4012" type="#_x0000_t75" style="width:105pt;height:33.75pt" o:ole="">
                  <v:imagedata r:id="rId85" o:title=""/>
                </v:shape>
                <o:OLEObject Type="Embed" ProgID="Equation.DSMT4" ShapeID="_x0000_i4012" DrawAspect="Content" ObjectID="_1687484767" r:id="rId86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7" w:name="c1d"/>
            <w:bookmarkEnd w:id="6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28"/>
                <w:sz w:val="24"/>
                <w:szCs w:val="24"/>
              </w:rPr>
              <w:object w:dxaOrig="2280" w:dyaOrig="675" w14:anchorId="43E934DB">
                <v:shape id="_x0000_i4013" type="#_x0000_t75" style="width:114pt;height:33.75pt" o:ole="">
                  <v:imagedata r:id="rId87" o:title=""/>
                </v:shape>
                <o:OLEObject Type="Embed" ProgID="Equation.DSMT4" ShapeID="_x0000_i4013" DrawAspect="Content" ObjectID="_1687484768" r:id="rId88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bookmarkEnd w:id="7"/>
          <w:p w14:paraId="2B7AE837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252B5748" w14:textId="77777777" w:rsidR="008F2A17" w:rsidRPr="0044542F" w:rsidRDefault="008F2A17" w:rsidP="003330D3">
            <w:pPr>
              <w:ind w:right="201"/>
              <w:mirrorIndents/>
              <w:jc w:val="center"/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</w:pPr>
            <w:bookmarkStart w:id="8" w:name="_Hlk76749603"/>
            <w:bookmarkStart w:id="9" w:name="_Hlk76258189"/>
            <w:bookmarkStart w:id="10" w:name="_Hlk76261323"/>
            <w:bookmarkStart w:id="11" w:name="_Hlk76747878"/>
            <w:bookmarkStart w:id="12" w:name="_Hlk76066620"/>
            <w:bookmarkStart w:id="13" w:name="_Hlk76261098"/>
            <w:bookmarkStart w:id="14" w:name="_Hlk76014627"/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lastRenderedPageBreak/>
              <w:t xml:space="preserve">   Lời giải</w:t>
            </w:r>
          </w:p>
        </w:tc>
      </w:tr>
      <w:tr w:rsidR="008F2A17" w:rsidRPr="0044542F" w14:paraId="6715D666" w14:textId="77777777" w:rsidTr="003330D3">
        <w:trPr>
          <w:trHeight w:val="399"/>
        </w:trPr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06F3AB3A" w14:textId="77777777" w:rsidR="008F2A17" w:rsidRPr="004801B8" w:rsidRDefault="008F2A17" w:rsidP="003330D3">
            <w:pPr>
              <w:spacing w:line="276" w:lineRule="auto"/>
              <w:contextualSpacing/>
              <w:mirrorIndents/>
              <w:rPr>
                <w:rFonts w:ascii="Chu Van An" w:hAnsi="Chu Van An" w:cs="Chu Van An"/>
                <w:b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15" w:name="c2q"/>
            <w:bookmarkEnd w:id="15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2:</w:t>
            </w:r>
            <w:r w:rsidRPr="004801B8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Số các số hạng của khai triển </w:t>
            </w:r>
            <w:r w:rsidRPr="004801B8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840" w:dyaOrig="435" w14:anchorId="649D7F83">
                <v:shape id="_x0000_i4014" type="#_x0000_t75" style="width:42pt;height:21.75pt" o:ole="">
                  <v:imagedata r:id="rId89" o:title=""/>
                </v:shape>
                <o:OLEObject Type="Embed" ProgID="Equation.DSMT4" ShapeID="_x0000_i4014" DrawAspect="Content" ObjectID="_1687484769" r:id="rId90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là</w:t>
            </w:r>
          </w:p>
          <w:p w14:paraId="4CFC7396" w14:textId="57A53761" w:rsidR="008F2A17" w:rsidRDefault="008F2A17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contextualSpacing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</w:pPr>
            <w:bookmarkStart w:id="16" w:name="c2a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4801B8">
              <w:rPr>
                <w:rFonts w:ascii="Chu Van An" w:hAnsi="Chu Van An" w:cs="Chu Van An"/>
                <w:b/>
                <w:sz w:val="24"/>
                <w:szCs w:val="24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color w:val="000080"/>
                <w:position w:val="-6"/>
                <w:sz w:val="24"/>
                <w:szCs w:val="24"/>
              </w:rPr>
              <w:object w:dxaOrig="270" w:dyaOrig="270" w14:anchorId="0931A926">
                <v:shape id="_x0000_i4015" type="#_x0000_t75" style="width:13.5pt;height:13.5pt" o:ole="">
                  <v:imagedata r:id="rId91" o:title=""/>
                </v:shape>
                <o:OLEObject Type="Embed" ProgID="Equation.DSMT4" ShapeID="_x0000_i4015" DrawAspect="Content" ObjectID="_1687484770" r:id="rId92"/>
              </w:object>
            </w:r>
            <w:r w:rsidRPr="004801B8">
              <w:rPr>
                <w:rFonts w:ascii="Chu Van An" w:hAnsi="Chu Van An" w:cs="Chu Van An"/>
                <w:color w:val="000080"/>
                <w:sz w:val="24"/>
                <w:szCs w:val="24"/>
              </w:rPr>
              <w:t>.</w:t>
            </w:r>
            <w:bookmarkStart w:id="17" w:name="c2b"/>
            <w:bookmarkEnd w:id="16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color w:val="000080"/>
                <w:position w:val="-6"/>
                <w:sz w:val="24"/>
                <w:szCs w:val="24"/>
              </w:rPr>
              <w:object w:dxaOrig="270" w:dyaOrig="270" w14:anchorId="5132C123">
                <v:shape id="_x0000_i4016" type="#_x0000_t75" style="width:13.5pt;height:13.5pt" o:ole="">
                  <v:imagedata r:id="rId93" o:title=""/>
                </v:shape>
                <o:OLEObject Type="Embed" ProgID="Equation.DSMT4" ShapeID="_x0000_i4016" DrawAspect="Content" ObjectID="_1687484771" r:id="rId94"/>
              </w:object>
            </w:r>
            <w:r w:rsidRPr="004801B8">
              <w:rPr>
                <w:rFonts w:ascii="Chu Van An" w:hAnsi="Chu Van An" w:cs="Chu Van An"/>
                <w:color w:val="000080"/>
                <w:sz w:val="24"/>
                <w:szCs w:val="24"/>
                <w:lang w:val="fr-FR"/>
              </w:rPr>
              <w:t>.</w:t>
            </w:r>
            <w:bookmarkStart w:id="18" w:name="c2c"/>
            <w:bookmarkEnd w:id="17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</w:p>
          <w:p w14:paraId="0BEB1F15" w14:textId="5BB97A13" w:rsidR="008F2A17" w:rsidRPr="004801B8" w:rsidRDefault="00E91A7C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contextualSpacing/>
              <w:mirrorIndents/>
              <w:rPr>
                <w:rFonts w:ascii="Chu Van An" w:eastAsiaTheme="minorHAnsi" w:hAnsi="Chu Van An" w:cs="Chu Van An"/>
                <w:b/>
                <w:color w:val="0000FF"/>
                <w:sz w:val="24"/>
                <w:szCs w:val="24"/>
                <w:lang w:val="fr-FR"/>
              </w:rPr>
            </w:pPr>
            <w:r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Ⓒ.</w:t>
            </w:r>
            <w:r w:rsidR="008F2A17"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 </w:t>
            </w:r>
            <w:r w:rsidR="008F2A17" w:rsidRPr="004801B8">
              <w:rPr>
                <w:rFonts w:ascii="Chu Van An" w:eastAsia="Times New Roman" w:hAnsi="Chu Van An" w:cs="Chu Van An"/>
                <w:position w:val="-4"/>
                <w:sz w:val="24"/>
                <w:szCs w:val="24"/>
              </w:rPr>
              <w:object w:dxaOrig="270" w:dyaOrig="270" w14:anchorId="23284D9C">
                <v:shape id="_x0000_i4017" type="#_x0000_t75" style="width:13.5pt;height:13.5pt" o:ole="">
                  <v:imagedata r:id="rId95" o:title=""/>
                </v:shape>
                <o:OLEObject Type="Embed" ProgID="Equation.DSMT4" ShapeID="_x0000_i4017" DrawAspect="Content" ObjectID="_1687484772" r:id="rId96"/>
              </w:object>
            </w:r>
            <w:r w:rsidR="008F2A17" w:rsidRPr="004801B8">
              <w:rPr>
                <w:rFonts w:ascii="Chu Van An" w:hAnsi="Chu Van An" w:cs="Chu Van An"/>
                <w:sz w:val="24"/>
                <w:szCs w:val="24"/>
                <w:lang w:val="fr-FR"/>
              </w:rPr>
              <w:t>.</w:t>
            </w:r>
            <w:bookmarkStart w:id="19" w:name="c2d"/>
            <w:bookmarkEnd w:id="18"/>
            <w:r w:rsidR="008F2A17"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  <w:r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Ⓓ.</w:t>
            </w:r>
            <w:r w:rsidR="008F2A17"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 </w:t>
            </w:r>
            <w:r w:rsidR="008F2A17" w:rsidRPr="004801B8">
              <w:rPr>
                <w:rFonts w:ascii="Chu Van An" w:eastAsia="Times New Roman" w:hAnsi="Chu Van An" w:cs="Chu Van An"/>
                <w:b/>
                <w:color w:val="000080"/>
                <w:position w:val="-6"/>
                <w:sz w:val="24"/>
                <w:szCs w:val="24"/>
              </w:rPr>
              <w:object w:dxaOrig="300" w:dyaOrig="270" w14:anchorId="5C3610BE">
                <v:shape id="_x0000_i4018" type="#_x0000_t75" style="width:15pt;height:13.5pt" o:ole="">
                  <v:imagedata r:id="rId97" o:title=""/>
                </v:shape>
                <o:OLEObject Type="Embed" ProgID="Equation.DSMT4" ShapeID="_x0000_i4018" DrawAspect="Content" ObjectID="_1687484773" r:id="rId98"/>
              </w:object>
            </w:r>
            <w:r w:rsidR="008F2A17" w:rsidRPr="004801B8">
              <w:rPr>
                <w:rFonts w:ascii="Chu Van An" w:hAnsi="Chu Van An" w:cs="Chu Van An"/>
                <w:color w:val="000080"/>
                <w:sz w:val="24"/>
                <w:szCs w:val="24"/>
                <w:lang w:val="fr-FR"/>
              </w:rPr>
              <w:t>.</w:t>
            </w:r>
          </w:p>
          <w:bookmarkEnd w:id="19"/>
          <w:p w14:paraId="56141715" w14:textId="77777777" w:rsidR="008F2A17" w:rsidRPr="0044542F" w:rsidRDefault="008F2A17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5BC67225" w14:textId="77777777" w:rsidR="008F2A17" w:rsidRPr="0044542F" w:rsidRDefault="008F2A17" w:rsidP="003330D3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7C28277F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4BCEE28B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20" w:name="c3q"/>
            <w:bookmarkEnd w:id="20"/>
            <w:r w:rsidRPr="004801B8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t>3: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Khai triển biểu th </w:t>
            </w:r>
            <w:r w:rsidRPr="004801B8">
              <w:rPr>
                <w:rFonts w:ascii="Chu Van An" w:eastAsia="Times New Roman" w:hAnsi="Chu Van An" w:cs="Chu Van An"/>
                <w:position w:val="-10"/>
                <w:sz w:val="24"/>
                <w:szCs w:val="24"/>
              </w:rPr>
              <w:object w:dxaOrig="945" w:dyaOrig="375" w14:anchorId="212D3645">
                <v:shape id="_x0000_i4019" type="#_x0000_t75" style="width:47.25pt;height:18.75pt" o:ole="">
                  <v:imagedata r:id="rId99" o:title=""/>
                </v:shape>
                <o:OLEObject Type="Embed" ProgID="Equation.DSMT4" ShapeID="_x0000_i4019" DrawAspect="Content" ObjectID="_1687484774" r:id="rId100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 thành tổng của các đơn thức ta được kết quả là</w:t>
            </w:r>
          </w:p>
          <w:p w14:paraId="5AD5C004" w14:textId="6FCAAB4A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21" w:name="c3a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position w:val="-10"/>
                <w:sz w:val="24"/>
                <w:szCs w:val="24"/>
              </w:rPr>
              <w:object w:dxaOrig="5610" w:dyaOrig="375" w14:anchorId="5E87C876">
                <v:shape id="_x0000_i4020" type="#_x0000_t75" style="width:280.5pt;height:18.75pt" o:ole="">
                  <v:imagedata r:id="rId101" o:title=""/>
                </v:shape>
                <o:OLEObject Type="Embed" ProgID="Equation.DSMT4" ShapeID="_x0000_i4020" DrawAspect="Content" ObjectID="_1687484775" r:id="rId102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55344B45" w14:textId="5AA898AD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22" w:name="c3b"/>
            <w:bookmarkEnd w:id="21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10"/>
                <w:sz w:val="24"/>
                <w:szCs w:val="24"/>
              </w:rPr>
              <w:object w:dxaOrig="5610" w:dyaOrig="375" w14:anchorId="1A223714">
                <v:shape id="_x0000_i4021" type="#_x0000_t75" style="width:280.5pt;height:18.75pt" o:ole="">
                  <v:imagedata r:id="rId103" o:title=""/>
                </v:shape>
                <o:OLEObject Type="Embed" ProgID="Equation.DSMT4" ShapeID="_x0000_i4021" DrawAspect="Content" ObjectID="_1687484776" r:id="rId104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52386C88" w14:textId="2FFD9E48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23" w:name="c3c"/>
            <w:bookmarkEnd w:id="22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10"/>
                <w:sz w:val="24"/>
                <w:szCs w:val="24"/>
              </w:rPr>
              <w:object w:dxaOrig="4620" w:dyaOrig="375" w14:anchorId="2DA7B66F">
                <v:shape id="_x0000_i4022" type="#_x0000_t75" style="width:231pt;height:18.75pt" o:ole="">
                  <v:imagedata r:id="rId105" o:title=""/>
                </v:shape>
                <o:OLEObject Type="Embed" ProgID="Equation.DSMT4" ShapeID="_x0000_i4022" DrawAspect="Content" ObjectID="_1687484777" r:id="rId106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59A88EC6" w14:textId="3D4C6696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  <w:bookmarkStart w:id="24" w:name="c3d"/>
            <w:bookmarkEnd w:id="23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10"/>
                <w:sz w:val="24"/>
                <w:szCs w:val="24"/>
              </w:rPr>
              <w:object w:dxaOrig="4620" w:dyaOrig="375" w14:anchorId="160E94B2">
                <v:shape id="_x0000_i4023" type="#_x0000_t75" style="width:231pt;height:18.75pt" o:ole="">
                  <v:imagedata r:id="rId107" o:title=""/>
                </v:shape>
                <o:OLEObject Type="Embed" ProgID="Equation.DSMT4" ShapeID="_x0000_i4023" DrawAspect="Content" ObjectID="_1687484778" r:id="rId108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bookmarkEnd w:id="24"/>
          <w:p w14:paraId="327A14F4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10829203" w14:textId="77777777" w:rsidR="008F2A17" w:rsidRPr="0044542F" w:rsidRDefault="008F2A17" w:rsidP="003330D3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70C017D7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2B802BFF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25" w:name="c4q"/>
            <w:bookmarkEnd w:id="25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4: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Số các hạng tử sau khi khai triển biểu thức </w:t>
            </w:r>
            <w:r w:rsidRPr="004801B8">
              <w:rPr>
                <w:rFonts w:ascii="Chu Van An" w:eastAsia="Times New Roman" w:hAnsi="Chu Van An" w:cs="Chu Van An"/>
                <w:position w:val="-16"/>
                <w:sz w:val="24"/>
                <w:szCs w:val="24"/>
              </w:rPr>
              <w:object w:dxaOrig="1665" w:dyaOrig="450" w14:anchorId="486B385F">
                <v:shape id="_x0000_i4024" type="#_x0000_t75" style="width:83.25pt;height:22.5pt" o:ole="">
                  <v:imagedata r:id="rId109" o:title=""/>
                </v:shape>
                <o:OLEObject Type="Embed" ProgID="Equation.DSMT4" ShapeID="_x0000_i4024" DrawAspect="Content" ObjectID="_1687484779" r:id="rId110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 là</w:t>
            </w:r>
          </w:p>
          <w:p w14:paraId="6F24AF06" w14:textId="551086D0" w:rsidR="008F2A17" w:rsidRPr="004801B8" w:rsidRDefault="008F2A17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26" w:name="c4a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b/>
                <w:color w:val="3366FF"/>
                <w:position w:val="-6"/>
                <w:sz w:val="24"/>
                <w:szCs w:val="24"/>
              </w:rPr>
              <w:object w:dxaOrig="570" w:dyaOrig="285" w14:anchorId="545E67D5">
                <v:shape id="_x0000_i4025" type="#_x0000_t75" style="width:28.5pt;height:14.25pt" o:ole="">
                  <v:imagedata r:id="rId111" o:title=""/>
                </v:shape>
                <o:OLEObject Type="Embed" ProgID="Equation.DSMT4" ShapeID="_x0000_i4025" DrawAspect="Content" ObjectID="_1687484780" r:id="rId112"/>
              </w:object>
            </w:r>
            <w:bookmarkStart w:id="27" w:name="c4b"/>
            <w:bookmarkEnd w:id="26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b/>
                <w:color w:val="3366FF"/>
                <w:position w:val="-6"/>
                <w:sz w:val="24"/>
                <w:szCs w:val="24"/>
              </w:rPr>
              <w:object w:dxaOrig="240" w:dyaOrig="225" w14:anchorId="44C22F9E">
                <v:shape id="_x0000_i4026" type="#_x0000_t75" style="width:12pt;height:11.25pt" o:ole="">
                  <v:imagedata r:id="rId113" o:title=""/>
                </v:shape>
                <o:OLEObject Type="Embed" ProgID="Equation.DSMT4" ShapeID="_x0000_i4026" DrawAspect="Content" ObjectID="_1687484781" r:id="rId114"/>
              </w:object>
            </w:r>
            <w:bookmarkStart w:id="28" w:name="c4c"/>
            <w:bookmarkEnd w:id="27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b/>
                <w:color w:val="3366FF"/>
                <w:position w:val="-6"/>
                <w:sz w:val="24"/>
                <w:szCs w:val="24"/>
              </w:rPr>
              <w:object w:dxaOrig="555" w:dyaOrig="285" w14:anchorId="68A9A70C">
                <v:shape id="_x0000_i4027" type="#_x0000_t75" style="width:27.75pt;height:14.25pt" o:ole="">
                  <v:imagedata r:id="rId115" o:title=""/>
                </v:shape>
                <o:OLEObject Type="Embed" ProgID="Equation.DSMT4" ShapeID="_x0000_i4027" DrawAspect="Content" ObjectID="_1687484782" r:id="rId116"/>
              </w:object>
            </w:r>
            <w:bookmarkStart w:id="29" w:name="c4d"/>
            <w:bookmarkEnd w:id="28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b/>
                <w:color w:val="3366FF"/>
                <w:position w:val="-6"/>
                <w:sz w:val="24"/>
                <w:szCs w:val="24"/>
              </w:rPr>
              <w:object w:dxaOrig="555" w:dyaOrig="285" w14:anchorId="4F7A71B7">
                <v:shape id="_x0000_i4028" type="#_x0000_t75" style="width:27.75pt;height:14.25pt" o:ole="">
                  <v:imagedata r:id="rId117" o:title=""/>
                </v:shape>
                <o:OLEObject Type="Embed" ProgID="Equation.DSMT4" ShapeID="_x0000_i4028" DrawAspect="Content" ObjectID="_1687484783" r:id="rId118"/>
              </w:object>
            </w:r>
          </w:p>
          <w:bookmarkEnd w:id="29"/>
          <w:p w14:paraId="6D5B6DC4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678EEA51" w14:textId="77777777" w:rsidR="008F2A17" w:rsidRPr="0044542F" w:rsidRDefault="008F2A17" w:rsidP="003330D3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  <w:lang w:val="vi-VN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4C6790AD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145F7AF6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30" w:name="c5q"/>
            <w:bookmarkEnd w:id="30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5: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Cho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3855" w:dyaOrig="315" w14:anchorId="27696B13">
                <v:shape id="_x0000_i4029" type="#_x0000_t75" style="width:192.75pt;height:15.75pt" o:ole="">
                  <v:imagedata r:id="rId119" o:title=""/>
                </v:shape>
                <o:OLEObject Type="Embed" ProgID="Equation.DSMT4" ShapeID="_x0000_i4029" DrawAspect="Content" ObjectID="_1687484784" r:id="rId120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 Khi đó S là khai triển của nhị thức nào dưới đây?</w:t>
            </w:r>
          </w:p>
          <w:p w14:paraId="2DFCD98E" w14:textId="7A773FCF" w:rsidR="008F2A17" w:rsidRPr="004801B8" w:rsidRDefault="008F2A17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31" w:name="c5a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4801B8">
              <w:rPr>
                <w:rFonts w:ascii="Chu Van An" w:hAnsi="Chu Van An" w:cs="Chu Van An"/>
                <w:b/>
                <w:sz w:val="24"/>
                <w:szCs w:val="24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855" w:dyaOrig="435" w14:anchorId="123D7978">
                <v:shape id="_x0000_i4030" type="#_x0000_t75" style="width:42.75pt;height:21.75pt" o:ole="">
                  <v:imagedata r:id="rId121" o:title=""/>
                </v:shape>
                <o:OLEObject Type="Embed" ProgID="Equation.DSMT4" ShapeID="_x0000_i4030" DrawAspect="Content" ObjectID="_1687484785" r:id="rId122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32" w:name="c5b"/>
            <w:bookmarkEnd w:id="31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780" w:dyaOrig="450" w14:anchorId="5B69A198">
                <v:shape id="_x0000_i4031" type="#_x0000_t75" style="width:39pt;height:22.5pt" o:ole="">
                  <v:imagedata r:id="rId123" o:title=""/>
                </v:shape>
                <o:OLEObject Type="Embed" ProgID="Equation.DSMT4" ShapeID="_x0000_i4031" DrawAspect="Content" ObjectID="_1687484786" r:id="rId124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33" w:name="c5c"/>
            <w:bookmarkEnd w:id="32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855" w:dyaOrig="450" w14:anchorId="7E693C7A">
                <v:shape id="_x0000_i4032" type="#_x0000_t75" style="width:42.75pt;height:22.5pt" o:ole="">
                  <v:imagedata r:id="rId125" o:title=""/>
                </v:shape>
                <o:OLEObject Type="Embed" ProgID="Equation.DSMT4" ShapeID="_x0000_i4032" DrawAspect="Content" ObjectID="_1687484787" r:id="rId126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34" w:name="c5d"/>
            <w:bookmarkEnd w:id="33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870" w:dyaOrig="450" w14:anchorId="2642029E">
                <v:shape id="_x0000_i4033" type="#_x0000_t75" style="width:43.5pt;height:22.5pt" o:ole="">
                  <v:imagedata r:id="rId127" o:title=""/>
                </v:shape>
                <o:OLEObject Type="Embed" ProgID="Equation.DSMT4" ShapeID="_x0000_i4033" DrawAspect="Content" ObjectID="_1687484788" r:id="rId128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bookmarkEnd w:id="34"/>
          <w:p w14:paraId="5832DA2D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31E8D607" w14:textId="77777777" w:rsidR="008F2A17" w:rsidRPr="0044542F" w:rsidRDefault="008F2A17" w:rsidP="003330D3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  <w:lang w:val="nl-NL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71945F56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3C261749" w14:textId="77777777" w:rsidR="008F2A17" w:rsidRPr="004801B8" w:rsidRDefault="008F2A17" w:rsidP="003330D3">
            <w:pPr>
              <w:spacing w:line="276" w:lineRule="auto"/>
              <w:contextualSpacing/>
              <w:mirrorIndents/>
              <w:rPr>
                <w:rFonts w:ascii="Chu Van An" w:hAnsi="Chu Van An" w:cs="Chu Van An"/>
                <w:sz w:val="24"/>
                <w:szCs w:val="24"/>
                <w:lang w:val="sv-FI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sv-FI"/>
              </w:rPr>
              <w:t xml:space="preserve">Câu </w:t>
            </w:r>
            <w:bookmarkStart w:id="35" w:name="c6q"/>
            <w:bookmarkEnd w:id="35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sv-FI"/>
              </w:rPr>
              <w:t>6:</w:t>
            </w:r>
            <w:r w:rsidRPr="004801B8">
              <w:rPr>
                <w:rFonts w:ascii="Chu Van An" w:hAnsi="Chu Van An" w:cs="Chu Van An"/>
                <w:sz w:val="24"/>
                <w:szCs w:val="24"/>
                <w:lang w:val="sv-FI"/>
              </w:rPr>
              <w:t>Khai triển và rút gọn biểu thức</w:t>
            </w:r>
            <w:r w:rsidRPr="004801B8">
              <w:rPr>
                <w:rFonts w:ascii="Chu Van An" w:eastAsia="Times New Roman" w:hAnsi="Chu Van An" w:cs="Chu Van An"/>
                <w:position w:val="-16"/>
                <w:sz w:val="24"/>
                <w:szCs w:val="24"/>
              </w:rPr>
              <w:object w:dxaOrig="1020" w:dyaOrig="525" w14:anchorId="4D6B2943">
                <v:shape id="_x0000_i4034" type="#_x0000_t75" style="width:51pt;height:26.25pt" o:ole="">
                  <v:imagedata r:id="rId129" o:title=""/>
                </v:shape>
                <o:OLEObject Type="Embed" ProgID="Equation.DSMT4" ShapeID="_x0000_i4034" DrawAspect="Content" ObjectID="_1687484789" r:id="rId130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sv-FI"/>
              </w:rPr>
              <w:t xml:space="preserve">,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690" w:dyaOrig="270" w14:anchorId="231ABC38">
                <v:shape id="_x0000_i4035" type="#_x0000_t75" style="width:34.5pt;height:13.5pt" o:ole="">
                  <v:imagedata r:id="rId131" o:title=""/>
                </v:shape>
                <o:OLEObject Type="Embed" ProgID="Equation.DSMT4" ShapeID="_x0000_i4035" DrawAspect="Content" ObjectID="_1687484790" r:id="rId132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  <w:lang w:val="sv-FI"/>
              </w:rPr>
              <w:t xml:space="preserve">có tất cả 17 số hạng. Vậy </w:t>
            </w:r>
            <w:r w:rsidRPr="004801B8">
              <w:rPr>
                <w:rFonts w:ascii="Chu Van An" w:eastAsia="Times New Roman" w:hAnsi="Chu Van An" w:cs="Chu Van An"/>
                <w:b/>
                <w:position w:val="-4"/>
                <w:sz w:val="24"/>
                <w:szCs w:val="24"/>
                <w:lang w:val="sv-FI"/>
              </w:rPr>
              <w:object w:dxaOrig="225" w:dyaOrig="195" w14:anchorId="53B371C1">
                <v:shape id="_x0000_i4036" type="#_x0000_t75" style="width:11.25pt;height:9.75pt" o:ole="">
                  <v:imagedata r:id="rId133" o:title=""/>
                </v:shape>
                <o:OLEObject Type="Embed" ProgID="Equation.DSMT4" ShapeID="_x0000_i4036" DrawAspect="Content" ObjectID="_1687484791" r:id="rId134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  <w:lang w:val="sv-FI"/>
              </w:rPr>
              <w:t>bằng.</w:t>
            </w:r>
          </w:p>
          <w:p w14:paraId="1C582E94" w14:textId="35A80168" w:rsidR="008F2A17" w:rsidRPr="004801B8" w:rsidRDefault="008F2A17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sv-FI"/>
              </w:rPr>
            </w:pPr>
            <w:bookmarkStart w:id="36" w:name="c6a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sv-FI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sv-FI"/>
              </w:rPr>
              <w:t>Ⓐ.</w:t>
            </w:r>
            <w:r w:rsidRPr="004801B8">
              <w:rPr>
                <w:rFonts w:ascii="Chu Van An" w:hAnsi="Chu Van An" w:cs="Chu Van An"/>
                <w:sz w:val="24"/>
                <w:szCs w:val="24"/>
                <w:lang w:val="sv-FI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sv-FI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300" w:dyaOrig="270" w14:anchorId="261FE8E8">
                <v:shape id="_x0000_i4037" type="#_x0000_t75" style="width:15pt;height:13.5pt" o:ole="">
                  <v:imagedata r:id="rId135" o:title=""/>
                </v:shape>
                <o:OLEObject Type="Embed" ProgID="Equation.DSMT4" ShapeID="_x0000_i4037" DrawAspect="Content" ObjectID="_1687484792" r:id="rId136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  <w:lang w:val="sv-FI"/>
              </w:rPr>
              <w:t>.</w:t>
            </w:r>
            <w:bookmarkStart w:id="37" w:name="c6b"/>
            <w:bookmarkEnd w:id="36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sv-FI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sv-FI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sv-FI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b/>
                <w:position w:val="-4"/>
                <w:sz w:val="24"/>
                <w:szCs w:val="24"/>
                <w:lang w:val="sv-FI"/>
              </w:rPr>
              <w:object w:dxaOrig="300" w:dyaOrig="255" w14:anchorId="3136E66C">
                <v:shape id="_x0000_i4038" type="#_x0000_t75" style="width:15pt;height:12.75pt" o:ole="">
                  <v:imagedata r:id="rId137" o:title=""/>
                </v:shape>
                <o:OLEObject Type="Embed" ProgID="Equation.DSMT4" ShapeID="_x0000_i4038" DrawAspect="Content" ObjectID="_1687484793" r:id="rId138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  <w:lang w:val="sv-FI"/>
              </w:rPr>
              <w:t>.</w:t>
            </w:r>
            <w:bookmarkStart w:id="38" w:name="c6c"/>
            <w:bookmarkEnd w:id="37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sv-FI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sv-FI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sv-FI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b/>
                <w:position w:val="-4"/>
                <w:sz w:val="24"/>
                <w:szCs w:val="24"/>
                <w:lang w:val="sv-FI"/>
              </w:rPr>
              <w:object w:dxaOrig="270" w:dyaOrig="270" w14:anchorId="2232846B">
                <v:shape id="_x0000_i4039" type="#_x0000_t75" style="width:13.5pt;height:13.5pt" o:ole="">
                  <v:imagedata r:id="rId139" o:title=""/>
                </v:shape>
                <o:OLEObject Type="Embed" ProgID="Equation.DSMT4" ShapeID="_x0000_i4039" DrawAspect="Content" ObjectID="_1687484794" r:id="rId140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  <w:lang w:val="sv-FI"/>
              </w:rPr>
              <w:t>.</w:t>
            </w:r>
            <w:bookmarkStart w:id="39" w:name="c6d"/>
            <w:bookmarkEnd w:id="38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sv-FI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sv-FI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sv-FI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b/>
                <w:position w:val="-4"/>
                <w:sz w:val="24"/>
                <w:szCs w:val="24"/>
                <w:lang w:val="sv-FI"/>
              </w:rPr>
              <w:object w:dxaOrig="300" w:dyaOrig="255" w14:anchorId="070EC5C8">
                <v:shape id="_x0000_i4040" type="#_x0000_t75" style="width:15pt;height:12.75pt" o:ole="">
                  <v:imagedata r:id="rId141" o:title=""/>
                </v:shape>
                <o:OLEObject Type="Embed" ProgID="Equation.DSMT4" ShapeID="_x0000_i4040" DrawAspect="Content" ObjectID="_1687484795" r:id="rId142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  <w:lang w:val="sv-FI"/>
              </w:rPr>
              <w:t>.</w:t>
            </w:r>
          </w:p>
          <w:bookmarkEnd w:id="39"/>
          <w:p w14:paraId="7DFF9C2F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5217AEA9" w14:textId="77777777" w:rsidR="008F2A17" w:rsidRPr="0044542F" w:rsidRDefault="008F2A17" w:rsidP="003330D3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7D36ECD2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641A4D31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40" w:name="c7q"/>
            <w:bookmarkEnd w:id="40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7: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Tính tổng </w:t>
            </w:r>
            <w:r w:rsidRPr="004801B8">
              <w:rPr>
                <w:rFonts w:ascii="Chu Van An" w:eastAsia="Times New Roman" w:hAnsi="Chu Van An" w:cs="Chu Van An"/>
                <w:sz w:val="24"/>
                <w:szCs w:val="24"/>
              </w:rPr>
              <w:object w:dxaOrig="5970" w:dyaOrig="375" w14:anchorId="5CC63304">
                <v:shape id="_x0000_i4041" type="#_x0000_t75" style="width:298.5pt;height:18.75pt" o:ole="">
                  <v:imagedata r:id="rId143" o:title=""/>
                </v:shape>
                <o:OLEObject Type="Embed" ProgID="Equation.DSMT4" ShapeID="_x0000_i4041" DrawAspect="Content" ObjectID="_1687484796" r:id="rId144"/>
              </w:object>
            </w:r>
          </w:p>
          <w:p w14:paraId="601040D1" w14:textId="140373AC" w:rsidR="008F2A17" w:rsidRPr="004801B8" w:rsidRDefault="008F2A17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41" w:name="c7a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position w:val="-6"/>
                <w:sz w:val="24"/>
                <w:szCs w:val="24"/>
              </w:rPr>
              <w:object w:dxaOrig="585" w:dyaOrig="285" w14:anchorId="3AA0047C">
                <v:shape id="_x0000_i4042" type="#_x0000_t75" style="width:29.25pt;height:14.25pt" o:ole="">
                  <v:imagedata r:id="rId145" o:title=""/>
                </v:shape>
                <o:OLEObject Type="Embed" ProgID="Equation.DSMT4" ShapeID="_x0000_i4042" DrawAspect="Content" ObjectID="_1687484797" r:id="rId146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bookmarkStart w:id="42" w:name="c7b"/>
            <w:bookmarkEnd w:id="41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position w:val="-6"/>
                <w:sz w:val="24"/>
                <w:szCs w:val="24"/>
              </w:rPr>
              <w:object w:dxaOrig="705" w:dyaOrig="285" w14:anchorId="27D8CF55">
                <v:shape id="_x0000_i4043" type="#_x0000_t75" style="width:35.25pt;height:14.25pt" o:ole="">
                  <v:imagedata r:id="rId147" o:title=""/>
                </v:shape>
                <o:OLEObject Type="Embed" ProgID="Equation.DSMT4" ShapeID="_x0000_i4043" DrawAspect="Content" ObjectID="_1687484798" r:id="rId148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bookmarkStart w:id="43" w:name="c7c"/>
            <w:bookmarkEnd w:id="42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position w:val="-6"/>
                <w:sz w:val="24"/>
                <w:szCs w:val="24"/>
              </w:rPr>
              <w:object w:dxaOrig="540" w:dyaOrig="285" w14:anchorId="4396B1E4">
                <v:shape id="_x0000_i4044" type="#_x0000_t75" style="width:27pt;height:14.25pt" o:ole="">
                  <v:imagedata r:id="rId149" o:title=""/>
                </v:shape>
                <o:OLEObject Type="Embed" ProgID="Equation.DSMT4" ShapeID="_x0000_i4044" DrawAspect="Content" ObjectID="_1687484799" r:id="rId150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bookmarkStart w:id="44" w:name="c7d"/>
            <w:bookmarkEnd w:id="43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position w:val="-6"/>
                <w:sz w:val="24"/>
                <w:szCs w:val="24"/>
              </w:rPr>
              <w:object w:dxaOrig="585" w:dyaOrig="285" w14:anchorId="073352A5">
                <v:shape id="_x0000_i4045" type="#_x0000_t75" style="width:29.25pt;height:14.25pt" o:ole="">
                  <v:imagedata r:id="rId151" o:title=""/>
                </v:shape>
                <o:OLEObject Type="Embed" ProgID="Equation.DSMT4" ShapeID="_x0000_i4045" DrawAspect="Content" ObjectID="_1687484800" r:id="rId152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</w:p>
          <w:bookmarkEnd w:id="44"/>
          <w:p w14:paraId="6A9380F8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37C78B47" w14:textId="77777777" w:rsidR="008F2A17" w:rsidRPr="0044542F" w:rsidRDefault="008F2A17" w:rsidP="003330D3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  <w:lang w:val="vi-VN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01DD9710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3F281FD0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eastAsia="Times New Roman" w:hAnsi="Chu Van An" w:cs="Chu Van An"/>
                <w:szCs w:val="24"/>
                <w:lang w:val="vi-VN"/>
              </w:rPr>
            </w:pPr>
            <w:r w:rsidRPr="004801B8">
              <w:rPr>
                <w:rFonts w:ascii="Chu Van An" w:eastAsia="Times New Roman" w:hAnsi="Chu Van An" w:cs="Chu Van An"/>
                <w:b/>
                <w:color w:val="0000FF"/>
                <w:szCs w:val="24"/>
                <w:lang w:val="vi-VN"/>
              </w:rPr>
              <w:t xml:space="preserve">Câu </w:t>
            </w:r>
            <w:bookmarkStart w:id="45" w:name="c8q"/>
            <w:bookmarkEnd w:id="45"/>
            <w:r w:rsidRPr="004801B8">
              <w:rPr>
                <w:rFonts w:ascii="Chu Van An" w:eastAsia="Times New Roman" w:hAnsi="Chu Van An" w:cs="Chu Van An"/>
                <w:b/>
                <w:color w:val="0000FF"/>
                <w:szCs w:val="24"/>
                <w:lang w:val="vi-VN"/>
              </w:rPr>
              <w:t>8:</w:t>
            </w:r>
            <w:r w:rsidRPr="004801B8">
              <w:rPr>
                <w:rFonts w:ascii="Chu Van An" w:eastAsia="Times New Roman" w:hAnsi="Chu Van An" w:cs="Chu Van An"/>
                <w:szCs w:val="24"/>
                <w:lang w:val="vi-VN"/>
              </w:rPr>
              <w:t xml:space="preserve">Trong các khai triển sau, khai triển nào </w:t>
            </w:r>
            <w:r w:rsidRPr="004801B8">
              <w:rPr>
                <w:rFonts w:ascii="Chu Van An" w:eastAsia="Times New Roman" w:hAnsi="Chu Van An" w:cs="Chu Van An"/>
                <w:b/>
                <w:szCs w:val="24"/>
                <w:lang w:val="vi-VN"/>
              </w:rPr>
              <w:t>sai</w:t>
            </w:r>
            <w:r w:rsidRPr="004801B8">
              <w:rPr>
                <w:rFonts w:ascii="Chu Van An" w:eastAsia="Times New Roman" w:hAnsi="Chu Van An" w:cs="Chu Van An"/>
                <w:szCs w:val="24"/>
                <w:lang w:val="vi-VN"/>
              </w:rPr>
              <w:t>?</w:t>
            </w:r>
          </w:p>
          <w:p w14:paraId="01593B38" w14:textId="05C37C7C" w:rsidR="008F2A17" w:rsidRPr="004801B8" w:rsidRDefault="008F2A17" w:rsidP="003330D3">
            <w:pPr>
              <w:pStyle w:val="ListParagraph"/>
              <w:tabs>
                <w:tab w:val="left" w:pos="85"/>
                <w:tab w:val="left" w:pos="3146"/>
              </w:tabs>
              <w:ind w:left="0"/>
              <w:mirrorIndents/>
              <w:rPr>
                <w:rFonts w:ascii="Chu Van An" w:eastAsia="Times New Roman" w:hAnsi="Chu Van An" w:cs="Chu Van An"/>
                <w:szCs w:val="24"/>
              </w:rPr>
            </w:pPr>
            <w:bookmarkStart w:id="46" w:name="c8a"/>
            <w:r w:rsidRPr="004801B8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Ⓐ.</w:t>
            </w:r>
            <w:r w:rsidRPr="004801B8">
              <w:rPr>
                <w:rFonts w:ascii="Chu Van An" w:eastAsia="Times New Roman" w:hAnsi="Chu Van An" w:cs="Chu Van An"/>
                <w:szCs w:val="24"/>
                <w:lang w:val="vi-VN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position w:val="-28"/>
                <w:szCs w:val="24"/>
              </w:rPr>
              <w:object w:dxaOrig="1935" w:dyaOrig="675" w14:anchorId="56F63D1C">
                <v:shape id="_x0000_i4046" type="#_x0000_t75" style="width:96.75pt;height:33.75pt" o:ole="">
                  <v:imagedata r:id="rId153" o:title=""/>
                </v:shape>
                <o:OLEObject Type="Embed" ProgID="Equation.DSMT4" ShapeID="_x0000_i4046" DrawAspect="Content" ObjectID="_1687484801" r:id="rId154"/>
              </w:object>
            </w:r>
            <w:r w:rsidRPr="004801B8">
              <w:rPr>
                <w:rFonts w:ascii="Chu Van An" w:eastAsia="Times New Roman" w:hAnsi="Chu Van An" w:cs="Chu Van An"/>
                <w:szCs w:val="24"/>
              </w:rPr>
              <w:t>.</w:t>
            </w:r>
            <w:bookmarkStart w:id="47" w:name="c8b"/>
            <w:bookmarkEnd w:id="46"/>
            <w:r w:rsidRPr="004801B8">
              <w:rPr>
                <w:rFonts w:ascii="Chu Van An" w:eastAsia="Times New Roman" w:hAnsi="Chu Van An" w:cs="Chu Van An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Ⓑ.</w:t>
            </w:r>
            <w:r w:rsidRPr="004801B8">
              <w:rPr>
                <w:rFonts w:ascii="Chu Van An" w:eastAsia="Times New Roman" w:hAnsi="Chu Van An" w:cs="Chu Van An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28"/>
                <w:szCs w:val="24"/>
              </w:rPr>
              <w:object w:dxaOrig="1755" w:dyaOrig="675" w14:anchorId="3F934BB7">
                <v:shape id="_x0000_i4047" type="#_x0000_t75" style="width:87.75pt;height:33.75pt" o:ole="">
                  <v:imagedata r:id="rId155" o:title=""/>
                </v:shape>
                <o:OLEObject Type="Embed" ProgID="Equation.DSMT4" ShapeID="_x0000_i4047" DrawAspect="Content" ObjectID="_1687484802" r:id="rId156"/>
              </w:object>
            </w:r>
            <w:r w:rsidRPr="004801B8">
              <w:rPr>
                <w:rFonts w:ascii="Chu Van An" w:eastAsia="Times New Roman" w:hAnsi="Chu Van An" w:cs="Chu Van An"/>
                <w:szCs w:val="24"/>
              </w:rPr>
              <w:t>.</w:t>
            </w:r>
          </w:p>
          <w:p w14:paraId="39E7E326" w14:textId="77777777" w:rsidR="00E91A7C" w:rsidRDefault="008F2A17" w:rsidP="003330D3">
            <w:pPr>
              <w:pStyle w:val="ListParagraph"/>
              <w:tabs>
                <w:tab w:val="left" w:pos="85"/>
                <w:tab w:val="left" w:pos="3146"/>
              </w:tabs>
              <w:ind w:left="0"/>
              <w:mirrorIndents/>
              <w:rPr>
                <w:rFonts w:ascii="Chu Van An" w:eastAsia="Times New Roman" w:hAnsi="Chu Van An" w:cs="Chu Van An"/>
                <w:szCs w:val="24"/>
              </w:rPr>
            </w:pPr>
            <w:bookmarkStart w:id="48" w:name="c8c"/>
            <w:bookmarkEnd w:id="47"/>
            <w:r w:rsidRPr="004801B8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Ⓒ.</w:t>
            </w:r>
            <w:r w:rsidRPr="004801B8">
              <w:rPr>
                <w:rFonts w:ascii="Chu Van An" w:eastAsia="Times New Roman" w:hAnsi="Chu Van An" w:cs="Chu Van An"/>
                <w:szCs w:val="24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position w:val="-28"/>
                <w:szCs w:val="24"/>
              </w:rPr>
              <w:object w:dxaOrig="1755" w:dyaOrig="675" w14:anchorId="10CC7E94">
                <v:shape id="_x0000_i4048" type="#_x0000_t75" style="width:87.75pt;height:33.75pt" o:ole="">
                  <v:imagedata r:id="rId157" o:title=""/>
                </v:shape>
                <o:OLEObject Type="Embed" ProgID="Equation.DSMT4" ShapeID="_x0000_i4048" DrawAspect="Content" ObjectID="_1687484803" r:id="rId158"/>
              </w:object>
            </w:r>
            <w:r w:rsidRPr="004801B8">
              <w:rPr>
                <w:rFonts w:ascii="Chu Van An" w:eastAsia="Times New Roman" w:hAnsi="Chu Van An" w:cs="Chu Van An"/>
                <w:szCs w:val="24"/>
              </w:rPr>
              <w:t>.</w:t>
            </w:r>
            <w:bookmarkStart w:id="49" w:name="c8d"/>
            <w:bookmarkEnd w:id="48"/>
            <w:r w:rsidRPr="004801B8">
              <w:rPr>
                <w:rFonts w:ascii="Chu Van An" w:eastAsia="Times New Roman" w:hAnsi="Chu Van An" w:cs="Chu Van An"/>
                <w:szCs w:val="24"/>
              </w:rPr>
              <w:tab/>
            </w:r>
          </w:p>
          <w:p w14:paraId="57417FDA" w14:textId="50C89423" w:rsidR="008F2A17" w:rsidRPr="004801B8" w:rsidRDefault="00E91A7C" w:rsidP="003330D3">
            <w:pPr>
              <w:pStyle w:val="ListParagraph"/>
              <w:tabs>
                <w:tab w:val="left" w:pos="85"/>
                <w:tab w:val="left" w:pos="3146"/>
              </w:tabs>
              <w:ind w:left="0"/>
              <w:mirrorIndents/>
              <w:rPr>
                <w:rFonts w:ascii="Chu Van An" w:eastAsia="Times New Roman" w:hAnsi="Chu Van An" w:cs="Chu Van An"/>
                <w:szCs w:val="24"/>
              </w:rPr>
            </w:pPr>
            <w:r w:rsidRPr="00E91A7C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Ⓓ.</w:t>
            </w:r>
            <w:r w:rsidR="008F2A17" w:rsidRPr="004801B8">
              <w:rPr>
                <w:rFonts w:ascii="Chu Van An" w:eastAsia="Times New Roman" w:hAnsi="Chu Van An" w:cs="Chu Van An"/>
                <w:szCs w:val="24"/>
              </w:rPr>
              <w:t xml:space="preserve">  </w:t>
            </w:r>
            <w:r w:rsidR="008F2A17" w:rsidRPr="004801B8">
              <w:rPr>
                <w:rFonts w:ascii="Chu Van An" w:eastAsia="Times New Roman" w:hAnsi="Chu Van An" w:cs="Chu Van An"/>
                <w:position w:val="-14"/>
                <w:szCs w:val="24"/>
              </w:rPr>
              <w:object w:dxaOrig="3645" w:dyaOrig="435" w14:anchorId="1020B81A">
                <v:shape id="_x0000_i4049" type="#_x0000_t75" style="width:182.25pt;height:21.75pt" o:ole="">
                  <v:imagedata r:id="rId159" o:title=""/>
                </v:shape>
                <o:OLEObject Type="Embed" ProgID="Equation.DSMT4" ShapeID="_x0000_i4049" DrawAspect="Content" ObjectID="_1687484804" r:id="rId160"/>
              </w:object>
            </w:r>
            <w:r w:rsidR="008F2A17" w:rsidRPr="004801B8">
              <w:rPr>
                <w:rFonts w:ascii="Chu Van An" w:eastAsia="Times New Roman" w:hAnsi="Chu Van An" w:cs="Chu Van An"/>
                <w:szCs w:val="24"/>
              </w:rPr>
              <w:t>.</w:t>
            </w:r>
          </w:p>
          <w:bookmarkEnd w:id="49"/>
          <w:p w14:paraId="06D2A3FE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59EA0563" w14:textId="77777777" w:rsidR="008F2A17" w:rsidRPr="0044542F" w:rsidRDefault="008F2A17" w:rsidP="003330D3">
            <w:pPr>
              <w:spacing w:after="255"/>
              <w:contextualSpacing/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  <w:lang w:val="nl-NL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591C175C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2CF8EA19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50" w:name="c9q"/>
            <w:bookmarkEnd w:id="50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9: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Khai triển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  <w:lang w:val="nl-NL"/>
              </w:rPr>
              <w:object w:dxaOrig="4125" w:dyaOrig="405" w14:anchorId="52438A19">
                <v:shape id="_x0000_i4050" type="#_x0000_t75" style="width:206.25pt;height:20.25pt" o:ole="">
                  <v:imagedata r:id="rId161" o:title=""/>
                </v:shape>
                <o:OLEObject Type="Embed" ProgID="Equation.DSMT4" ShapeID="_x0000_i4050" DrawAspect="Content" ObjectID="_1687484805" r:id="rId162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nl-NL"/>
              </w:rPr>
              <w:t>là của nhị thức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:</w:t>
            </w:r>
          </w:p>
          <w:p w14:paraId="64399E25" w14:textId="789F4E65" w:rsidR="008F2A17" w:rsidRPr="004801B8" w:rsidRDefault="008F2A17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51" w:name="c9a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lastRenderedPageBreak/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position w:val="-10"/>
                <w:sz w:val="24"/>
                <w:szCs w:val="24"/>
              </w:rPr>
              <w:object w:dxaOrig="840" w:dyaOrig="330" w14:anchorId="0415B3F5">
                <v:shape id="_x0000_i4051" type="#_x0000_t75" style="width:42pt;height:16.5pt" o:ole="">
                  <v:imagedata r:id="rId163" o:title=""/>
                </v:shape>
                <o:OLEObject Type="Embed" ProgID="Equation.DSMT4" ShapeID="_x0000_i4051" DrawAspect="Content" ObjectID="_1687484806" r:id="rId164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bookmarkStart w:id="52" w:name="c9b"/>
            <w:bookmarkEnd w:id="51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position w:val="-10"/>
                <w:sz w:val="24"/>
                <w:szCs w:val="24"/>
              </w:rPr>
              <w:object w:dxaOrig="810" w:dyaOrig="330" w14:anchorId="4FA56D6F">
                <v:shape id="_x0000_i4052" type="#_x0000_t75" style="width:40.5pt;height:16.5pt" o:ole="">
                  <v:imagedata r:id="rId165" o:title=""/>
                </v:shape>
                <o:OLEObject Type="Embed" ProgID="Equation.DSMT4" ShapeID="_x0000_i4052" DrawAspect="Content" ObjectID="_1687484807" r:id="rId166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bookmarkStart w:id="53" w:name="c9c"/>
            <w:bookmarkEnd w:id="52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position w:val="-10"/>
                <w:sz w:val="24"/>
                <w:szCs w:val="24"/>
              </w:rPr>
              <w:object w:dxaOrig="825" w:dyaOrig="330" w14:anchorId="18641457">
                <v:shape id="_x0000_i4053" type="#_x0000_t75" style="width:41.25pt;height:16.5pt" o:ole="">
                  <v:imagedata r:id="rId167" o:title=""/>
                </v:shape>
                <o:OLEObject Type="Embed" ProgID="Equation.DSMT4" ShapeID="_x0000_i4053" DrawAspect="Content" ObjectID="_1687484808" r:id="rId168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bookmarkStart w:id="54" w:name="c9d"/>
            <w:bookmarkEnd w:id="53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position w:val="-10"/>
                <w:sz w:val="24"/>
                <w:szCs w:val="24"/>
              </w:rPr>
              <w:object w:dxaOrig="840" w:dyaOrig="330" w14:anchorId="526D1F5A">
                <v:shape id="_x0000_i4054" type="#_x0000_t75" style="width:42pt;height:16.5pt" o:ole="">
                  <v:imagedata r:id="rId169" o:title=""/>
                </v:shape>
                <o:OLEObject Type="Embed" ProgID="Equation.DSMT4" ShapeID="_x0000_i4054" DrawAspect="Content" ObjectID="_1687484809" r:id="rId170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bookmarkEnd w:id="54"/>
          <w:p w14:paraId="1174D2DA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49C9ADC4" w14:textId="77777777" w:rsidR="008F2A17" w:rsidRPr="0044542F" w:rsidRDefault="008F2A17" w:rsidP="003330D3">
            <w:pPr>
              <w:mirrorIndents/>
              <w:jc w:val="center"/>
              <w:rPr>
                <w:rFonts w:ascii="CMU Serif Extra" w:hAnsi="CMU Serif Extra" w:cs="Chu Van An"/>
                <w:bCs/>
                <w:noProof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lastRenderedPageBreak/>
              <w:t>Lời giải</w:t>
            </w:r>
          </w:p>
        </w:tc>
      </w:tr>
      <w:tr w:rsidR="008F2A17" w:rsidRPr="0044542F" w14:paraId="74B20649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25B9187D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55" w:name="c10q"/>
            <w:bookmarkEnd w:id="55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10: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Biểu thức </w:t>
            </w:r>
            <w:r w:rsidRPr="004801B8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5295" w:dyaOrig="420" w14:anchorId="3F58A00E">
                <v:shape id="_x0000_i4055" type="#_x0000_t75" style="width:264.75pt;height:21pt" o:ole="">
                  <v:imagedata r:id="rId171" o:title=""/>
                </v:shape>
                <o:OLEObject Type="Embed" ProgID="Equation.DSMT4" ShapeID="_x0000_i4055" DrawAspect="Content" ObjectID="_1687484810" r:id="rId172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nhận được khi ta khai triển:</w:t>
            </w:r>
          </w:p>
          <w:p w14:paraId="48ED34BF" w14:textId="7A2B9DAE" w:rsidR="008F2A17" w:rsidRPr="004801B8" w:rsidRDefault="008F2A17" w:rsidP="003330D3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56" w:name="c10a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18"/>
                <w:sz w:val="24"/>
                <w:szCs w:val="24"/>
              </w:rPr>
              <w:object w:dxaOrig="1155" w:dyaOrig="525" w14:anchorId="46010331">
                <v:shape id="_x0000_i4056" type="#_x0000_t75" style="width:57.75pt;height:26.25pt" o:ole="">
                  <v:imagedata r:id="rId173" o:title=""/>
                </v:shape>
                <o:OLEObject Type="Embed" ProgID="Equation.DSMT4" ShapeID="_x0000_i4056" DrawAspect="Content" ObjectID="_1687484811" r:id="rId174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57" w:name="c10b"/>
            <w:bookmarkEnd w:id="56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18"/>
                <w:sz w:val="24"/>
                <w:szCs w:val="24"/>
              </w:rPr>
              <w:object w:dxaOrig="1170" w:dyaOrig="525" w14:anchorId="2FE43AEE">
                <v:shape id="_x0000_i4057" type="#_x0000_t75" style="width:58.5pt;height:26.25pt" o:ole="">
                  <v:imagedata r:id="rId175" o:title=""/>
                </v:shape>
                <o:OLEObject Type="Embed" ProgID="Equation.DSMT4" ShapeID="_x0000_i4057" DrawAspect="Content" ObjectID="_1687484812" r:id="rId176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4F0D6C36" w14:textId="2118A93D" w:rsidR="008F2A17" w:rsidRPr="004801B8" w:rsidRDefault="008F2A17" w:rsidP="003330D3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58" w:name="c10c"/>
            <w:bookmarkEnd w:id="57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18"/>
                <w:sz w:val="24"/>
                <w:szCs w:val="24"/>
              </w:rPr>
              <w:object w:dxaOrig="1185" w:dyaOrig="525" w14:anchorId="61B584EA">
                <v:shape id="_x0000_i4058" type="#_x0000_t75" style="width:59.25pt;height:26.25pt" o:ole="">
                  <v:imagedata r:id="rId177" o:title=""/>
                </v:shape>
                <o:OLEObject Type="Embed" ProgID="Equation.DSMT4" ShapeID="_x0000_i4058" DrawAspect="Content" ObjectID="_1687484813" r:id="rId178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59" w:name="c10d"/>
            <w:bookmarkEnd w:id="58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18"/>
                <w:sz w:val="24"/>
                <w:szCs w:val="24"/>
              </w:rPr>
              <w:object w:dxaOrig="1200" w:dyaOrig="525" w14:anchorId="0BB8F7A7">
                <v:shape id="_x0000_i4059" type="#_x0000_t75" style="width:60pt;height:26.25pt" o:ole="">
                  <v:imagedata r:id="rId179" o:title=""/>
                </v:shape>
                <o:OLEObject Type="Embed" ProgID="Equation.DSMT4" ShapeID="_x0000_i4059" DrawAspect="Content" ObjectID="_1687484814" r:id="rId180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bookmarkEnd w:id="59"/>
          <w:p w14:paraId="50FD31E0" w14:textId="77777777" w:rsidR="008F2A17" w:rsidRPr="0044542F" w:rsidRDefault="008F2A17" w:rsidP="003330D3">
            <w:pPr>
              <w:pStyle w:val="ListParagraph"/>
              <w:ind w:left="0"/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1C6F4B8C" w14:textId="77777777" w:rsidR="008F2A17" w:rsidRPr="0044542F" w:rsidRDefault="008F2A17" w:rsidP="003330D3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556B978F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6CA802D9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60" w:name="c11q"/>
            <w:bookmarkEnd w:id="60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11: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Sau khi khai triển và rút gọn, biểu thức </w:t>
            </w:r>
            <w:r w:rsidRPr="004801B8">
              <w:rPr>
                <w:rFonts w:ascii="Chu Van An" w:eastAsia="Times New Roman" w:hAnsi="Chu Van An" w:cs="Chu Van An"/>
                <w:position w:val="-16"/>
                <w:sz w:val="24"/>
                <w:szCs w:val="24"/>
              </w:rPr>
              <w:object w:dxaOrig="2985" w:dyaOrig="480" w14:anchorId="520171B2">
                <v:shape id="_x0000_i4060" type="#_x0000_t75" style="width:149.25pt;height:24pt" o:ole="">
                  <v:imagedata r:id="rId181" o:title=""/>
                </v:shape>
                <o:OLEObject Type="Embed" ProgID="Equation.DSMT4" ShapeID="_x0000_i4060" DrawAspect="Content" ObjectID="_1687484815" r:id="rId182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có bao nhiêu số hạng?</w:t>
            </w:r>
          </w:p>
          <w:p w14:paraId="04822111" w14:textId="7BBAC15F" w:rsidR="008F2A17" w:rsidRPr="004801B8" w:rsidRDefault="008F2A17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61" w:name="c11a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555" w:dyaOrig="285" w14:anchorId="1C73A411">
                <v:shape id="_x0000_i4061" type="#_x0000_t75" style="width:27.75pt;height:14.25pt" o:ole="">
                  <v:imagedata r:id="rId183" o:title=""/>
                </v:shape>
                <o:OLEObject Type="Embed" ProgID="Equation.DSMT4" ShapeID="_x0000_i4061" DrawAspect="Content" ObjectID="_1687484816" r:id="rId184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bookmarkStart w:id="62" w:name="c11b"/>
            <w:bookmarkEnd w:id="61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555" w:dyaOrig="285" w14:anchorId="1B69D0F5">
                <v:shape id="_x0000_i4062" type="#_x0000_t75" style="width:27.75pt;height:14.25pt" o:ole="">
                  <v:imagedata r:id="rId185" o:title=""/>
                </v:shape>
                <o:OLEObject Type="Embed" ProgID="Equation.DSMT4" ShapeID="_x0000_i4062" DrawAspect="Content" ObjectID="_1687484817" r:id="rId186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bookmarkStart w:id="63" w:name="c11c"/>
            <w:bookmarkEnd w:id="62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540" w:dyaOrig="285" w14:anchorId="458203FF">
                <v:shape id="_x0000_i4063" type="#_x0000_t75" style="width:27pt;height:14.25pt" o:ole="">
                  <v:imagedata r:id="rId187" o:title=""/>
                </v:shape>
                <o:OLEObject Type="Embed" ProgID="Equation.DSMT4" ShapeID="_x0000_i4063" DrawAspect="Content" ObjectID="_1687484818" r:id="rId188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bookmarkStart w:id="64" w:name="c11d"/>
            <w:bookmarkEnd w:id="63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540" w:dyaOrig="285" w14:anchorId="27E021EF">
                <v:shape id="_x0000_i4064" type="#_x0000_t75" style="width:27pt;height:14.25pt" o:ole="">
                  <v:imagedata r:id="rId189" o:title=""/>
                </v:shape>
                <o:OLEObject Type="Embed" ProgID="Equation.DSMT4" ShapeID="_x0000_i4064" DrawAspect="Content" ObjectID="_1687484819" r:id="rId190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</w:p>
          <w:bookmarkEnd w:id="64"/>
          <w:p w14:paraId="0F3B41C0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6F561B8B" w14:textId="77777777" w:rsidR="008F2A17" w:rsidRPr="0044542F" w:rsidRDefault="008F2A17" w:rsidP="003330D3">
            <w:pPr>
              <w:spacing w:after="255"/>
              <w:contextualSpacing/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6F5D01AC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1BA230BA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Câu </w:t>
            </w:r>
            <w:bookmarkStart w:id="65" w:name="c12q"/>
            <w:bookmarkEnd w:id="65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>12: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Khai triển nhị thức </w:t>
            </w:r>
            <w:r w:rsidRPr="004801B8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945" w:dyaOrig="435" w14:anchorId="5C828E90">
                <v:shape id="_x0000_i4065" type="#_x0000_t75" style="width:47.25pt;height:21.75pt" o:ole="">
                  <v:imagedata r:id="rId191" o:title=""/>
                </v:shape>
                <o:OLEObject Type="Embed" ProgID="Equation.DSMT4" ShapeID="_x0000_i4065" DrawAspect="Content" ObjectID="_1687484820" r:id="rId192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ta được kết quả là</w:t>
            </w:r>
          </w:p>
          <w:p w14:paraId="38341900" w14:textId="378570A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</w:pPr>
            <w:bookmarkStart w:id="66" w:name="c12a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vi-VN"/>
              </w:rPr>
              <w:t>Ⓐ.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10"/>
                <w:sz w:val="24"/>
                <w:szCs w:val="24"/>
              </w:rPr>
              <w:object w:dxaOrig="3285" w:dyaOrig="360" w14:anchorId="17A401C2">
                <v:shape id="_x0000_i4066" type="#_x0000_t75" style="width:164.25pt;height:18pt" o:ole="">
                  <v:imagedata r:id="rId193" o:title=""/>
                </v:shape>
                <o:OLEObject Type="Embed" ProgID="Equation.DSMT4" ShapeID="_x0000_i4066" DrawAspect="Content" ObjectID="_1687484821" r:id="rId194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vi-VN"/>
              </w:rPr>
              <w:t>.</w:t>
            </w:r>
          </w:p>
          <w:p w14:paraId="41AFEF24" w14:textId="42BE8EF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</w:pPr>
            <w:bookmarkStart w:id="67" w:name="c12b"/>
            <w:bookmarkEnd w:id="66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vi-VN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10"/>
                <w:sz w:val="24"/>
                <w:szCs w:val="24"/>
              </w:rPr>
              <w:object w:dxaOrig="5145" w:dyaOrig="360" w14:anchorId="09E421FB">
                <v:shape id="_x0000_i4067" type="#_x0000_t75" style="width:257.25pt;height:18pt" o:ole="">
                  <v:imagedata r:id="rId195" o:title=""/>
                </v:shape>
                <o:OLEObject Type="Embed" ProgID="Equation.DSMT4" ShapeID="_x0000_i4067" DrawAspect="Content" ObjectID="_1687484822" r:id="rId196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vi-VN"/>
              </w:rPr>
              <w:t>.</w:t>
            </w:r>
          </w:p>
          <w:p w14:paraId="1575FF43" w14:textId="5D2549A4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</w:pPr>
            <w:bookmarkStart w:id="68" w:name="c12c"/>
            <w:bookmarkEnd w:id="67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vi-VN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10"/>
                <w:sz w:val="24"/>
                <w:szCs w:val="24"/>
              </w:rPr>
              <w:object w:dxaOrig="4035" w:dyaOrig="360" w14:anchorId="0FF85DFF">
                <v:shape id="_x0000_i4068" type="#_x0000_t75" style="width:201.75pt;height:18pt" o:ole="">
                  <v:imagedata r:id="rId197" o:title=""/>
                </v:shape>
                <o:OLEObject Type="Embed" ProgID="Equation.DSMT4" ShapeID="_x0000_i4068" DrawAspect="Content" ObjectID="_1687484823" r:id="rId198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  <w:lang w:val="vi-VN"/>
              </w:rPr>
              <w:t>.</w:t>
            </w:r>
          </w:p>
          <w:p w14:paraId="6ACE763E" w14:textId="013C540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color w:val="000000"/>
                <w:sz w:val="24"/>
                <w:szCs w:val="24"/>
                <w:lang w:val="en-GB"/>
              </w:rPr>
            </w:pPr>
            <w:bookmarkStart w:id="69" w:name="c12d"/>
            <w:bookmarkEnd w:id="68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vi-VN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10"/>
                <w:sz w:val="24"/>
                <w:szCs w:val="24"/>
              </w:rPr>
              <w:object w:dxaOrig="4305" w:dyaOrig="360" w14:anchorId="463AC1E0">
                <v:shape id="_x0000_i4069" type="#_x0000_t75" style="width:215.25pt;height:18pt" o:ole="">
                  <v:imagedata r:id="rId199" o:title=""/>
                </v:shape>
                <o:OLEObject Type="Embed" ProgID="Equation.DSMT4" ShapeID="_x0000_i4069" DrawAspect="Content" ObjectID="_1687484824" r:id="rId200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  <w:lang w:val="vi-VN"/>
              </w:rPr>
              <w:t>.</w:t>
            </w:r>
          </w:p>
          <w:bookmarkEnd w:id="69"/>
          <w:p w14:paraId="0D9B1E9D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bookmarkEnd w:id="9"/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12F22AB4" w14:textId="77777777" w:rsidR="008F2A17" w:rsidRPr="0044542F" w:rsidRDefault="008F2A17" w:rsidP="003330D3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08F0111B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5E160BDC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70" w:name="c13q"/>
            <w:bookmarkEnd w:id="70"/>
            <w:r w:rsidRPr="004801B8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t>13: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Cho khai triển </w:t>
            </w:r>
            <w:r w:rsidRPr="004801B8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2880" w:dyaOrig="435" w14:anchorId="572C77BB">
                <v:shape id="_x0000_i4070" type="#_x0000_t75" style="width:2in;height:21.75pt" o:ole="">
                  <v:imagedata r:id="rId201" o:title=""/>
                </v:shape>
                <o:OLEObject Type="Embed" ProgID="Equation.DSMT4" ShapeID="_x0000_i4070" DrawAspect="Content" ObjectID="_1687484825" r:id="rId202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. Tìm khẳng định </w:t>
            </w:r>
            <w:r w:rsidRPr="004801B8">
              <w:rPr>
                <w:rFonts w:ascii="Chu Van An" w:hAnsi="Chu Van An" w:cs="Chu Van An"/>
                <w:b/>
                <w:bCs/>
                <w:sz w:val="24"/>
                <w:szCs w:val="24"/>
              </w:rPr>
              <w:t>đúng.</w:t>
            </w:r>
          </w:p>
          <w:p w14:paraId="0ED1D1D0" w14:textId="4301F81D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71" w:name="c13a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hAnsi="Chu Van An" w:cs="Chu Van An"/>
                <w:color w:val="000000" w:themeColor="text1"/>
                <w:sz w:val="24"/>
                <w:szCs w:val="24"/>
              </w:rPr>
              <w:t>Khai triển trên có 5 số hạng.</w:t>
            </w:r>
          </w:p>
          <w:p w14:paraId="226AD8B4" w14:textId="68F7D6F0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72" w:name="c13b"/>
            <w:bookmarkEnd w:id="71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hAnsi="Chu Van An" w:cs="Chu Van An"/>
                <w:color w:val="000000" w:themeColor="text1"/>
                <w:sz w:val="24"/>
                <w:szCs w:val="24"/>
              </w:rPr>
              <w:t xml:space="preserve">Số hạng thứ </w:t>
            </w:r>
            <w:r w:rsidRPr="004801B8">
              <w:rPr>
                <w:rFonts w:ascii="Chu Van An" w:eastAsia="Times New Roman" w:hAnsi="Chu Van An" w:cs="Chu Van An"/>
                <w:color w:val="000000" w:themeColor="text1"/>
                <w:position w:val="-6"/>
                <w:sz w:val="24"/>
                <w:szCs w:val="24"/>
              </w:rPr>
              <w:object w:dxaOrig="195" w:dyaOrig="285" w14:anchorId="5FFA141A">
                <v:shape id="_x0000_i4071" type="#_x0000_t75" style="width:9.75pt;height:14.25pt" o:ole="">
                  <v:imagedata r:id="rId203" o:title=""/>
                </v:shape>
                <o:OLEObject Type="Embed" ProgID="Equation.DSMT4" ShapeID="_x0000_i4071" DrawAspect="Content" ObjectID="_1687484826" r:id="rId204"/>
              </w:object>
            </w:r>
            <w:r w:rsidRPr="004801B8">
              <w:rPr>
                <w:rFonts w:ascii="Chu Van An" w:hAnsi="Chu Van An" w:cs="Chu Van An"/>
                <w:color w:val="000000" w:themeColor="text1"/>
                <w:sz w:val="24"/>
                <w:szCs w:val="24"/>
              </w:rPr>
              <w:t xml:space="preserve"> trong khai triển là </w:t>
            </w:r>
            <w:r w:rsidRPr="004801B8">
              <w:rPr>
                <w:rFonts w:ascii="Chu Van An" w:eastAsia="Times New Roman" w:hAnsi="Chu Van An" w:cs="Chu Van An"/>
                <w:color w:val="000000" w:themeColor="text1"/>
                <w:position w:val="-14"/>
                <w:sz w:val="24"/>
                <w:szCs w:val="24"/>
              </w:rPr>
              <w:object w:dxaOrig="1440" w:dyaOrig="435" w14:anchorId="17E21B1D">
                <v:shape id="_x0000_i4072" type="#_x0000_t75" style="width:1in;height:21.75pt" o:ole="">
                  <v:imagedata r:id="rId205" o:title=""/>
                </v:shape>
                <o:OLEObject Type="Embed" ProgID="Equation.DSMT4" ShapeID="_x0000_i4072" DrawAspect="Content" ObjectID="_1687484827" r:id="rId206"/>
              </w:object>
            </w:r>
            <w:r w:rsidRPr="004801B8">
              <w:rPr>
                <w:rFonts w:ascii="Chu Van An" w:hAnsi="Chu Van An" w:cs="Chu Van An"/>
                <w:color w:val="000000" w:themeColor="text1"/>
                <w:sz w:val="24"/>
                <w:szCs w:val="24"/>
              </w:rPr>
              <w:t>.</w:t>
            </w:r>
          </w:p>
          <w:p w14:paraId="78083772" w14:textId="2AC32E5B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73" w:name="c13c"/>
            <w:bookmarkEnd w:id="72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position w:val="-14"/>
                <w:sz w:val="24"/>
                <w:szCs w:val="24"/>
              </w:rPr>
              <w:object w:dxaOrig="1920" w:dyaOrig="435" w14:anchorId="5836F011">
                <v:shape id="_x0000_i4073" type="#_x0000_t75" style="width:96pt;height:21.75pt" o:ole="">
                  <v:imagedata r:id="rId207" o:title=""/>
                </v:shape>
                <o:OLEObject Type="Embed" ProgID="Equation.DSMT4" ShapeID="_x0000_i4073" DrawAspect="Content" ObjectID="_1687484828" r:id="rId208"/>
              </w:object>
            </w:r>
            <w:r w:rsidRPr="004801B8">
              <w:rPr>
                <w:rFonts w:ascii="Chu Van An" w:hAnsi="Chu Van An" w:cs="Chu Van An"/>
                <w:color w:val="000000" w:themeColor="text1"/>
                <w:sz w:val="24"/>
                <w:szCs w:val="24"/>
              </w:rPr>
              <w:t>.</w:t>
            </w:r>
          </w:p>
          <w:p w14:paraId="6E440A3F" w14:textId="253984A9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74" w:name="c13d"/>
            <w:bookmarkEnd w:id="73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hAnsi="Chu Van An" w:cs="Chu Van An"/>
                <w:color w:val="000000" w:themeColor="text1"/>
                <w:sz w:val="24"/>
                <w:szCs w:val="24"/>
              </w:rPr>
              <w:t xml:space="preserve">Số hạng cuối cùng bằng </w:t>
            </w:r>
            <w:r w:rsidRPr="004801B8">
              <w:rPr>
                <w:rFonts w:ascii="Chu Van An" w:eastAsia="Times New Roman" w:hAnsi="Chu Van An" w:cs="Chu Van An"/>
                <w:color w:val="000000" w:themeColor="text1"/>
                <w:position w:val="-6"/>
                <w:sz w:val="24"/>
                <w:szCs w:val="24"/>
              </w:rPr>
              <w:object w:dxaOrig="645" w:dyaOrig="315" w14:anchorId="4EA48F6C">
                <v:shape id="_x0000_i4074" type="#_x0000_t75" style="width:32.25pt;height:15.75pt" o:ole="">
                  <v:imagedata r:id="rId209" o:title=""/>
                </v:shape>
                <o:OLEObject Type="Embed" ProgID="Equation.DSMT4" ShapeID="_x0000_i4074" DrawAspect="Content" ObjectID="_1687484829" r:id="rId210"/>
              </w:object>
            </w:r>
            <w:r w:rsidRPr="004801B8">
              <w:rPr>
                <w:rFonts w:ascii="Chu Van An" w:hAnsi="Chu Van An" w:cs="Chu Van An"/>
                <w:color w:val="000000" w:themeColor="text1"/>
                <w:sz w:val="24"/>
                <w:szCs w:val="24"/>
              </w:rPr>
              <w:t>.</w:t>
            </w:r>
          </w:p>
          <w:bookmarkEnd w:id="74"/>
          <w:p w14:paraId="4349FA37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bookmarkEnd w:id="10"/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0810D60B" w14:textId="77777777" w:rsidR="008F2A17" w:rsidRPr="0044542F" w:rsidRDefault="008F2A17" w:rsidP="003330D3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5E50E165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7CCCF99E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75" w:name="c14q"/>
            <w:bookmarkEnd w:id="75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14: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Trong các khai triển sau, khai triển nào </w:t>
            </w:r>
            <w:r w:rsidRPr="004801B8">
              <w:rPr>
                <w:rFonts w:ascii="Chu Van An" w:hAnsi="Chu Van An" w:cs="Chu Van An"/>
                <w:b/>
                <w:sz w:val="24"/>
                <w:szCs w:val="24"/>
              </w:rPr>
              <w:t>sai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?</w:t>
            </w:r>
          </w:p>
          <w:p w14:paraId="5E91272B" w14:textId="49EBBFA0" w:rsidR="008F2A17" w:rsidRPr="004801B8" w:rsidRDefault="008F2A17" w:rsidP="003330D3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76" w:name="c14a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position w:val="-28"/>
                <w:sz w:val="24"/>
                <w:szCs w:val="24"/>
              </w:rPr>
              <w:object w:dxaOrig="1935" w:dyaOrig="675" w14:anchorId="1A1EF482">
                <v:shape id="_x0000_i4075" type="#_x0000_t75" style="width:96.75pt;height:33.75pt" o:ole="">
                  <v:imagedata r:id="rId211" o:title=""/>
                </v:shape>
                <o:OLEObject Type="Embed" ProgID="Equation.DSMT4" ShapeID="_x0000_i4075" DrawAspect="Content" ObjectID="_1687484830" r:id="rId212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bookmarkStart w:id="77" w:name="c14b"/>
            <w:bookmarkEnd w:id="76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position w:val="-28"/>
                <w:sz w:val="24"/>
                <w:szCs w:val="24"/>
              </w:rPr>
              <w:object w:dxaOrig="1785" w:dyaOrig="675" w14:anchorId="3096E3A3">
                <v:shape id="_x0000_i4076" type="#_x0000_t75" style="width:89.25pt;height:33.75pt" o:ole="">
                  <v:imagedata r:id="rId213" o:title=""/>
                </v:shape>
                <o:OLEObject Type="Embed" ProgID="Equation.DSMT4" ShapeID="_x0000_i4076" DrawAspect="Content" ObjectID="_1687484831" r:id="rId214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</w:p>
          <w:p w14:paraId="019897BB" w14:textId="4A831BFA" w:rsidR="008F2A17" w:rsidRPr="004801B8" w:rsidRDefault="008F2A17" w:rsidP="003330D3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78" w:name="c14c"/>
            <w:bookmarkEnd w:id="77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position w:val="-28"/>
                <w:sz w:val="24"/>
                <w:szCs w:val="24"/>
              </w:rPr>
              <w:object w:dxaOrig="1785" w:dyaOrig="675" w14:anchorId="27A7B7D6">
                <v:shape id="_x0000_i4077" type="#_x0000_t75" style="width:89.25pt;height:33.75pt" o:ole="">
                  <v:imagedata r:id="rId215" o:title=""/>
                </v:shape>
                <o:OLEObject Type="Embed" ProgID="Equation.DSMT4" ShapeID="_x0000_i4077" DrawAspect="Content" ObjectID="_1687484832" r:id="rId216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bookmarkStart w:id="79" w:name="c14d"/>
            <w:bookmarkEnd w:id="78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position w:val="-12"/>
                <w:sz w:val="24"/>
                <w:szCs w:val="24"/>
              </w:rPr>
              <w:object w:dxaOrig="3585" w:dyaOrig="375" w14:anchorId="68445B7D">
                <v:shape id="_x0000_i4078" type="#_x0000_t75" style="width:179.25pt;height:18.75pt" o:ole="">
                  <v:imagedata r:id="rId217" o:title=""/>
                </v:shape>
                <o:OLEObject Type="Embed" ProgID="Equation.DSMT4" ShapeID="_x0000_i4078" DrawAspect="Content" ObjectID="_1687484833" r:id="rId218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</w:p>
          <w:bookmarkEnd w:id="79"/>
          <w:p w14:paraId="5601A51E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bookmarkEnd w:id="11"/>
        <w:bookmarkEnd w:id="12"/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182854FB" w14:textId="77777777" w:rsidR="008F2A17" w:rsidRPr="0044542F" w:rsidRDefault="008F2A17" w:rsidP="003330D3">
            <w:pPr>
              <w:ind w:left="-79" w:firstLine="221"/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7215B701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5FE3D314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80" w:name="c15q"/>
            <w:bookmarkEnd w:id="80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15:</w: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 xml:space="preserve">Khai triển nhị thức </w:t>
            </w:r>
            <w:r w:rsidRPr="004801B8">
              <w:rPr>
                <w:rFonts w:ascii="Chu Van An" w:eastAsia="Times New Roman" w:hAnsi="Chu Van An" w:cs="Chu Van An"/>
                <w:position w:val="-22"/>
                <w:sz w:val="24"/>
                <w:szCs w:val="24"/>
              </w:rPr>
              <w:object w:dxaOrig="1665" w:dyaOrig="600" w14:anchorId="2176C6F1">
                <v:shape id="_x0000_i4079" type="#_x0000_t75" style="width:83.25pt;height:30pt" o:ole="">
                  <v:imagedata r:id="rId219" o:title=""/>
                </v:shape>
                <o:OLEObject Type="Embed" ProgID="Equation.DSMT4" ShapeID="_x0000_i4079" DrawAspect="Content" ObjectID="_1687484834" r:id="rId220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 xml:space="preserve">với </w:t>
            </w:r>
            <w:r w:rsidRPr="004801B8">
              <w:rPr>
                <w:rFonts w:ascii="Chu Van An" w:eastAsia="Times New Roman" w:hAnsi="Chu Van An" w:cs="Chu Van An"/>
                <w:position w:val="-10"/>
                <w:sz w:val="24"/>
                <w:szCs w:val="24"/>
              </w:rPr>
              <w:object w:dxaOrig="780" w:dyaOrig="300" w14:anchorId="64BAE10B">
                <v:shape id="_x0000_i4080" type="#_x0000_t75" style="width:39pt;height:15pt" o:ole="">
                  <v:imagedata r:id="rId221" o:title=""/>
                </v:shape>
                <o:OLEObject Type="Embed" ProgID="Equation.DSMT4" ShapeID="_x0000_i4080" DrawAspect="Content" ObjectID="_1687484835" r:id="rId222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, ta được:</w:t>
            </w:r>
          </w:p>
          <w:p w14:paraId="42259BFA" w14:textId="082E1A51" w:rsidR="008F2A17" w:rsidRPr="004801B8" w:rsidRDefault="008F2A17" w:rsidP="003330D3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</w:pPr>
            <w:bookmarkStart w:id="81" w:name="c15a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Ⓐ.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position w:val="-28"/>
                <w:sz w:val="24"/>
                <w:szCs w:val="24"/>
                <w:lang w:val="fr-FR"/>
              </w:rPr>
              <w:object w:dxaOrig="1965" w:dyaOrig="705" w14:anchorId="70584680">
                <v:shape id="_x0000_i4081" type="#_x0000_t75" style="width:98.25pt;height:35.25pt" o:ole="">
                  <v:imagedata r:id="rId223" o:title=""/>
                </v:shape>
                <o:OLEObject Type="Embed" ProgID="Equation.DSMT4" ShapeID="_x0000_i4081" DrawAspect="Content" ObjectID="_1687484836" r:id="rId224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82" w:name="c15b"/>
            <w:bookmarkEnd w:id="81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position w:val="-32"/>
                <w:sz w:val="24"/>
                <w:szCs w:val="24"/>
                <w:lang w:val="fr-FR"/>
              </w:rPr>
              <w:object w:dxaOrig="2070" w:dyaOrig="810" w14:anchorId="05957EBC">
                <v:shape id="_x0000_i4082" type="#_x0000_t75" style="width:103.5pt;height:40.5pt" o:ole="">
                  <v:imagedata r:id="rId225" o:title=""/>
                </v:shape>
                <o:OLEObject Type="Embed" ProgID="Equation.DSMT4" ShapeID="_x0000_i4082" DrawAspect="Content" ObjectID="_1687484837" r:id="rId226"/>
              </w:object>
            </w:r>
            <w:r w:rsidRPr="004801B8">
              <w:rPr>
                <w:rFonts w:ascii="Chu Van An" w:hAnsi="Chu Van An" w:cs="Chu Van An"/>
                <w:bCs/>
                <w:color w:val="000000"/>
                <w:sz w:val="24"/>
                <w:szCs w:val="24"/>
              </w:rPr>
              <w:t>.</w:t>
            </w:r>
          </w:p>
          <w:p w14:paraId="37DDAD5F" w14:textId="6530B7E8" w:rsidR="008F2A17" w:rsidRPr="004801B8" w:rsidRDefault="008F2A17" w:rsidP="003330D3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</w:pPr>
            <w:bookmarkStart w:id="83" w:name="c15c"/>
            <w:bookmarkEnd w:id="82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lastRenderedPageBreak/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position w:val="-32"/>
                <w:sz w:val="24"/>
                <w:szCs w:val="24"/>
                <w:lang w:val="fr-FR"/>
              </w:rPr>
              <w:object w:dxaOrig="2280" w:dyaOrig="810" w14:anchorId="532BAADE">
                <v:shape id="_x0000_i4083" type="#_x0000_t75" style="width:114pt;height:40.5pt" o:ole="">
                  <v:imagedata r:id="rId227" o:title=""/>
                </v:shape>
                <o:OLEObject Type="Embed" ProgID="Equation.DSMT4" ShapeID="_x0000_i4083" DrawAspect="Content" ObjectID="_1687484838" r:id="rId228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84" w:name="c15d"/>
            <w:bookmarkEnd w:id="83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position w:val="-28"/>
                <w:sz w:val="24"/>
                <w:szCs w:val="24"/>
                <w:lang w:val="fr-FR"/>
              </w:rPr>
              <w:object w:dxaOrig="1215" w:dyaOrig="705" w14:anchorId="4D46E5CF">
                <v:shape id="_x0000_i4084" type="#_x0000_t75" style="width:60.75pt;height:35.25pt" o:ole="">
                  <v:imagedata r:id="rId229" o:title=""/>
                </v:shape>
                <o:OLEObject Type="Embed" ProgID="Equation.DSMT4" ShapeID="_x0000_i4084" DrawAspect="Content" ObjectID="_1687484839" r:id="rId230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bookmarkEnd w:id="84"/>
          <w:p w14:paraId="4E50F066" w14:textId="77777777" w:rsidR="008F2A17" w:rsidRPr="0044542F" w:rsidRDefault="008F2A17" w:rsidP="003330D3">
            <w:pPr>
              <w:mirrorIndents/>
              <w:rPr>
                <w:rFonts w:ascii="Chu Van An" w:eastAsia="Times New Roman" w:hAnsi="Chu Van An" w:cs="Chu Van An"/>
                <w:b/>
                <w:color w:val="0000FF"/>
              </w:rPr>
            </w:pPr>
          </w:p>
        </w:tc>
        <w:bookmarkEnd w:id="8"/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</w:tcPr>
          <w:p w14:paraId="12235F8F" w14:textId="77777777" w:rsidR="008F2A17" w:rsidRPr="0044542F" w:rsidRDefault="008F2A17" w:rsidP="003330D3">
            <w:pPr>
              <w:ind w:left="-79" w:firstLine="221"/>
              <w:mirrorIndents/>
              <w:jc w:val="center"/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lastRenderedPageBreak/>
              <w:t>Lời giải</w:t>
            </w:r>
          </w:p>
        </w:tc>
      </w:tr>
      <w:tr w:rsidR="008F2A17" w:rsidRPr="0044542F" w14:paraId="78E4AB1D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461A9B32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800080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85" w:name="c16q"/>
            <w:bookmarkEnd w:id="85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16: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Đa thức </w:t>
            </w:r>
            <w:r w:rsidRPr="004801B8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4125" w:dyaOrig="405" w14:anchorId="33EB03E7">
                <v:shape id="_x0000_i4085" type="#_x0000_t75" style="width:206.25pt;height:20.25pt" o:ole="">
                  <v:imagedata r:id="rId231" o:title=""/>
                </v:shape>
                <o:OLEObject Type="Embed" ProgID="Equation.DSMT4" ShapeID="_x0000_i4085" DrawAspect="Content" ObjectID="_1687484840" r:id="rId232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 là khai triển của nhị thức nào?</w:t>
            </w:r>
          </w:p>
          <w:p w14:paraId="05C0B47E" w14:textId="05738F28" w:rsidR="008F2A17" w:rsidRPr="004801B8" w:rsidRDefault="008F2A17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86" w:name="c16a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4801B8">
              <w:rPr>
                <w:rFonts w:ascii="Chu Van An" w:hAnsi="Chu Van An" w:cs="Chu Van An"/>
                <w:b/>
                <w:color w:val="800080"/>
                <w:sz w:val="24"/>
                <w:szCs w:val="24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855" w:dyaOrig="435" w14:anchorId="5A017641">
                <v:shape id="_x0000_i4086" type="#_x0000_t75" style="width:42.75pt;height:21.75pt" o:ole="">
                  <v:imagedata r:id="rId233" o:title=""/>
                </v:shape>
                <o:OLEObject Type="Embed" ProgID="Equation.DSMT4" ShapeID="_x0000_i4086" DrawAspect="Content" ObjectID="_1687484841" r:id="rId234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87" w:name="c16b"/>
            <w:bookmarkEnd w:id="86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855" w:dyaOrig="435" w14:anchorId="05228471">
                <v:shape id="_x0000_i4087" type="#_x0000_t75" style="width:42.75pt;height:21.75pt" o:ole="">
                  <v:imagedata r:id="rId235" o:title=""/>
                </v:shape>
                <o:OLEObject Type="Embed" ProgID="Equation.DSMT4" ShapeID="_x0000_i4087" DrawAspect="Content" ObjectID="_1687484842" r:id="rId236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88" w:name="c16c"/>
            <w:bookmarkEnd w:id="87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855" w:dyaOrig="435" w14:anchorId="183F9AF3">
                <v:shape id="_x0000_i4088" type="#_x0000_t75" style="width:42.75pt;height:21.75pt" o:ole="">
                  <v:imagedata r:id="rId237" o:title=""/>
                </v:shape>
                <o:OLEObject Type="Embed" ProgID="Equation.DSMT4" ShapeID="_x0000_i4088" DrawAspect="Content" ObjectID="_1687484843" r:id="rId238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89" w:name="c16d"/>
            <w:bookmarkEnd w:id="88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735" w:dyaOrig="435" w14:anchorId="5B282315">
                <v:shape id="_x0000_i4089" type="#_x0000_t75" style="width:36.75pt;height:21.75pt" o:ole="">
                  <v:imagedata r:id="rId239" o:title=""/>
                </v:shape>
                <o:OLEObject Type="Embed" ProgID="Equation.DSMT4" ShapeID="_x0000_i4089" DrawAspect="Content" ObjectID="_1687484844" r:id="rId240"/>
              </w:object>
            </w:r>
          </w:p>
          <w:bookmarkEnd w:id="89"/>
          <w:p w14:paraId="4CD90BC2" w14:textId="77777777" w:rsidR="008F2A17" w:rsidRPr="002D0D16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</w:tcPr>
          <w:p w14:paraId="3DA4DDFB" w14:textId="77777777" w:rsidR="008F2A17" w:rsidRPr="0044542F" w:rsidRDefault="008F2A17" w:rsidP="003330D3">
            <w:pPr>
              <w:ind w:left="-79" w:firstLine="221"/>
              <w:mirrorIndents/>
              <w:jc w:val="center"/>
              <w:rPr>
                <w:rFonts w:ascii="CMU Serif Extra" w:hAnsi="CMU Serif Extra" w:cs="Chu Van An"/>
                <w:bCs/>
                <w:i/>
                <w:iCs/>
                <w:color w:val="FF0000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2A3F29AB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77857BEE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90" w:name="c17q"/>
            <w:bookmarkEnd w:id="90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17: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Chọn câu </w:t>
            </w:r>
            <w:r w:rsidRPr="004801B8">
              <w:rPr>
                <w:rFonts w:ascii="Chu Van An" w:hAnsi="Chu Van An" w:cs="Chu Van An"/>
                <w:b/>
                <w:sz w:val="24"/>
                <w:szCs w:val="24"/>
              </w:rPr>
              <w:t xml:space="preserve">sai: 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Trong khai triển nhị thức </w:t>
            </w:r>
            <w:r w:rsidRPr="004801B8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780" w:dyaOrig="435" w14:anchorId="2DD6CF6C">
                <v:shape id="_x0000_i4090" type="#_x0000_t75" style="width:39pt;height:21.75pt" o:ole="">
                  <v:imagedata r:id="rId241" o:title=""/>
                </v:shape>
                <o:OLEObject Type="Embed" ProgID="Equation.DSMT4" ShapeID="_x0000_i4090" DrawAspect="Content" ObjectID="_1687484845" r:id="rId242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thì:</w:t>
            </w:r>
          </w:p>
          <w:p w14:paraId="56F0582A" w14:textId="42409E2D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91" w:name="c17a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Số các số hạng của công thức là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480" w:dyaOrig="285" w14:anchorId="24E02034">
                <v:shape id="_x0000_i4091" type="#_x0000_t75" style="width:24pt;height:14.25pt" o:ole="">
                  <v:imagedata r:id="rId243" o:title=""/>
                </v:shape>
                <o:OLEObject Type="Embed" ProgID="Equation.DSMT4" ShapeID="_x0000_i4091" DrawAspect="Content" ObjectID="_1687484846" r:id="rId244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5D732317" w14:textId="2EB9AF5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92" w:name="c17b"/>
            <w:bookmarkEnd w:id="91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</w:rPr>
              <w:object w:dxaOrig="2265" w:dyaOrig="375" w14:anchorId="454026AF">
                <v:shape id="_x0000_i4092" type="#_x0000_t75" style="width:113.25pt;height:18.75pt" o:ole="">
                  <v:imagedata r:id="rId245" o:title=""/>
                </v:shape>
                <o:OLEObject Type="Embed" ProgID="Equation.DSMT4" ShapeID="_x0000_i4092" DrawAspect="Content" ObjectID="_1687484847" r:id="rId246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25160F69" w14:textId="2B9A930B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93" w:name="c17c"/>
            <w:bookmarkEnd w:id="92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3150" w:dyaOrig="435" w14:anchorId="4918DF77">
                <v:shape id="_x0000_i4093" type="#_x0000_t75" style="width:157.5pt;height:21.75pt" o:ole="">
                  <v:imagedata r:id="rId247" o:title=""/>
                </v:shape>
                <o:OLEObject Type="Embed" ProgID="Equation.DSMT4" ShapeID="_x0000_i4093" DrawAspect="Content" ObjectID="_1687484848" r:id="rId248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5A59F1C1" w14:textId="7DB23081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94" w:name="c17d"/>
            <w:bookmarkEnd w:id="93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2760" w:dyaOrig="435" w14:anchorId="5A41B48A">
                <v:shape id="_x0000_i4094" type="#_x0000_t75" style="width:138pt;height:21.75pt" o:ole="">
                  <v:imagedata r:id="rId249" o:title=""/>
                </v:shape>
                <o:OLEObject Type="Embed" ProgID="Equation.DSMT4" ShapeID="_x0000_i4094" DrawAspect="Content" ObjectID="_1687484849" r:id="rId250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bookmarkEnd w:id="94"/>
          <w:p w14:paraId="479C654F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bookmarkEnd w:id="13"/>
        <w:bookmarkEnd w:id="14"/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55E76CA0" w14:textId="77777777" w:rsidR="008F2A17" w:rsidRPr="0044542F" w:rsidRDefault="008F2A17" w:rsidP="003330D3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  <w:lang w:val="vi-VN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513AE7A2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542E3C0B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Câu 18: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Khai triển nhị thức </w:t>
            </w:r>
            <w:r w:rsidRPr="004801B8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885" w:dyaOrig="435" w14:anchorId="25B809F2">
                <v:shape id="_x0000_i4095" type="#_x0000_t75" style="width:44.25pt;height:21.75pt" o:ole="">
                  <v:imagedata r:id="rId251" o:title=""/>
                </v:shape>
                <o:OLEObject Type="Embed" ProgID="Equation.DSMT4" ShapeID="_x0000_i4095" DrawAspect="Content" ObjectID="_1687484850" r:id="rId252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 theo lũy thừa giảm dần của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195" w:dyaOrig="225" w14:anchorId="20624D67">
                <v:shape id="_x0000_i4096" type="#_x0000_t75" style="width:9.75pt;height:11.25pt" o:ole="">
                  <v:imagedata r:id="rId253" o:title=""/>
                </v:shape>
                <o:OLEObject Type="Embed" ProgID="Equation.DSMT4" ShapeID="_x0000_i4096" DrawAspect="Content" ObjectID="_1687484851" r:id="rId254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 ta được tổng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180" w:dyaOrig="285" w14:anchorId="76401CA4">
                <v:shape id="_x0000_i4097" type="#_x0000_t75" style="width:9pt;height:14.25pt" o:ole="">
                  <v:imagedata r:id="rId255" o:title=""/>
                </v:shape>
                <o:OLEObject Type="Embed" ProgID="Equation.DSMT4" ShapeID="_x0000_i4097" DrawAspect="Content" ObjectID="_1687484852" r:id="rId256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 số hạng đầu tiên là:</w:t>
            </w:r>
          </w:p>
          <w:p w14:paraId="0CC2514F" w14:textId="50A6BC58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95" w:name="c18a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4801B8">
              <w:rPr>
                <w:rFonts w:ascii="Chu Van An" w:hAnsi="Chu Van An" w:cs="Chu Van An"/>
                <w:b/>
                <w:sz w:val="24"/>
                <w:szCs w:val="24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</w:rPr>
              <w:object w:dxaOrig="2745" w:dyaOrig="375" w14:anchorId="1497B093">
                <v:shape id="_x0000_i4098" type="#_x0000_t75" style="width:137.25pt;height:18.75pt" o:ole="">
                  <v:imagedata r:id="rId257" o:title=""/>
                </v:shape>
                <o:OLEObject Type="Embed" ProgID="Equation.DSMT4" ShapeID="_x0000_i4098" DrawAspect="Content" ObjectID="_1687484853" r:id="rId258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15B5F8FA" w14:textId="1362818E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sz w:val="24"/>
                <w:szCs w:val="24"/>
              </w:rPr>
            </w:pPr>
            <w:bookmarkStart w:id="96" w:name="c18b"/>
            <w:bookmarkEnd w:id="95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</w:rPr>
              <w:object w:dxaOrig="2565" w:dyaOrig="375" w14:anchorId="1A5DA795">
                <v:shape id="_x0000_i4099" type="#_x0000_t75" style="width:128.25pt;height:18.75pt" o:ole="">
                  <v:imagedata r:id="rId259" o:title=""/>
                </v:shape>
                <o:OLEObject Type="Embed" ProgID="Equation.DSMT4" ShapeID="_x0000_i4099" DrawAspect="Content" ObjectID="_1687484854" r:id="rId260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011D47EB" w14:textId="7DFC2E2D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97" w:name="c18c"/>
            <w:bookmarkEnd w:id="96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4801B8">
              <w:rPr>
                <w:rFonts w:ascii="Chu Van An" w:hAnsi="Chu Van An" w:cs="Chu Van An"/>
                <w:b/>
                <w:sz w:val="24"/>
                <w:szCs w:val="24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</w:rPr>
              <w:object w:dxaOrig="2745" w:dyaOrig="375" w14:anchorId="15F2D11A">
                <v:shape id="_x0000_i4100" type="#_x0000_t75" style="width:137.25pt;height:18.75pt" o:ole="">
                  <v:imagedata r:id="rId261" o:title=""/>
                </v:shape>
                <o:OLEObject Type="Embed" ProgID="Equation.DSMT4" ShapeID="_x0000_i4100" DrawAspect="Content" ObjectID="_1687484855" r:id="rId262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5B5CC595" w14:textId="1E79EE1B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sz w:val="24"/>
                <w:szCs w:val="24"/>
              </w:rPr>
            </w:pPr>
            <w:bookmarkStart w:id="98" w:name="c18d"/>
            <w:bookmarkEnd w:id="97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</w:rPr>
              <w:object w:dxaOrig="2595" w:dyaOrig="375" w14:anchorId="1F4CA159">
                <v:shape id="_x0000_i4101" type="#_x0000_t75" style="width:129.75pt;height:18.75pt" o:ole="">
                  <v:imagedata r:id="rId263" o:title=""/>
                </v:shape>
                <o:OLEObject Type="Embed" ProgID="Equation.DSMT4" ShapeID="_x0000_i4101" DrawAspect="Content" ObjectID="_1687484856" r:id="rId264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bookmarkEnd w:id="98"/>
          <w:p w14:paraId="1114BC5A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638A71C1" w14:textId="77777777" w:rsidR="008F2A17" w:rsidRPr="0044542F" w:rsidRDefault="008F2A17" w:rsidP="003330D3">
            <w:pPr>
              <w:spacing w:after="255"/>
              <w:contextualSpacing/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  <w:lang w:val="nl-NL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298FE3DC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5BD5089E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Câu </w:t>
            </w:r>
            <w:bookmarkStart w:id="99" w:name="c19q"/>
            <w:bookmarkEnd w:id="99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>19: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Khai triển nhị thức </w:t>
            </w:r>
            <w:r w:rsidRPr="004801B8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930" w:dyaOrig="450" w14:anchorId="59D69112">
                <v:shape id="_x0000_i4102" type="#_x0000_t75" style="width:46.5pt;height:22.5pt" o:ole="">
                  <v:imagedata r:id="rId265" o:title=""/>
                </v:shape>
                <o:OLEObject Type="Embed" ProgID="Equation.DSMT4" ShapeID="_x0000_i4102" DrawAspect="Content" ObjectID="_1687484857" r:id="rId266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ta được kết quả là</w:t>
            </w:r>
          </w:p>
          <w:p w14:paraId="16B87C47" w14:textId="1E071B0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</w:pPr>
            <w:bookmarkStart w:id="100" w:name="c19a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vi-VN"/>
              </w:rPr>
              <w:t>Ⓐ.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  </w:t>
            </w:r>
            <w:r w:rsidRPr="004801B8">
              <w:rPr>
                <w:rFonts w:ascii="Chu Van An" w:hAnsi="Chu Van An" w:cs="Chu Van An"/>
                <w:noProof/>
                <w:position w:val="-10"/>
                <w:sz w:val="24"/>
                <w:szCs w:val="24"/>
              </w:rPr>
              <w:object w:dxaOrig="3330" w:dyaOrig="330" w14:anchorId="17885328">
                <v:shape id="_x0000_i4103" type="#_x0000_t75" style="width:166.5pt;height:16.5pt" o:ole="">
                  <v:imagedata r:id="rId267" o:title=""/>
                </v:shape>
                <o:OLEObject Type="Embed" ProgID="Equation.DSMT4" ShapeID="_x0000_i4103" DrawAspect="Content" ObjectID="_1687484858" r:id="rId268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vi-VN"/>
              </w:rPr>
              <w:t>.</w:t>
            </w:r>
          </w:p>
          <w:p w14:paraId="3E847254" w14:textId="50C4B296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</w:pPr>
            <w:bookmarkStart w:id="101" w:name="c19b"/>
            <w:bookmarkEnd w:id="100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vi-VN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  </w:t>
            </w:r>
            <w:r w:rsidRPr="004801B8">
              <w:rPr>
                <w:rFonts w:ascii="Chu Van An" w:hAnsi="Chu Van An" w:cs="Chu Van An"/>
                <w:noProof/>
                <w:position w:val="-10"/>
                <w:sz w:val="24"/>
                <w:szCs w:val="24"/>
              </w:rPr>
              <w:object w:dxaOrig="5115" w:dyaOrig="330" w14:anchorId="63EAE36C">
                <v:shape id="_x0000_i4104" type="#_x0000_t75" style="width:255.75pt;height:16.5pt" o:ole="">
                  <v:imagedata r:id="rId269" o:title=""/>
                </v:shape>
                <o:OLEObject Type="Embed" ProgID="Equation.DSMT4" ShapeID="_x0000_i4104" DrawAspect="Content" ObjectID="_1687484859" r:id="rId270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vi-VN"/>
              </w:rPr>
              <w:t>.</w:t>
            </w:r>
          </w:p>
          <w:p w14:paraId="7A22E5BE" w14:textId="016D7EBA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</w:pPr>
            <w:bookmarkStart w:id="102" w:name="c19c"/>
            <w:bookmarkEnd w:id="101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vi-VN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  </w:t>
            </w:r>
            <w:r w:rsidRPr="004801B8">
              <w:rPr>
                <w:rFonts w:ascii="Chu Van An" w:hAnsi="Chu Van An" w:cs="Chu Van An"/>
                <w:noProof/>
                <w:position w:val="-10"/>
                <w:sz w:val="24"/>
                <w:szCs w:val="24"/>
              </w:rPr>
              <w:object w:dxaOrig="3990" w:dyaOrig="330" w14:anchorId="4523816C">
                <v:shape id="_x0000_i4105" type="#_x0000_t75" style="width:199.5pt;height:16.5pt" o:ole="">
                  <v:imagedata r:id="rId271" o:title=""/>
                </v:shape>
                <o:OLEObject Type="Embed" ProgID="Equation.DSMT4" ShapeID="_x0000_i4105" DrawAspect="Content" ObjectID="_1687484860" r:id="rId272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  <w:lang w:val="vi-VN"/>
              </w:rPr>
              <w:t>.</w:t>
            </w:r>
          </w:p>
          <w:p w14:paraId="27D49313" w14:textId="73F72716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color w:val="000000"/>
                <w:sz w:val="24"/>
                <w:szCs w:val="24"/>
                <w:lang w:val="vi-VN"/>
              </w:rPr>
            </w:pPr>
            <w:bookmarkStart w:id="103" w:name="c19d"/>
            <w:bookmarkEnd w:id="102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vi-VN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  </w:t>
            </w:r>
            <w:r w:rsidRPr="004801B8">
              <w:rPr>
                <w:rFonts w:ascii="Chu Van An" w:hAnsi="Chu Van An" w:cs="Chu Van An"/>
                <w:noProof/>
                <w:position w:val="-10"/>
                <w:sz w:val="24"/>
                <w:szCs w:val="24"/>
              </w:rPr>
              <w:object w:dxaOrig="4290" w:dyaOrig="330" w14:anchorId="7E28E83E">
                <v:shape id="_x0000_i4106" type="#_x0000_t75" style="width:214.5pt;height:16.5pt" o:ole="">
                  <v:imagedata r:id="rId273" o:title=""/>
                </v:shape>
                <o:OLEObject Type="Embed" ProgID="Equation.DSMT4" ShapeID="_x0000_i4106" DrawAspect="Content" ObjectID="_1687484861" r:id="rId274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  <w:lang w:val="vi-VN"/>
              </w:rPr>
              <w:t>.</w:t>
            </w:r>
          </w:p>
          <w:bookmarkEnd w:id="103"/>
          <w:p w14:paraId="211B0CDB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25C8F5F1" w14:textId="77777777" w:rsidR="008F2A17" w:rsidRPr="0044542F" w:rsidRDefault="008F2A17" w:rsidP="003330D3">
            <w:pPr>
              <w:spacing w:after="255"/>
              <w:contextualSpacing/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  <w:lang w:val="nl-NL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4C92C8B7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10254970" w14:textId="77777777" w:rsidR="008F2A17" w:rsidRPr="004801B8" w:rsidRDefault="008F2A17" w:rsidP="003330D3">
            <w:pPr>
              <w:spacing w:line="276" w:lineRule="auto"/>
              <w:contextualSpacing/>
              <w:mirrorIndents/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</w:pPr>
            <w:bookmarkStart w:id="104" w:name="_Hlk516543528"/>
            <w:r w:rsidRPr="004801B8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105" w:name="c20q"/>
            <w:bookmarkEnd w:id="105"/>
            <w:r w:rsidRPr="004801B8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t>20:</w:t>
            </w:r>
            <w:r w:rsidRPr="004801B8">
              <w:rPr>
                <w:rFonts w:ascii="Chu Van An" w:hAnsi="Chu Van An" w:cs="Chu Van An"/>
                <w:bCs/>
                <w:sz w:val="24"/>
                <w:szCs w:val="24"/>
              </w:rPr>
              <w:t xml:space="preserve">Sau khi khai triển và rút gọn, biểu thức </w:t>
            </w:r>
            <w:r w:rsidRPr="004801B8">
              <w:rPr>
                <w:rFonts w:ascii="Chu Van An" w:eastAsia="Times New Roman" w:hAnsi="Chu Van An" w:cs="Chu Van An"/>
                <w:position w:val="-28"/>
                <w:sz w:val="24"/>
                <w:szCs w:val="24"/>
              </w:rPr>
              <w:object w:dxaOrig="2325" w:dyaOrig="735" w14:anchorId="026294D4">
                <v:shape id="_x0000_i4107" type="#_x0000_t75" style="width:116.25pt;height:36.75pt" o:ole="">
                  <v:imagedata r:id="rId275" o:title=""/>
                </v:shape>
                <o:OLEObject Type="Embed" ProgID="Equation.DSMT4" ShapeID="_x0000_i4107" DrawAspect="Content" ObjectID="_1687484862" r:id="rId276"/>
              </w:object>
            </w:r>
            <w:r w:rsidRPr="004801B8">
              <w:rPr>
                <w:rFonts w:ascii="Chu Van An" w:hAnsi="Chu Van An" w:cs="Chu Van An"/>
                <w:bCs/>
                <w:sz w:val="24"/>
                <w:szCs w:val="24"/>
              </w:rPr>
              <w:t> có bao nhiêu số hạng.</w:t>
            </w:r>
          </w:p>
          <w:p w14:paraId="017F115A" w14:textId="2216F3C9" w:rsidR="008F2A17" w:rsidRPr="004801B8" w:rsidRDefault="008F2A17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contextualSpacing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106" w:name="c20a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315" w:dyaOrig="270" w14:anchorId="1AF437B3">
                <v:shape id="_x0000_i4108" type="#_x0000_t75" style="width:15.75pt;height:13.5pt" o:ole="">
                  <v:imagedata r:id="rId277" o:title=""/>
                </v:shape>
                <o:OLEObject Type="Embed" ProgID="Equation.DSMT4" ShapeID="_x0000_i4108" DrawAspect="Content" ObjectID="_1687484863" r:id="rId278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107" w:name="c20b"/>
            <w:bookmarkEnd w:id="106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position w:val="-6"/>
                <w:sz w:val="24"/>
                <w:szCs w:val="24"/>
              </w:rPr>
              <w:object w:dxaOrig="330" w:dyaOrig="270" w14:anchorId="260987BA">
                <v:shape id="_x0000_i4109" type="#_x0000_t75" style="width:16.5pt;height:13.5pt" o:ole="">
                  <v:imagedata r:id="rId279" o:title=""/>
                </v:shape>
                <o:OLEObject Type="Embed" ProgID="Equation.DSMT4" ShapeID="_x0000_i4109" DrawAspect="Content" ObjectID="_1687484864" r:id="rId280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108" w:name="c20c"/>
            <w:bookmarkEnd w:id="107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300" w:dyaOrig="270" w14:anchorId="56A8AFCE">
                <v:shape id="_x0000_i4110" type="#_x0000_t75" style="width:15pt;height:13.5pt" o:ole="">
                  <v:imagedata r:id="rId281" o:title=""/>
                </v:shape>
                <o:OLEObject Type="Embed" ProgID="Equation.DSMT4" ShapeID="_x0000_i4110" DrawAspect="Content" ObjectID="_1687484865" r:id="rId282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109" w:name="c20d"/>
            <w:bookmarkEnd w:id="108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330" w:dyaOrig="270" w14:anchorId="206D4562">
                <v:shape id="_x0000_i4111" type="#_x0000_t75" style="width:16.5pt;height:13.5pt" o:ole="">
                  <v:imagedata r:id="rId283" o:title=""/>
                </v:shape>
                <o:OLEObject Type="Embed" ProgID="Equation.DSMT4" ShapeID="_x0000_i4111" DrawAspect="Content" ObjectID="_1687484866" r:id="rId284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bookmarkEnd w:id="104"/>
          <w:bookmarkEnd w:id="109"/>
          <w:p w14:paraId="02C95E00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0227D13D" w14:textId="77777777" w:rsidR="008F2A17" w:rsidRPr="0044542F" w:rsidRDefault="008F2A17" w:rsidP="003330D3">
            <w:pPr>
              <w:mirrorIndents/>
              <w:jc w:val="center"/>
              <w:rPr>
                <w:rFonts w:ascii="CMU Serif Extra" w:hAnsi="CMU Serif Extra" w:cs="Chu Van An"/>
                <w:bCs/>
                <w:noProof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1ABB3D13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362B04D9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110" w:name="c21q"/>
            <w:bookmarkEnd w:id="110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21: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Biểu thức </w:t>
            </w:r>
            <w:r w:rsidRPr="004801B8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3495" w:dyaOrig="435" w14:anchorId="1B0B8863">
                <v:shape id="_x0000_i4112" type="#_x0000_t75" style="width:174.75pt;height:21.75pt" o:ole="">
                  <v:imagedata r:id="rId285" o:title=""/>
                </v:shape>
                <o:OLEObject Type="Embed" ProgID="Equation.DSMT4" ShapeID="_x0000_i4112" DrawAspect="Content" ObjectID="_1687484867" r:id="rId286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 còn lại bao nhiêu số hạng sau khi được khai triển và rút gọn?</w:t>
            </w:r>
          </w:p>
          <w:p w14:paraId="2B65B693" w14:textId="4B48EC57" w:rsidR="008F2A17" w:rsidRPr="004801B8" w:rsidRDefault="008F2A17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eastAsiaTheme="minorHAnsi" w:hAnsi="Chu Van An" w:cs="Chu Van An"/>
                <w:b/>
                <w:color w:val="0000FF"/>
                <w:sz w:val="24"/>
                <w:szCs w:val="24"/>
              </w:rPr>
            </w:pPr>
            <w:bookmarkStart w:id="111" w:name="c21a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510" w:dyaOrig="285" w14:anchorId="247BF1E4">
                <v:shape id="_x0000_i4113" type="#_x0000_t75" style="width:25.5pt;height:14.25pt" o:ole="">
                  <v:imagedata r:id="rId287" o:title=""/>
                </v:shape>
                <o:OLEObject Type="Embed" ProgID="Equation.DSMT4" ShapeID="_x0000_i4113" DrawAspect="Content" ObjectID="_1687484868" r:id="rId288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bookmarkStart w:id="112" w:name="c21b"/>
            <w:bookmarkEnd w:id="111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hAnsi="Chu Van An" w:cs="Chu Van An"/>
                <w:color w:val="000000"/>
                <w:position w:val="-6"/>
                <w:sz w:val="24"/>
                <w:szCs w:val="24"/>
              </w:rPr>
              <w:object w:dxaOrig="510" w:dyaOrig="285" w14:anchorId="41FB8CF2">
                <v:shape id="_x0000_i4114" type="#_x0000_t75" style="width:25.5pt;height:14.25pt" o:ole="">
                  <v:imagedata r:id="rId289" o:title=""/>
                </v:shape>
                <o:OLEObject Type="Embed" ProgID="Equation.DSMT4" ShapeID="_x0000_i4114" DrawAspect="Content" ObjectID="_1687484869" r:id="rId290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bookmarkStart w:id="113" w:name="c21c"/>
            <w:bookmarkEnd w:id="112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885" w:dyaOrig="285" w14:anchorId="6A5B06F0">
                <v:shape id="_x0000_i4115" type="#_x0000_t75" style="width:44.25pt;height:14.25pt" o:ole="">
                  <v:imagedata r:id="rId291" o:title=""/>
                </v:shape>
                <o:OLEObject Type="Embed" ProgID="Equation.DSMT4" ShapeID="_x0000_i4115" DrawAspect="Content" ObjectID="_1687484870" r:id="rId292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bookmarkStart w:id="114" w:name="s2"/>
            <w:bookmarkStart w:id="115" w:name="c21d"/>
            <w:bookmarkEnd w:id="113"/>
            <w:bookmarkEnd w:id="114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870" w:dyaOrig="285" w14:anchorId="41261C06">
                <v:shape id="_x0000_i4116" type="#_x0000_t75" style="width:43.5pt;height:14.25pt" o:ole="">
                  <v:imagedata r:id="rId293" o:title=""/>
                </v:shape>
                <o:OLEObject Type="Embed" ProgID="Equation.DSMT4" ShapeID="_x0000_i4116" DrawAspect="Content" ObjectID="_1687484871" r:id="rId294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</w:p>
          <w:bookmarkEnd w:id="115"/>
          <w:p w14:paraId="7819F2A6" w14:textId="77777777" w:rsidR="008F2A17" w:rsidRPr="0044542F" w:rsidRDefault="008F2A17" w:rsidP="003330D3">
            <w:pPr>
              <w:pStyle w:val="ListParagraph"/>
              <w:ind w:left="0"/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167ED4ED" w14:textId="77777777" w:rsidR="008F2A17" w:rsidRPr="0044542F" w:rsidRDefault="008F2A17" w:rsidP="003330D3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</w:tbl>
    <w:p w14:paraId="553D08DF" w14:textId="77777777" w:rsidR="008F2A17" w:rsidRPr="00E14327" w:rsidRDefault="008F2A17" w:rsidP="004C4F30">
      <w:pPr>
        <w:spacing w:line="240" w:lineRule="auto"/>
        <w:rPr>
          <w:rFonts w:ascii="Chu Van An" w:eastAsia="Chu Van An" w:hAnsi="Chu Van An" w:cs="Chu Van An"/>
          <w:b/>
          <w:color w:val="FF0000"/>
          <w:sz w:val="24"/>
          <w:szCs w:val="24"/>
        </w:rPr>
      </w:pPr>
    </w:p>
    <w:p w14:paraId="59743FA7" w14:textId="3C074946" w:rsidR="007A7E85" w:rsidRPr="00E14327" w:rsidRDefault="00A942B2" w:rsidP="004C4F30">
      <w:pPr>
        <w:tabs>
          <w:tab w:val="left" w:pos="992"/>
        </w:tabs>
        <w:spacing w:before="120" w:after="0" w:line="240" w:lineRule="auto"/>
        <w:ind w:left="426"/>
        <w:jc w:val="both"/>
        <w:rPr>
          <w:rFonts w:ascii="Chu Van An" w:eastAsia="Chu Van An" w:hAnsi="Chu Van An" w:cs="Chu Van An"/>
          <w:b/>
          <w:color w:val="0000CC"/>
          <w:sz w:val="24"/>
          <w:szCs w:val="24"/>
        </w:rPr>
      </w:pPr>
      <w:r w:rsidRPr="00E14327">
        <w:rPr>
          <w:rFonts w:ascii="Chu Van An" w:eastAsia="Chu Van An" w:hAnsi="Chu Van An" w:cs="Chu Van An"/>
          <w:noProof/>
          <w:sz w:val="24"/>
          <w:szCs w:val="24"/>
        </w:rPr>
        <w:lastRenderedPageBreak/>
        <mc:AlternateContent>
          <mc:Choice Requires="wpg">
            <w:drawing>
              <wp:inline distT="0" distB="0" distL="0" distR="0" wp14:anchorId="3F50532B" wp14:editId="230CBB69">
                <wp:extent cx="6467475" cy="3800475"/>
                <wp:effectExtent l="0" t="0" r="28575" b="28575"/>
                <wp:docPr id="98" name="Group 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67475" cy="3800475"/>
                          <a:chOff x="2112263" y="2946562"/>
                          <a:chExt cx="6467475" cy="3800475"/>
                        </a:xfrm>
                      </wpg:grpSpPr>
                      <wpg:grpSp>
                        <wpg:cNvPr id="99" name="Group 99"/>
                        <wpg:cNvGrpSpPr/>
                        <wpg:grpSpPr>
                          <a:xfrm>
                            <a:off x="2112263" y="2946562"/>
                            <a:ext cx="6467475" cy="3800475"/>
                            <a:chOff x="-110490" y="0"/>
                            <a:chExt cx="6467475" cy="3800475"/>
                          </a:xfrm>
                        </wpg:grpSpPr>
                        <wps:wsp>
                          <wps:cNvPr id="100" name="Rectangle 100"/>
                          <wps:cNvSpPr/>
                          <wps:spPr>
                            <a:xfrm>
                              <a:off x="-110490" y="0"/>
                              <a:ext cx="6467475" cy="1666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91BDC34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01" name="Freeform: Shape 101"/>
                          <wps:cNvSpPr/>
                          <wps:spPr>
                            <a:xfrm>
                              <a:off x="-110490" y="253210"/>
                              <a:ext cx="6467475" cy="354726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435090" h="1533525" extrusionOk="0">
                                  <a:moveTo>
                                    <a:pt x="14522" y="0"/>
                                  </a:moveTo>
                                  <a:lnTo>
                                    <a:pt x="6324830" y="0"/>
                                  </a:lnTo>
                                  <a:cubicBezTo>
                                    <a:pt x="6385725" y="0"/>
                                    <a:pt x="6435090" y="49365"/>
                                    <a:pt x="6435090" y="110260"/>
                                  </a:cubicBezTo>
                                  <a:lnTo>
                                    <a:pt x="6435090" y="1519003"/>
                                  </a:lnTo>
                                  <a:cubicBezTo>
                                    <a:pt x="6435090" y="1527023"/>
                                    <a:pt x="6428588" y="1533525"/>
                                    <a:pt x="6420568" y="1533525"/>
                                  </a:cubicBezTo>
                                  <a:lnTo>
                                    <a:pt x="110260" y="1533525"/>
                                  </a:lnTo>
                                  <a:cubicBezTo>
                                    <a:pt x="49365" y="1533525"/>
                                    <a:pt x="0" y="1484160"/>
                                    <a:pt x="0" y="1423265"/>
                                  </a:cubicBezTo>
                                  <a:lnTo>
                                    <a:pt x="0" y="14522"/>
                                  </a:lnTo>
                                  <a:cubicBezTo>
                                    <a:pt x="0" y="6502"/>
                                    <a:pt x="6502" y="0"/>
                                    <a:pt x="14522" y="0"/>
                                  </a:cubicBezTo>
                                  <a:close/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EFFF7"/>
                                </a:gs>
                                <a:gs pos="7946">
                                  <a:srgbClr val="FDFFF8"/>
                                </a:gs>
                                <a:gs pos="60196">
                                  <a:srgbClr val="F5FFFD"/>
                                </a:gs>
                                <a:gs pos="72000">
                                  <a:srgbClr val="F5FFFD"/>
                                </a:gs>
                                <a:gs pos="76125">
                                  <a:srgbClr val="F3FFFE"/>
                                </a:gs>
                                <a:gs pos="98000">
                                  <a:srgbClr val="EFFFFF"/>
                                </a:gs>
                                <a:gs pos="99001">
                                  <a:srgbClr val="FFFFFB"/>
                                </a:gs>
                                <a:gs pos="100000">
                                  <a:srgbClr val="F2FFFE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  <a:tileRect/>
                            </a:gradFill>
                            <a:ln w="15875" cap="flat" cmpd="sng">
                              <a:solidFill>
                                <a:srgbClr val="4D6D1E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6CA87A7C" w14:textId="77777777" w:rsidR="00E76256" w:rsidRDefault="00E76256">
                                <w:pPr>
                                  <w:spacing w:line="258" w:lineRule="auto"/>
                                  <w:jc w:val="both"/>
                                  <w:textDirection w:val="btLr"/>
                                </w:pPr>
                              </w:p>
                              <w:p w14:paraId="166FDAAA" w14:textId="16585A31" w:rsidR="00E76256" w:rsidRDefault="007A4F90">
                                <w:pPr>
                                  <w:spacing w:line="258" w:lineRule="auto"/>
                                  <w:textDirection w:val="btLr"/>
                                  <w:rPr>
                                    <w:rFonts w:ascii="Chu Van An" w:eastAsia="Chu Van An" w:hAnsi="Chu Van An" w:cs="Chu Van An"/>
                                    <w:b/>
                                    <w:i/>
                                    <w:color w:val="0000CC"/>
                                    <w:sz w:val="24"/>
                                  </w:rPr>
                                </w:pPr>
                                <w:r>
                                  <w:rPr>
                                    <w:rFonts w:ascii="Chu Van An" w:eastAsia="Chu Van An" w:hAnsi="Chu Van An" w:cs="Chu Van An"/>
                                    <w:b/>
                                    <w:iCs/>
                                    <w:color w:val="0000CC"/>
                                    <w:sz w:val="24"/>
                                  </w:rPr>
                                  <w:sym w:font="Wingdings" w:char="F071"/>
                                </w:r>
                                <w:r>
                                  <w:rPr>
                                    <w:rFonts w:ascii="Chu Van An" w:eastAsia="Chu Van An" w:hAnsi="Chu Van An" w:cs="Chu Van An"/>
                                    <w:b/>
                                    <w:iCs/>
                                    <w:color w:val="0000CC"/>
                                    <w:sz w:val="24"/>
                                  </w:rPr>
                                  <w:t>_</w:t>
                                </w:r>
                                <w:r w:rsidR="00E76256">
                                  <w:rPr>
                                    <w:rFonts w:ascii="Chu Van An" w:eastAsia="Chu Van An" w:hAnsi="Chu Van An" w:cs="Chu Van An"/>
                                    <w:b/>
                                    <w:i/>
                                    <w:color w:val="0000CC"/>
                                    <w:sz w:val="24"/>
                                  </w:rPr>
                                  <w:t xml:space="preserve">Phương pháp: </w:t>
                                </w:r>
                              </w:p>
                              <w:p w14:paraId="24E1AFB2" w14:textId="77777777" w:rsidR="007A4F90" w:rsidRPr="00471A92" w:rsidRDefault="007A4F90" w:rsidP="007A4F90">
                                <w:pPr>
                                  <w:rPr>
                                    <w:rFonts w:ascii="Chu Van An" w:hAnsi="Chu Van An" w:cs="Chu Van An"/>
                                    <w:b/>
                                    <w:i/>
                                    <w:sz w:val="24"/>
                                    <w:szCs w:val="24"/>
                                  </w:rPr>
                                </w:pPr>
                                <w:r w:rsidRPr="008514D0">
                                  <w:rPr>
                                    <w:rFonts w:ascii="Chu Van An" w:hAnsi="Chu Van An" w:cs="Chu Van An"/>
                                    <w:b/>
                                    <w:iCs/>
                                    <w:color w:val="0000CC"/>
                                    <w:sz w:val="24"/>
                                    <w:szCs w:val="24"/>
                                  </w:rPr>
                                  <w:sym w:font="Wingdings" w:char="F0B2"/>
                                </w:r>
                                <w:r>
                                  <w:rPr>
                                    <w:rFonts w:ascii="Chu Van An" w:hAnsi="Chu Van An" w:cs="Chu Van An"/>
                                    <w:b/>
                                    <w:i/>
                                    <w:color w:val="FF0000"/>
                                    <w:sz w:val="24"/>
                                    <w:szCs w:val="24"/>
                                  </w:rPr>
                                  <w:t>Định lý</w:t>
                                </w:r>
                                <w:r w:rsidRPr="00471A92">
                                  <w:rPr>
                                    <w:rFonts w:ascii="Chu Van An" w:hAnsi="Chu Van An" w:cs="Chu Van An"/>
                                    <w:b/>
                                    <w:i/>
                                    <w:color w:val="FF0000"/>
                                    <w:sz w:val="24"/>
                                    <w:szCs w:val="24"/>
                                  </w:rPr>
                                  <w:t>:</w:t>
                                </w:r>
                              </w:p>
                              <w:p w14:paraId="011E00C8" w14:textId="7E0FE819" w:rsidR="007A4F90" w:rsidRPr="008F2A17" w:rsidRDefault="008F2A17" w:rsidP="00673A40">
                                <w:pPr>
                                  <w:pStyle w:val="ListParagraph"/>
                                  <w:numPr>
                                    <w:ilvl w:val="0"/>
                                    <w:numId w:val="11"/>
                                  </w:numPr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 w:rsidRPr="008F2A17">
                                  <w:rPr>
                                    <w:position w:val="-30"/>
                                  </w:rPr>
                                  <w:object w:dxaOrig="7540" w:dyaOrig="740" w14:anchorId="57565884">
                                    <v:shape id="_x0000_i4228" type="#_x0000_t75" style="width:377.25pt;height:36.75pt" o:ole="">
                                      <v:imagedata r:id="rId295" o:title=""/>
                                    </v:shape>
                                    <o:OLEObject Type="Embed" ProgID="Equation.DSMT4" ShapeID="_x0000_i4228" DrawAspect="Content" ObjectID="_1687485267" r:id="rId296"/>
                                  </w:object>
                                </w:r>
                                <w:r w:rsidR="007A4F90" w:rsidRPr="008F2A17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  (1)</w:t>
                                </w:r>
                              </w:p>
                              <w:p w14:paraId="7710A636" w14:textId="77777777" w:rsidR="007A4F90" w:rsidRPr="00471A92" w:rsidRDefault="007A4F90" w:rsidP="007A4F90">
                                <w:pPr>
                                  <w:rPr>
                                    <w:rFonts w:ascii="Chu Van An" w:hAnsi="Chu Van An" w:cs="Chu Van An"/>
                                    <w:b/>
                                    <w:i/>
                                    <w:sz w:val="24"/>
                                    <w:szCs w:val="24"/>
                                  </w:rPr>
                                </w:pPr>
                                <w:r w:rsidRPr="008514D0">
                                  <w:rPr>
                                    <w:rFonts w:ascii="Chu Van An" w:hAnsi="Chu Van An" w:cs="Chu Van An"/>
                                    <w:b/>
                                    <w:iCs/>
                                    <w:color w:val="0000CC"/>
                                    <w:sz w:val="24"/>
                                    <w:szCs w:val="24"/>
                                  </w:rPr>
                                  <w:sym w:font="Wingdings" w:char="F0B2"/>
                                </w:r>
                                <w:r w:rsidRPr="00471A92">
                                  <w:rPr>
                                    <w:rFonts w:ascii="Chu Van An" w:hAnsi="Chu Van An" w:cs="Chu Van An"/>
                                    <w:b/>
                                    <w:i/>
                                    <w:color w:val="FF0000"/>
                                    <w:sz w:val="24"/>
                                    <w:szCs w:val="24"/>
                                  </w:rPr>
                                  <w:t>Hệ quả:</w:t>
                                </w:r>
                              </w:p>
                              <w:p w14:paraId="54C5503E" w14:textId="77777777" w:rsidR="007A4F90" w:rsidRPr="008514D0" w:rsidRDefault="007A4F90" w:rsidP="00673A40">
                                <w:pPr>
                                  <w:pStyle w:val="ListParagraph"/>
                                  <w:numPr>
                                    <w:ilvl w:val="0"/>
                                    <w:numId w:val="1"/>
                                  </w:numPr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 w:rsidRPr="008514D0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a = b = 1: </w:t>
                                </w:r>
                                <w:r w:rsidRPr="00471A92">
                                  <w:rPr>
                                    <w:position w:val="-14"/>
                                  </w:rPr>
                                  <w:object w:dxaOrig="2024" w:dyaOrig="462" w14:anchorId="268E9B98">
                                    <v:shape id="_x0000_i1256" type="#_x0000_t75" style="width:101.25pt;height:24pt" o:ole="">
                                      <v:imagedata r:id="rId9" o:title=""/>
                                    </v:shape>
                                    <o:OLEObject Type="Embed" ProgID="Equation.DSMT4" ShapeID="_x0000_i1256" DrawAspect="Content" ObjectID="_1687485268" r:id="rId297"/>
                                  </w:object>
                                </w:r>
                              </w:p>
                              <w:p w14:paraId="30A42BD2" w14:textId="77777777" w:rsidR="007A4F90" w:rsidRPr="0016063F" w:rsidRDefault="007A4F90" w:rsidP="00673A40">
                                <w:pPr>
                                  <w:pStyle w:val="ListParagraph"/>
                                  <w:numPr>
                                    <w:ilvl w:val="0"/>
                                    <w:numId w:val="1"/>
                                  </w:numPr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 w:rsidRPr="008514D0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>a =1; b = –1:</w:t>
                                </w:r>
                                <w:r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 </w:t>
                                </w:r>
                                <w:r w:rsidRPr="00471A92">
                                  <w:rPr>
                                    <w:position w:val="-14"/>
                                  </w:rPr>
                                  <w:object w:dxaOrig="2337" w:dyaOrig="421" w14:anchorId="47F3CF50">
                                    <v:shape id="_x0000_i1258" type="#_x0000_t75" style="width:117pt;height:21pt" o:ole="">
                                      <v:imagedata r:id="rId11" o:title=""/>
                                    </v:shape>
                                    <o:OLEObject Type="Embed" ProgID="Equation.DSMT4" ShapeID="_x0000_i1258" DrawAspect="Content" ObjectID="_1687485269" r:id="rId298"/>
                                  </w:object>
                                </w:r>
                              </w:p>
                              <w:p w14:paraId="2531F434" w14:textId="37AFD8C5" w:rsidR="007A4F90" w:rsidRPr="0016063F" w:rsidRDefault="007A4F90" w:rsidP="007A4F90">
                                <w:pPr>
                                  <w:tabs>
                                    <w:tab w:val="left" w:pos="993"/>
                                  </w:tabs>
                                  <w:outlineLvl w:val="0"/>
                                  <w:rPr>
                                    <w:rFonts w:ascii="Chu Van An" w:hAnsi="Chu Van An" w:cs="Chu Van An"/>
                                    <w:lang w:val="es-ES"/>
                                  </w:rPr>
                                </w:pPr>
                                <w:r w:rsidRPr="008514D0">
                                  <w:rPr>
                                    <w:rFonts w:ascii="Chu Van An" w:hAnsi="Chu Van An" w:cs="Chu Van An"/>
                                    <w:b/>
                                    <w:iCs/>
                                    <w:color w:val="0000CC"/>
                                    <w:sz w:val="24"/>
                                    <w:szCs w:val="24"/>
                                  </w:rPr>
                                  <w:sym w:font="Wingdings" w:char="F0B2"/>
                                </w:r>
                                <w:r w:rsidRPr="007A4F90">
                                  <w:rPr>
                                    <w:rFonts w:ascii="Chu Van An" w:hAnsi="Chu Van An" w:cs="Chu Van An"/>
                                    <w:b/>
                                    <w:i/>
                                    <w:iCs/>
                                    <w:color w:val="FF0000"/>
                                    <w:lang w:val="es-ES"/>
                                  </w:rPr>
                                  <w:t>Ta có</w:t>
                                </w:r>
                                <w:r w:rsidRPr="0016063F">
                                  <w:rPr>
                                    <w:rFonts w:ascii="Chu Van An" w:hAnsi="Chu Van An" w:cs="Chu Van An"/>
                                    <w:b/>
                                    <w:i/>
                                    <w:iCs/>
                                    <w:color w:val="0000CC"/>
                                    <w:lang w:val="es-ES"/>
                                  </w:rPr>
                                  <w:t>:</w:t>
                                </w:r>
                                <w:r w:rsidRPr="0016063F">
                                  <w:rPr>
                                    <w:rFonts w:ascii="Chu Van An" w:hAnsi="Chu Van An" w:cs="Chu Van An"/>
                                    <w:b/>
                                    <w:color w:val="0000CC"/>
                                    <w:lang w:val="es-ES"/>
                                  </w:rPr>
                                  <w:t xml:space="preserve"> </w:t>
                                </w:r>
                                <w:r w:rsidRPr="0016063F">
                                  <w:rPr>
                                    <w:rFonts w:ascii="Chu Van An" w:hAnsi="Chu Van An" w:cs="Chu Van An"/>
                                    <w:color w:val="0000CC"/>
                                    <w:lang w:val="es-ES"/>
                                  </w:rPr>
                                  <w:t xml:space="preserve"> </w:t>
                                </w:r>
                                <w:r w:rsidRPr="0016063F">
                                  <w:rPr>
                                    <w:rFonts w:ascii="Chu Van An" w:hAnsi="Chu Van An" w:cs="Chu Van An"/>
                                    <w:position w:val="-12"/>
                                    <w:lang w:val="es-ES"/>
                                  </w:rPr>
                                  <w:object w:dxaOrig="3500" w:dyaOrig="400" w14:anchorId="6F6519A2">
                                    <v:shape id="_x0000_i1260" type="#_x0000_t75" style="width:175.5pt;height:20.25pt" o:ole="">
                                      <v:imagedata r:id="rId13" o:title=""/>
                                    </v:shape>
                                    <o:OLEObject Type="Embed" ProgID="Equation.DSMT4" ShapeID="_x0000_i1260" DrawAspect="Content" ObjectID="_1687485270" r:id="rId299"/>
                                  </w:object>
                                </w:r>
                              </w:p>
                              <w:p w14:paraId="08722B5D" w14:textId="77777777" w:rsidR="007A4F90" w:rsidRPr="0016063F" w:rsidRDefault="007A4F90" w:rsidP="00673A40">
                                <w:pPr>
                                  <w:pStyle w:val="ListParagraph"/>
                                  <w:numPr>
                                    <w:ilvl w:val="0"/>
                                    <w:numId w:val="3"/>
                                  </w:numPr>
                                  <w:tabs>
                                    <w:tab w:val="left" w:pos="993"/>
                                  </w:tabs>
                                  <w:ind w:left="709"/>
                                  <w:rPr>
                                    <w:rFonts w:ascii="Chu Van An" w:hAnsi="Chu Van An" w:cs="Chu Van An"/>
                                    <w:lang w:val="es-ES"/>
                                  </w:rPr>
                                </w:pPr>
                                <w:r w:rsidRPr="0016063F">
                                  <w:rPr>
                                    <w:position w:val="-12"/>
                                    <w:lang w:val="es-ES"/>
                                  </w:rPr>
                                  <w:object w:dxaOrig="2060" w:dyaOrig="400" w14:anchorId="1495596F">
                                    <v:shape id="_x0000_i1262" type="#_x0000_t75" style="width:103.5pt;height:20.25pt" o:ole="">
                                      <v:imagedata r:id="rId15" o:title=""/>
                                    </v:shape>
                                    <o:OLEObject Type="Embed" ProgID="Equation.DSMT4" ShapeID="_x0000_i1262" DrawAspect="Content" ObjectID="_1687485271" r:id="rId300"/>
                                  </w:object>
                                </w:r>
                              </w:p>
                              <w:p w14:paraId="1EF6324E" w14:textId="77777777" w:rsidR="007A4F90" w:rsidRPr="0016063F" w:rsidRDefault="007A4F90" w:rsidP="00673A40">
                                <w:pPr>
                                  <w:pStyle w:val="ListParagraph"/>
                                  <w:numPr>
                                    <w:ilvl w:val="0"/>
                                    <w:numId w:val="3"/>
                                  </w:numPr>
                                  <w:tabs>
                                    <w:tab w:val="left" w:pos="993"/>
                                  </w:tabs>
                                  <w:ind w:left="709"/>
                                  <w:rPr>
                                    <w:rFonts w:ascii="Chu Van An" w:hAnsi="Chu Van An" w:cs="Chu Van An"/>
                                    <w:lang w:val="es-ES"/>
                                  </w:rPr>
                                </w:pPr>
                                <w:r w:rsidRPr="0016063F">
                                  <w:rPr>
                                    <w:position w:val="-12"/>
                                    <w:lang w:val="es-ES"/>
                                  </w:rPr>
                                  <w:object w:dxaOrig="2900" w:dyaOrig="400" w14:anchorId="4094BB49">
                                    <v:shape id="_x0000_i1264" type="#_x0000_t75" style="width:145.5pt;height:20.25pt" o:ole="">
                                      <v:imagedata r:id="rId17" o:title=""/>
                                    </v:shape>
                                    <o:OLEObject Type="Embed" ProgID="Equation.DSMT4" ShapeID="_x0000_i1264" DrawAspect="Content" ObjectID="_1687485272" r:id="rId301"/>
                                  </w:object>
                                </w:r>
                              </w:p>
                              <w:p w14:paraId="5688C0B9" w14:textId="77777777" w:rsidR="007A4F90" w:rsidRDefault="007A4F90">
                                <w:pPr>
                                  <w:spacing w:line="258" w:lineRule="auto"/>
                                  <w:textDirection w:val="btLr"/>
                                </w:pPr>
                              </w:p>
                              <w:p w14:paraId="7BF8C05C" w14:textId="3FE7C612" w:rsidR="00E76256" w:rsidRDefault="00E76256" w:rsidP="00775A4B">
                                <w:pPr>
                                  <w:spacing w:line="360" w:lineRule="auto"/>
                                  <w:textDirection w:val="btLr"/>
                                </w:pPr>
                                <w:r>
                                  <w:rPr>
                                    <w:rFonts w:ascii="Chu Van An" w:eastAsia="Chu Van An" w:hAnsi="Chu Van An" w:cs="Chu Van An"/>
                                    <w:color w:val="0000CC"/>
                                    <w:sz w:val="24"/>
                                  </w:rPr>
                                  <w:t xml:space="preserve">  </w:t>
                                </w:r>
                              </w:p>
                              <w:p w14:paraId="10F887AE" w14:textId="77777777" w:rsidR="00E76256" w:rsidRDefault="00E76256">
                                <w:pPr>
                                  <w:spacing w:line="258" w:lineRule="auto"/>
                                  <w:textDirection w:val="btLr"/>
                                </w:pPr>
                              </w:p>
                              <w:p w14:paraId="2979D43C" w14:textId="77777777" w:rsidR="00E76256" w:rsidRDefault="00E76256">
                                <w:pPr>
                                  <w:spacing w:line="258" w:lineRule="auto"/>
                                  <w:ind w:firstLine="287"/>
                                  <w:jc w:val="both"/>
                                  <w:textDirection w:val="btLr"/>
                                </w:pPr>
                              </w:p>
                              <w:p w14:paraId="41CFDA36" w14:textId="77777777" w:rsidR="00E76256" w:rsidRDefault="00E76256">
                                <w:pPr>
                                  <w:spacing w:line="258" w:lineRule="auto"/>
                                  <w:ind w:left="287" w:firstLine="287"/>
                                  <w:textDirection w:val="btLr"/>
                                </w:pPr>
                              </w:p>
                              <w:p w14:paraId="5DF33058" w14:textId="77777777" w:rsidR="00E76256" w:rsidRDefault="00E76256">
                                <w:pPr>
                                  <w:spacing w:line="258" w:lineRule="auto"/>
                                  <w:textDirection w:val="btLr"/>
                                </w:pPr>
                              </w:p>
                              <w:p w14:paraId="55927AEE" w14:textId="77777777" w:rsidR="00E76256" w:rsidRDefault="00E76256">
                                <w:pPr>
                                  <w:spacing w:line="258" w:lineRule="auto"/>
                                  <w:ind w:firstLine="287"/>
                                  <w:jc w:val="both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45700" rIns="91425" bIns="45700" anchor="ctr" anchorCtr="0">
                            <a:noAutofit/>
                          </wps:bodyPr>
                        </wps:wsp>
                        <wpg:grpSp>
                          <wpg:cNvPr id="102" name="Group 102"/>
                          <wpg:cNvGrpSpPr/>
                          <wpg:grpSpPr>
                            <a:xfrm>
                              <a:off x="150812" y="0"/>
                              <a:ext cx="5641331" cy="571533"/>
                              <a:chOff x="150812" y="0"/>
                              <a:chExt cx="5641667" cy="571533"/>
                            </a:xfrm>
                          </wpg:grpSpPr>
                          <wpg:grpSp>
                            <wpg:cNvPr id="103" name="Group 103"/>
                            <wpg:cNvGrpSpPr/>
                            <wpg:grpSpPr>
                              <a:xfrm>
                                <a:off x="150812" y="0"/>
                                <a:ext cx="5641667" cy="485775"/>
                                <a:chOff x="150812" y="0"/>
                                <a:chExt cx="5641667" cy="485775"/>
                              </a:xfrm>
                            </wpg:grpSpPr>
                            <wpg:grpSp>
                              <wpg:cNvPr id="104" name="Group 104"/>
                              <wpg:cNvGrpSpPr/>
                              <wpg:grpSpPr>
                                <a:xfrm>
                                  <a:off x="184141" y="0"/>
                                  <a:ext cx="5608338" cy="485775"/>
                                  <a:chOff x="184141" y="0"/>
                                  <a:chExt cx="5608338" cy="485775"/>
                                </a:xfrm>
                              </wpg:grpSpPr>
                              <wps:wsp>
                                <wps:cNvPr id="105" name="Rectangle: Single Corner Snipped 105"/>
                                <wps:cNvSpPr/>
                                <wps:spPr>
                                  <a:xfrm>
                                    <a:off x="184141" y="38090"/>
                                    <a:ext cx="5608338" cy="447554"/>
                                  </a:xfrm>
                                  <a:prstGeom prst="snip1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7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C5537C4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106" name="Group 106"/>
                                <wpg:cNvGrpSpPr/>
                                <wpg:grpSpPr>
                                  <a:xfrm>
                                    <a:off x="1502180" y="0"/>
                                    <a:ext cx="4160911" cy="485775"/>
                                    <a:chOff x="1502180" y="0"/>
                                    <a:chExt cx="4160911" cy="485775"/>
                                  </a:xfrm>
                                </wpg:grpSpPr>
                                <wpg:grpSp>
                                  <wpg:cNvPr id="107" name="Group 107"/>
                                  <wpg:cNvGrpSpPr/>
                                  <wpg:grpSpPr>
                                    <a:xfrm>
                                      <a:off x="1611714" y="104387"/>
                                      <a:ext cx="4051377" cy="369570"/>
                                      <a:chOff x="1611714" y="104387"/>
                                      <a:chExt cx="4051377" cy="369570"/>
                                    </a:xfrm>
                                  </wpg:grpSpPr>
                                  <wps:wsp>
                                    <wps:cNvPr id="108" name="Arrow: Chevron 108"/>
                                    <wps:cNvSpPr/>
                                    <wps:spPr>
                                      <a:xfrm>
                                        <a:off x="1761732" y="105161"/>
                                        <a:ext cx="3901359" cy="323464"/>
                                      </a:xfrm>
                                      <a:prstGeom prst="chevron">
                                        <a:avLst>
                                          <a:gd name="adj" fmla="val 21429"/>
                                        </a:avLst>
                                      </a:pr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97000">
                                            <a:srgbClr val="FFFFFF"/>
                                          </a:gs>
                                          <a:gs pos="100000">
                                            <a:srgbClr val="63A0CB"/>
                                          </a:gs>
                                        </a:gsLst>
                                        <a:path path="circle">
                                          <a:fillToRect r="100000" b="100000"/>
                                        </a:path>
                                        <a:tileRect l="-100000" t="-100000"/>
                                      </a:gradFill>
                                      <a:ln w="15875" cap="flat" cmpd="sng">
                                        <a:solidFill>
                                          <a:srgbClr val="C793FB"/>
                                        </a:solidFill>
                                        <a:prstDash val="solid"/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  <a:effectLst>
                                        <a:outerShdw blurRad="57785" dist="33020" dir="3180000" algn="ctr">
                                          <a:srgbClr val="000000">
                                            <a:alpha val="29803"/>
                                          </a:srgbClr>
                                        </a:outerShdw>
                                      </a:effectLst>
                                    </wps:spPr>
                                    <wps:txbx>
                                      <w:txbxContent>
                                        <w:p w14:paraId="58B8A83A" w14:textId="1E9CDC6D" w:rsidR="00E76256" w:rsidRDefault="00A80FEB">
                                          <w:pPr>
                                            <w:spacing w:line="255" w:lineRule="auto"/>
                                            <w:textDirection w:val="btLr"/>
                                          </w:pPr>
                                          <w:r w:rsidRPr="00755574">
                                            <w:rPr>
                                              <w:rFonts w:ascii="Chu Van An" w:hAnsi="Chu Van An" w:cs="Chu Van An"/>
                                              <w:b/>
                                              <w:i/>
                                              <w:iCs/>
                                              <w:color w:val="0000CC"/>
                                              <w:sz w:val="24"/>
                                              <w:szCs w:val="24"/>
                                            </w:rPr>
                                            <w:t>Tìm hệ số, số hạng trong khai triển nhị thức Newton</w:t>
                                          </w:r>
                                        </w:p>
                                      </w:txbxContent>
                                    </wps:txbx>
                                    <wps:bodyPr spcFirstLastPara="1" wrap="square" lIns="91425" tIns="45700" rIns="91425" bIns="45700" anchor="ctr" anchorCtr="0">
                                      <a:noAutofit/>
                                    </wps:bodyPr>
                                  </wps:wsp>
                                  <wpg:grpSp>
                                    <wpg:cNvPr id="109" name="Group 109"/>
                                    <wpg:cNvGrpSpPr/>
                                    <wpg:grpSpPr>
                                      <a:xfrm>
                                        <a:off x="1611714" y="104387"/>
                                        <a:ext cx="342900" cy="369570"/>
                                        <a:chOff x="1611714" y="104387"/>
                                        <a:chExt cx="342900" cy="369570"/>
                                      </a:xfrm>
                                    </wpg:grpSpPr>
                                    <wps:wsp>
                                      <wps:cNvPr id="110" name="Freeform: Shape 110"/>
                                      <wps:cNvSpPr/>
                                      <wps:spPr>
                                        <a:xfrm>
                                          <a:off x="1642673" y="104387"/>
                                          <a:ext cx="228599" cy="276226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826136" h="866775" extrusionOk="0">
                                              <a:moveTo>
                                                <a:pt x="413068" y="0"/>
                                              </a:moveTo>
                                              <a:lnTo>
                                                <a:pt x="640742" y="238874"/>
                                              </a:lnTo>
                                              <a:lnTo>
                                                <a:pt x="644018" y="239879"/>
                                              </a:lnTo>
                                              <a:cubicBezTo>
                                                <a:pt x="753895" y="281816"/>
                                                <a:pt x="826136" y="352835"/>
                                                <a:pt x="826136" y="433387"/>
                                              </a:cubicBezTo>
                                              <a:cubicBezTo>
                                                <a:pt x="826136" y="513939"/>
                                                <a:pt x="753895" y="584959"/>
                                                <a:pt x="644018" y="626896"/>
                                              </a:cubicBezTo>
                                              <a:lnTo>
                                                <a:pt x="640744" y="627900"/>
                                              </a:lnTo>
                                              <a:lnTo>
                                                <a:pt x="413068" y="866775"/>
                                              </a:lnTo>
                                              <a:lnTo>
                                                <a:pt x="185392" y="627899"/>
                                              </a:lnTo>
                                              <a:lnTo>
                                                <a:pt x="182118" y="626896"/>
                                              </a:lnTo>
                                              <a:cubicBezTo>
                                                <a:pt x="94217" y="593346"/>
                                                <a:pt x="30402" y="541184"/>
                                                <a:pt x="8392" y="480418"/>
                                              </a:cubicBez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7"/>
                                              </a:lnTo>
                                              <a:cubicBezTo>
                                                <a:pt x="0" y="352835"/>
                                                <a:pt x="72241" y="281816"/>
                                                <a:pt x="182118" y="239879"/>
                                              </a:cubicBezTo>
                                              <a:lnTo>
                                                <a:pt x="185394" y="238874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gradFill>
                                          <a:gsLst>
                                            <a:gs pos="0">
                                              <a:srgbClr val="FFFFE5"/>
                                            </a:gs>
                                            <a:gs pos="47000">
                                              <a:srgbClr val="FFFFB3"/>
                                            </a:gs>
                                            <a:gs pos="55000">
                                              <a:srgbClr val="0000CC"/>
                                            </a:gs>
                                            <a:gs pos="100000">
                                              <a:srgbClr val="0000CC"/>
                                            </a:gs>
                                          </a:gsLst>
                                          <a:path path="circle">
                                            <a:fillToRect l="50000" t="50000" r="50000" b="50000"/>
                                          </a:path>
                                          <a:tileRect/>
                                        </a:gradFill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7CDB5FC6" w14:textId="77777777" w:rsidR="00E76256" w:rsidRDefault="00E76256">
                                            <w:pPr>
                                              <w:spacing w:after="0" w:line="240" w:lineRule="auto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111" name="Rectangle 111"/>
                                      <wps:cNvSpPr/>
                                      <wps:spPr>
                                        <a:xfrm>
                                          <a:off x="1611714" y="104387"/>
                                          <a:ext cx="342900" cy="3695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2D587EA7" w14:textId="77777777" w:rsidR="00E76256" w:rsidRDefault="00E76256">
                                            <w:pPr>
                                              <w:spacing w:line="255" w:lineRule="auto"/>
                                              <w:textDirection w:val="btLr"/>
                                            </w:pPr>
                                            <w:r>
                                              <w:rPr>
                                                <w:rFonts w:ascii="Cambria Math" w:eastAsia="Cambria Math" w:hAnsi="Cambria Math" w:cs="Cambria Math"/>
                                                <w:color w:val="C00000"/>
                                              </w:rPr>
                                              <w:t>▣</w:t>
                                            </w:r>
                                          </w:p>
                                        </w:txbxContent>
                                      </wps:txbx>
                                      <wps:bodyPr spcFirstLastPara="1" wrap="square" lIns="91425" tIns="45700" rIns="91425" bIns="45700" anchor="t" anchorCtr="0">
                                        <a:noAutofit/>
                                      </wps:bodyPr>
                                    </wps:wsp>
                                  </wpg:grpSp>
                                </wpg:grpSp>
                                <wpg:grpSp>
                                  <wpg:cNvPr id="112" name="Group 112"/>
                                  <wpg:cNvGrpSpPr/>
                                  <wpg:grpSpPr>
                                    <a:xfrm>
                                      <a:off x="1502180" y="0"/>
                                      <a:ext cx="219072" cy="485775"/>
                                      <a:chOff x="1502180" y="0"/>
                                      <a:chExt cx="219072" cy="485775"/>
                                    </a:xfrm>
                                  </wpg:grpSpPr>
                                  <wps:wsp>
                                    <wps:cNvPr id="113" name="Freeform: Shape 113"/>
                                    <wps:cNvSpPr/>
                                    <wps:spPr>
                                      <a:xfrm rot="10800000">
                                        <a:off x="1602190" y="43248"/>
                                        <a:ext cx="119062" cy="43300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352426" h="590550" extrusionOk="0">
                                            <a:moveTo>
                                              <a:pt x="352426" y="590550"/>
                                            </a:moveTo>
                                            <a:lnTo>
                                              <a:pt x="152402" y="590550"/>
                                            </a:lnTo>
                                            <a:lnTo>
                                              <a:pt x="112766" y="488158"/>
                                            </a:lnTo>
                                            <a:lnTo>
                                              <a:pt x="52398" y="488158"/>
                                            </a:lnTo>
                                            <a:cubicBezTo>
                                              <a:pt x="23449" y="488158"/>
                                              <a:pt x="0" y="401785"/>
                                              <a:pt x="0" y="295276"/>
                                            </a:cubicBezTo>
                                            <a:cubicBezTo>
                                              <a:pt x="0" y="188766"/>
                                              <a:pt x="23449" y="102393"/>
                                              <a:pt x="52398" y="102393"/>
                                            </a:cubicBezTo>
                                            <a:lnTo>
                                              <a:pt x="112765" y="102393"/>
                                            </a:lnTo>
                                            <a:lnTo>
                                              <a:pt x="152402" y="0"/>
                                            </a:lnTo>
                                            <a:lnTo>
                                              <a:pt x="352426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73000">
                                            <a:srgbClr val="FFFFFF"/>
                                          </a:gs>
                                          <a:gs pos="100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t="100000" r="100000"/>
                                        </a:path>
                                        <a:tileRect l="-100000" b="-100000"/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05875EBA" w14:textId="77777777" w:rsidR="00E76256" w:rsidRDefault="00E76256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114" name="Flowchart: Terminator 114"/>
                                    <wps:cNvSpPr/>
                                    <wps:spPr>
                                      <a:xfrm flipH="1">
                                        <a:off x="1502180" y="0"/>
                                        <a:ext cx="109534" cy="485775"/>
                                      </a:xfrm>
                                      <a:prstGeom prst="flowChartTerminator">
                                        <a:avLst/>
                                      </a:pr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77000">
                                            <a:srgbClr val="FFFFFF"/>
                                          </a:gs>
                                          <a:gs pos="100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t="100000" r="100000"/>
                                        </a:path>
                                        <a:tileRect l="-100000" b="-100000"/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66D443F9" w14:textId="77777777" w:rsidR="00E76256" w:rsidRDefault="00E76256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  <wps:wsp>
                              <wps:cNvPr id="115" name="Flowchart: Direct Access Storage 115"/>
                              <wps:cNvSpPr/>
                              <wps:spPr>
                                <a:xfrm>
                                  <a:off x="150812" y="2668"/>
                                  <a:ext cx="109534" cy="483107"/>
                                </a:xfrm>
                                <a:prstGeom prst="flowChartMagneticDrum">
                                  <a:avLst/>
                                </a:prstGeom>
                                <a:gradFill>
                                  <a:gsLst>
                                    <a:gs pos="0">
                                      <a:srgbClr val="FFFFF7"/>
                                    </a:gs>
                                    <a:gs pos="52000">
                                      <a:srgbClr val="FFFFFF"/>
                                    </a:gs>
                                    <a:gs pos="100000">
                                      <a:srgbClr val="FFFF00"/>
                                    </a:gs>
                                  </a:gsLst>
                                  <a:path path="circle">
                                    <a:fillToRect t="100000" r="100000"/>
                                  </a:path>
                                  <a:tileRect l="-100000" b="-100000"/>
                                </a:gra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E062E45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</wpg:grpSp>
                          <wpg:grpSp>
                            <wpg:cNvPr id="116" name="Group 116"/>
                            <wpg:cNvGrpSpPr/>
                            <wpg:grpSpPr>
                              <a:xfrm>
                                <a:off x="327030" y="38100"/>
                                <a:ext cx="1349773" cy="533433"/>
                                <a:chOff x="327030" y="38100"/>
                                <a:chExt cx="1349773" cy="533433"/>
                              </a:xfrm>
                            </wpg:grpSpPr>
                            <wps:wsp>
                              <wps:cNvPr id="117" name="Flowchart: Preparation 117"/>
                              <wps:cNvSpPr/>
                              <wps:spPr>
                                <a:xfrm>
                                  <a:off x="327030" y="38100"/>
                                  <a:ext cx="1173959" cy="369332"/>
                                </a:xfrm>
                                <a:prstGeom prst="flowChartPreparation">
                                  <a:avLst/>
                                </a:prstGeom>
                                <a:gradFill>
                                  <a:gsLst>
                                    <a:gs pos="0">
                                      <a:srgbClr val="FFFFFF"/>
                                    </a:gs>
                                    <a:gs pos="29000">
                                      <a:srgbClr val="FFFFFF"/>
                                    </a:gs>
                                    <a:gs pos="50000">
                                      <a:srgbClr val="FFFFB3"/>
                                    </a:gs>
                                    <a:gs pos="85000">
                                      <a:srgbClr val="C793FB"/>
                                    </a:gs>
                                    <a:gs pos="96000">
                                      <a:srgbClr val="FFFFF7"/>
                                    </a:gs>
                                    <a:gs pos="100000">
                                      <a:srgbClr val="FFFFF7"/>
                                    </a:gs>
                                  </a:gsLst>
                                  <a:path path="circle">
                                    <a:fillToRect l="50000" t="50000" r="50000" b="50000"/>
                                  </a:path>
                                  <a:tileRect/>
                                </a:gradFill>
                                <a:ln>
                                  <a:noFill/>
                                </a:ln>
                                <a:effectLst>
                                  <a:outerShdw blurRad="44450" dist="27940" dir="5400000" algn="ctr">
                                    <a:srgbClr val="000000">
                                      <a:alpha val="31764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14:paraId="1C57B83E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118" name="Rectangle 118"/>
                              <wps:cNvSpPr/>
                              <wps:spPr>
                                <a:xfrm>
                                  <a:off x="392757" y="43213"/>
                                  <a:ext cx="1284046" cy="5283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>
                                  <a:outerShdw blurRad="44450" dist="27940" dir="5400000" algn="ctr">
                                    <a:srgbClr val="000000">
                                      <a:alpha val="31764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14:paraId="055DE2AC" w14:textId="77777777" w:rsidR="00E76256" w:rsidRDefault="00E76256">
                                    <w:pPr>
                                      <w:spacing w:line="255" w:lineRule="auto"/>
                                      <w:textDirection w:val="btLr"/>
                                    </w:pP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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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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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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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</w:t>
                                    </w:r>
                                    <w:r>
                                      <w:rPr>
                                        <w:rFonts w:ascii="Cambria Math" w:eastAsia="Cambria Math" w:hAnsi="Cambria Math" w:cs="Cambria Math"/>
                                        <w:color w:val="C00000"/>
                                        <w:sz w:val="36"/>
                                      </w:rPr>
                                      <w:t>②</w:t>
                                    </w:r>
                                  </w:p>
                                </w:txbxContent>
                              </wps:txbx>
                              <wps:bodyPr spcFirstLastPara="1" wrap="square" lIns="91425" tIns="45700" rIns="91425" bIns="45700" anchor="t" anchorCtr="0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F50532B" id="Group 98" o:spid="_x0000_s1123" style="width:509.25pt;height:299.25pt;mso-position-horizontal-relative:char;mso-position-vertical-relative:line" coordorigin="21122,29465" coordsize="64674,38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">
                <v:group id="Group 99" o:spid="_x0000_s1124" style="position:absolute;left:21122;top:29465;width:64675;height:38005" coordorigin="-1104" coordsize="64674,38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  <v:rect id="Rectangle 100" o:spid="_x0000_s1125" style="position:absolute;left:-1104;width:64673;height:1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" filled="f" stroked="f">
                    <v:textbox inset="2.53958mm,2.53958mm,2.53958mm,2.53958mm">
                      <w:txbxContent>
                        <w:p w14:paraId="191BDC34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shape id="Freeform: Shape 101" o:spid="_x0000_s1126" style="position:absolute;left:-1104;top:2532;width:64673;height:35472;visibility:visible;mso-wrap-style:square;v-text-anchor:middle" coordsize="6435090,15335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" adj="-11796480,,5400" path="m14522,l6324830,v60895,,110260,49365,110260,110260l6435090,1519003v,8020,-6502,14522,-14522,14522l110260,1533525c49365,1533525,,1484160,,1423265l,14522c,6502,6502,,14522,xe" fillcolor="#fefff7" strokecolor="#4d6d1e" strokeweight="1.25pt">
                    <v:fill color2="#f2fffe" focusposition=".5,.5" focussize="" colors="0 #fefff7;5207f #fdfff8;39450f #f5fffd;47186f #f5fffd;49889f #f3fffe;64225f #efffff;64881f #fffffb;1 #f2fffe" focus="100%" type="gradientRadial"/>
                    <v:stroke startarrowwidth="narrow" startarrowlength="short" endarrowwidth="narrow" endarrowlength="short" joinstyle="miter"/>
                    <v:formulas/>
                    <v:path arrowok="t" o:extrusionok="f" o:connecttype="custom" textboxrect="0,0,6435090,1533525"/>
                    <v:textbox inset="2.53958mm,1.2694mm,2.53958mm,1.2694mm">
                      <w:txbxContent>
                        <w:p w14:paraId="6CA87A7C" w14:textId="77777777" w:rsidR="00E76256" w:rsidRDefault="00E76256">
                          <w:pPr>
                            <w:spacing w:line="258" w:lineRule="auto"/>
                            <w:jc w:val="both"/>
                            <w:textDirection w:val="btLr"/>
                          </w:pPr>
                        </w:p>
                        <w:p w14:paraId="166FDAAA" w14:textId="16585A31" w:rsidR="00E76256" w:rsidRDefault="007A4F90">
                          <w:pPr>
                            <w:spacing w:line="258" w:lineRule="auto"/>
                            <w:textDirection w:val="btLr"/>
                            <w:rPr>
                              <w:rFonts w:ascii="Chu Van An" w:eastAsia="Chu Van An" w:hAnsi="Chu Van An" w:cs="Chu Van An"/>
                              <w:b/>
                              <w:i/>
                              <w:color w:val="0000CC"/>
                              <w:sz w:val="24"/>
                            </w:rPr>
                          </w:pPr>
                          <w:r>
                            <w:rPr>
                              <w:rFonts w:ascii="Chu Van An" w:eastAsia="Chu Van An" w:hAnsi="Chu Van An" w:cs="Chu Van An"/>
                              <w:b/>
                              <w:iCs/>
                              <w:color w:val="0000CC"/>
                              <w:sz w:val="24"/>
                            </w:rPr>
                            <w:sym w:font="Wingdings" w:char="F071"/>
                          </w:r>
                          <w:r>
                            <w:rPr>
                              <w:rFonts w:ascii="Chu Van An" w:eastAsia="Chu Van An" w:hAnsi="Chu Van An" w:cs="Chu Van An"/>
                              <w:b/>
                              <w:iCs/>
                              <w:color w:val="0000CC"/>
                              <w:sz w:val="24"/>
                            </w:rPr>
                            <w:t>_</w:t>
                          </w:r>
                          <w:r w:rsidR="00E76256">
                            <w:rPr>
                              <w:rFonts w:ascii="Chu Van An" w:eastAsia="Chu Van An" w:hAnsi="Chu Van An" w:cs="Chu Van An"/>
                              <w:b/>
                              <w:i/>
                              <w:color w:val="0000CC"/>
                              <w:sz w:val="24"/>
                            </w:rPr>
                            <w:t xml:space="preserve">Phương pháp: </w:t>
                          </w:r>
                        </w:p>
                        <w:p w14:paraId="24E1AFB2" w14:textId="77777777" w:rsidR="007A4F90" w:rsidRPr="00471A92" w:rsidRDefault="007A4F90" w:rsidP="007A4F90">
                          <w:pPr>
                            <w:rPr>
                              <w:rFonts w:ascii="Chu Van An" w:hAnsi="Chu Van An" w:cs="Chu Van An"/>
                              <w:b/>
                              <w:i/>
                              <w:sz w:val="24"/>
                              <w:szCs w:val="24"/>
                            </w:rPr>
                          </w:pPr>
                          <w:r w:rsidRPr="008514D0">
                            <w:rPr>
                              <w:rFonts w:ascii="Chu Van An" w:hAnsi="Chu Van An" w:cs="Chu Van An"/>
                              <w:b/>
                              <w:iCs/>
                              <w:color w:val="0000CC"/>
                              <w:sz w:val="24"/>
                              <w:szCs w:val="24"/>
                            </w:rPr>
                            <w:sym w:font="Wingdings" w:char="F0B2"/>
                          </w:r>
                          <w:r>
                            <w:rPr>
                              <w:rFonts w:ascii="Chu Van An" w:hAnsi="Chu Van An" w:cs="Chu Van An"/>
                              <w:b/>
                              <w:i/>
                              <w:color w:val="FF0000"/>
                              <w:sz w:val="24"/>
                              <w:szCs w:val="24"/>
                            </w:rPr>
                            <w:t>Định lý</w:t>
                          </w:r>
                          <w:r w:rsidRPr="00471A92">
                            <w:rPr>
                              <w:rFonts w:ascii="Chu Van An" w:hAnsi="Chu Van An" w:cs="Chu Van An"/>
                              <w:b/>
                              <w:i/>
                              <w:color w:val="FF0000"/>
                              <w:sz w:val="24"/>
                              <w:szCs w:val="24"/>
                            </w:rPr>
                            <w:t>:</w:t>
                          </w:r>
                        </w:p>
                        <w:p w14:paraId="011E00C8" w14:textId="7E0FE819" w:rsidR="007A4F90" w:rsidRPr="008F2A17" w:rsidRDefault="008F2A17" w:rsidP="00673A40">
                          <w:pPr>
                            <w:pStyle w:val="ListParagraph"/>
                            <w:numPr>
                              <w:ilvl w:val="0"/>
                              <w:numId w:val="11"/>
                            </w:numPr>
                            <w:rPr>
                              <w:rFonts w:ascii="Chu Van An" w:hAnsi="Chu Van An" w:cs="Chu Van An"/>
                              <w:i/>
                              <w:szCs w:val="24"/>
                            </w:rPr>
                          </w:pPr>
                          <w:r w:rsidRPr="008F2A17">
                            <w:rPr>
                              <w:position w:val="-30"/>
                            </w:rPr>
                            <w:object w:dxaOrig="7540" w:dyaOrig="740" w14:anchorId="57565884">
                              <v:shape id="_x0000_i4228" type="#_x0000_t75" style="width:377.25pt;height:36.75pt" o:ole="">
                                <v:imagedata r:id="rId295" o:title=""/>
                              </v:shape>
                              <o:OLEObject Type="Embed" ProgID="Equation.DSMT4" ShapeID="_x0000_i4228" DrawAspect="Content" ObjectID="_1687485267" r:id="rId302"/>
                            </w:object>
                          </w:r>
                          <w:r w:rsidR="007A4F90" w:rsidRPr="008F2A17">
                            <w:rPr>
                              <w:rFonts w:ascii="Chu Van An" w:hAnsi="Chu Van An" w:cs="Chu Van An"/>
                              <w:i/>
                              <w:szCs w:val="24"/>
                            </w:rPr>
                            <w:t xml:space="preserve">  (1)</w:t>
                          </w:r>
                        </w:p>
                        <w:p w14:paraId="7710A636" w14:textId="77777777" w:rsidR="007A4F90" w:rsidRPr="00471A92" w:rsidRDefault="007A4F90" w:rsidP="007A4F90">
                          <w:pPr>
                            <w:rPr>
                              <w:rFonts w:ascii="Chu Van An" w:hAnsi="Chu Van An" w:cs="Chu Van An"/>
                              <w:b/>
                              <w:i/>
                              <w:sz w:val="24"/>
                              <w:szCs w:val="24"/>
                            </w:rPr>
                          </w:pPr>
                          <w:r w:rsidRPr="008514D0">
                            <w:rPr>
                              <w:rFonts w:ascii="Chu Van An" w:hAnsi="Chu Van An" w:cs="Chu Van An"/>
                              <w:b/>
                              <w:iCs/>
                              <w:color w:val="0000CC"/>
                              <w:sz w:val="24"/>
                              <w:szCs w:val="24"/>
                            </w:rPr>
                            <w:sym w:font="Wingdings" w:char="F0B2"/>
                          </w:r>
                          <w:r w:rsidRPr="00471A92">
                            <w:rPr>
                              <w:rFonts w:ascii="Chu Van An" w:hAnsi="Chu Van An" w:cs="Chu Van An"/>
                              <w:b/>
                              <w:i/>
                              <w:color w:val="FF0000"/>
                              <w:sz w:val="24"/>
                              <w:szCs w:val="24"/>
                            </w:rPr>
                            <w:t>Hệ quả:</w:t>
                          </w:r>
                        </w:p>
                        <w:p w14:paraId="54C5503E" w14:textId="77777777" w:rsidR="007A4F90" w:rsidRPr="008514D0" w:rsidRDefault="007A4F90" w:rsidP="00673A40">
                          <w:pPr>
                            <w:pStyle w:val="ListParagraph"/>
                            <w:numPr>
                              <w:ilvl w:val="0"/>
                              <w:numId w:val="1"/>
                            </w:numPr>
                            <w:jc w:val="both"/>
                            <w:rPr>
                              <w:rFonts w:ascii="Chu Van An" w:hAnsi="Chu Van An" w:cs="Chu Van An"/>
                              <w:i/>
                              <w:szCs w:val="24"/>
                            </w:rPr>
                          </w:pPr>
                          <w:r w:rsidRPr="008514D0">
                            <w:rPr>
                              <w:rFonts w:ascii="Chu Van An" w:hAnsi="Chu Van An" w:cs="Chu Van An"/>
                              <w:i/>
                              <w:szCs w:val="24"/>
                            </w:rPr>
                            <w:t xml:space="preserve">a = b = 1: </w:t>
                          </w:r>
                          <w:r w:rsidRPr="00471A92">
                            <w:rPr>
                              <w:position w:val="-14"/>
                            </w:rPr>
                            <w:object w:dxaOrig="2024" w:dyaOrig="462" w14:anchorId="268E9B98">
                              <v:shape id="_x0000_i1256" type="#_x0000_t75" style="width:101.25pt;height:24pt" o:ole="">
                                <v:imagedata r:id="rId9" o:title=""/>
                              </v:shape>
                              <o:OLEObject Type="Embed" ProgID="Equation.DSMT4" ShapeID="_x0000_i1256" DrawAspect="Content" ObjectID="_1687485268" r:id="rId303"/>
                            </w:object>
                          </w:r>
                        </w:p>
                        <w:p w14:paraId="30A42BD2" w14:textId="77777777" w:rsidR="007A4F90" w:rsidRPr="0016063F" w:rsidRDefault="007A4F90" w:rsidP="00673A40">
                          <w:pPr>
                            <w:pStyle w:val="ListParagraph"/>
                            <w:numPr>
                              <w:ilvl w:val="0"/>
                              <w:numId w:val="1"/>
                            </w:numPr>
                            <w:jc w:val="both"/>
                            <w:rPr>
                              <w:rFonts w:ascii="Chu Van An" w:hAnsi="Chu Van An" w:cs="Chu Van An"/>
                              <w:i/>
                              <w:szCs w:val="24"/>
                            </w:rPr>
                          </w:pPr>
                          <w:r w:rsidRPr="008514D0">
                            <w:rPr>
                              <w:rFonts w:ascii="Chu Van An" w:hAnsi="Chu Van An" w:cs="Chu Van An"/>
                              <w:i/>
                              <w:szCs w:val="24"/>
                            </w:rPr>
                            <w:t>a =1; b = –1:</w:t>
                          </w:r>
                          <w:r>
                            <w:rPr>
                              <w:rFonts w:ascii="Chu Van An" w:hAnsi="Chu Van An" w:cs="Chu Van An"/>
                              <w:i/>
                              <w:szCs w:val="24"/>
                            </w:rPr>
                            <w:t xml:space="preserve"> </w:t>
                          </w:r>
                          <w:r w:rsidRPr="00471A92">
                            <w:rPr>
                              <w:position w:val="-14"/>
                            </w:rPr>
                            <w:object w:dxaOrig="2337" w:dyaOrig="421" w14:anchorId="47F3CF50">
                              <v:shape id="_x0000_i1258" type="#_x0000_t75" style="width:117pt;height:21pt" o:ole="">
                                <v:imagedata r:id="rId11" o:title=""/>
                              </v:shape>
                              <o:OLEObject Type="Embed" ProgID="Equation.DSMT4" ShapeID="_x0000_i1258" DrawAspect="Content" ObjectID="_1687485269" r:id="rId304"/>
                            </w:object>
                          </w:r>
                        </w:p>
                        <w:p w14:paraId="2531F434" w14:textId="37AFD8C5" w:rsidR="007A4F90" w:rsidRPr="0016063F" w:rsidRDefault="007A4F90" w:rsidP="007A4F90">
                          <w:pPr>
                            <w:tabs>
                              <w:tab w:val="left" w:pos="993"/>
                            </w:tabs>
                            <w:outlineLvl w:val="0"/>
                            <w:rPr>
                              <w:rFonts w:ascii="Chu Van An" w:hAnsi="Chu Van An" w:cs="Chu Van An"/>
                              <w:lang w:val="es-ES"/>
                            </w:rPr>
                          </w:pPr>
                          <w:r w:rsidRPr="008514D0">
                            <w:rPr>
                              <w:rFonts w:ascii="Chu Van An" w:hAnsi="Chu Van An" w:cs="Chu Van An"/>
                              <w:b/>
                              <w:iCs/>
                              <w:color w:val="0000CC"/>
                              <w:sz w:val="24"/>
                              <w:szCs w:val="24"/>
                            </w:rPr>
                            <w:sym w:font="Wingdings" w:char="F0B2"/>
                          </w:r>
                          <w:r w:rsidRPr="007A4F90">
                            <w:rPr>
                              <w:rFonts w:ascii="Chu Van An" w:hAnsi="Chu Van An" w:cs="Chu Van An"/>
                              <w:b/>
                              <w:i/>
                              <w:iCs/>
                              <w:color w:val="FF0000"/>
                              <w:lang w:val="es-ES"/>
                            </w:rPr>
                            <w:t>Ta có</w:t>
                          </w:r>
                          <w:r w:rsidRPr="0016063F">
                            <w:rPr>
                              <w:rFonts w:ascii="Chu Van An" w:hAnsi="Chu Van An" w:cs="Chu Van An"/>
                              <w:b/>
                              <w:i/>
                              <w:iCs/>
                              <w:color w:val="0000CC"/>
                              <w:lang w:val="es-ES"/>
                            </w:rPr>
                            <w:t>:</w:t>
                          </w:r>
                          <w:r w:rsidRPr="0016063F">
                            <w:rPr>
                              <w:rFonts w:ascii="Chu Van An" w:hAnsi="Chu Van An" w:cs="Chu Van An"/>
                              <w:b/>
                              <w:color w:val="0000CC"/>
                              <w:lang w:val="es-ES"/>
                            </w:rPr>
                            <w:t xml:space="preserve"> </w:t>
                          </w:r>
                          <w:r w:rsidRPr="0016063F">
                            <w:rPr>
                              <w:rFonts w:ascii="Chu Van An" w:hAnsi="Chu Van An" w:cs="Chu Van An"/>
                              <w:color w:val="0000CC"/>
                              <w:lang w:val="es-ES"/>
                            </w:rPr>
                            <w:t xml:space="preserve"> </w:t>
                          </w:r>
                          <w:r w:rsidRPr="0016063F">
                            <w:rPr>
                              <w:rFonts w:ascii="Chu Van An" w:hAnsi="Chu Van An" w:cs="Chu Van An"/>
                              <w:position w:val="-12"/>
                              <w:lang w:val="es-ES"/>
                            </w:rPr>
                            <w:object w:dxaOrig="3500" w:dyaOrig="400" w14:anchorId="6F6519A2">
                              <v:shape id="_x0000_i1260" type="#_x0000_t75" style="width:175.5pt;height:20.25pt" o:ole="">
                                <v:imagedata r:id="rId13" o:title=""/>
                              </v:shape>
                              <o:OLEObject Type="Embed" ProgID="Equation.DSMT4" ShapeID="_x0000_i1260" DrawAspect="Content" ObjectID="_1687485270" r:id="rId305"/>
                            </w:object>
                          </w:r>
                        </w:p>
                        <w:p w14:paraId="08722B5D" w14:textId="77777777" w:rsidR="007A4F90" w:rsidRPr="0016063F" w:rsidRDefault="007A4F90" w:rsidP="00673A40">
                          <w:pPr>
                            <w:pStyle w:val="ListParagraph"/>
                            <w:numPr>
                              <w:ilvl w:val="0"/>
                              <w:numId w:val="3"/>
                            </w:numPr>
                            <w:tabs>
                              <w:tab w:val="left" w:pos="993"/>
                            </w:tabs>
                            <w:ind w:left="709"/>
                            <w:rPr>
                              <w:rFonts w:ascii="Chu Van An" w:hAnsi="Chu Van An" w:cs="Chu Van An"/>
                              <w:lang w:val="es-ES"/>
                            </w:rPr>
                          </w:pPr>
                          <w:r w:rsidRPr="0016063F">
                            <w:rPr>
                              <w:position w:val="-12"/>
                              <w:lang w:val="es-ES"/>
                            </w:rPr>
                            <w:object w:dxaOrig="2060" w:dyaOrig="400" w14:anchorId="1495596F">
                              <v:shape id="_x0000_i1262" type="#_x0000_t75" style="width:103.5pt;height:20.25pt" o:ole="">
                                <v:imagedata r:id="rId15" o:title=""/>
                              </v:shape>
                              <o:OLEObject Type="Embed" ProgID="Equation.DSMT4" ShapeID="_x0000_i1262" DrawAspect="Content" ObjectID="_1687485271" r:id="rId306"/>
                            </w:object>
                          </w:r>
                        </w:p>
                        <w:p w14:paraId="1EF6324E" w14:textId="77777777" w:rsidR="007A4F90" w:rsidRPr="0016063F" w:rsidRDefault="007A4F90" w:rsidP="00673A40">
                          <w:pPr>
                            <w:pStyle w:val="ListParagraph"/>
                            <w:numPr>
                              <w:ilvl w:val="0"/>
                              <w:numId w:val="3"/>
                            </w:numPr>
                            <w:tabs>
                              <w:tab w:val="left" w:pos="993"/>
                            </w:tabs>
                            <w:ind w:left="709"/>
                            <w:rPr>
                              <w:rFonts w:ascii="Chu Van An" w:hAnsi="Chu Van An" w:cs="Chu Van An"/>
                              <w:lang w:val="es-ES"/>
                            </w:rPr>
                          </w:pPr>
                          <w:r w:rsidRPr="0016063F">
                            <w:rPr>
                              <w:position w:val="-12"/>
                              <w:lang w:val="es-ES"/>
                            </w:rPr>
                            <w:object w:dxaOrig="2900" w:dyaOrig="400" w14:anchorId="4094BB49">
                              <v:shape id="_x0000_i1264" type="#_x0000_t75" style="width:145.5pt;height:20.25pt" o:ole="">
                                <v:imagedata r:id="rId17" o:title=""/>
                              </v:shape>
                              <o:OLEObject Type="Embed" ProgID="Equation.DSMT4" ShapeID="_x0000_i1264" DrawAspect="Content" ObjectID="_1687485272" r:id="rId307"/>
                            </w:object>
                          </w:r>
                        </w:p>
                        <w:p w14:paraId="5688C0B9" w14:textId="77777777" w:rsidR="007A4F90" w:rsidRDefault="007A4F90">
                          <w:pPr>
                            <w:spacing w:line="258" w:lineRule="auto"/>
                            <w:textDirection w:val="btLr"/>
                          </w:pPr>
                        </w:p>
                        <w:p w14:paraId="7BF8C05C" w14:textId="3FE7C612" w:rsidR="00E76256" w:rsidRDefault="00E76256" w:rsidP="00775A4B">
                          <w:pPr>
                            <w:spacing w:line="360" w:lineRule="auto"/>
                            <w:textDirection w:val="btLr"/>
                          </w:pPr>
                          <w:r>
                            <w:rPr>
                              <w:rFonts w:ascii="Chu Van An" w:eastAsia="Chu Van An" w:hAnsi="Chu Van An" w:cs="Chu Van An"/>
                              <w:color w:val="0000CC"/>
                              <w:sz w:val="24"/>
                            </w:rPr>
                            <w:t xml:space="preserve">  </w:t>
                          </w:r>
                        </w:p>
                        <w:p w14:paraId="10F887AE" w14:textId="77777777" w:rsidR="00E76256" w:rsidRDefault="00E76256">
                          <w:pPr>
                            <w:spacing w:line="258" w:lineRule="auto"/>
                            <w:textDirection w:val="btLr"/>
                          </w:pPr>
                        </w:p>
                        <w:p w14:paraId="2979D43C" w14:textId="77777777" w:rsidR="00E76256" w:rsidRDefault="00E76256">
                          <w:pPr>
                            <w:spacing w:line="258" w:lineRule="auto"/>
                            <w:ind w:firstLine="287"/>
                            <w:jc w:val="both"/>
                            <w:textDirection w:val="btLr"/>
                          </w:pPr>
                        </w:p>
                        <w:p w14:paraId="41CFDA36" w14:textId="77777777" w:rsidR="00E76256" w:rsidRDefault="00E76256">
                          <w:pPr>
                            <w:spacing w:line="258" w:lineRule="auto"/>
                            <w:ind w:left="287" w:firstLine="287"/>
                            <w:textDirection w:val="btLr"/>
                          </w:pPr>
                        </w:p>
                        <w:p w14:paraId="5DF33058" w14:textId="77777777" w:rsidR="00E76256" w:rsidRDefault="00E76256">
                          <w:pPr>
                            <w:spacing w:line="258" w:lineRule="auto"/>
                            <w:textDirection w:val="btLr"/>
                          </w:pPr>
                        </w:p>
                        <w:p w14:paraId="55927AEE" w14:textId="77777777" w:rsidR="00E76256" w:rsidRDefault="00E76256">
                          <w:pPr>
                            <w:spacing w:line="258" w:lineRule="auto"/>
                            <w:ind w:firstLine="287"/>
                            <w:jc w:val="both"/>
                            <w:textDirection w:val="btLr"/>
                          </w:pPr>
                        </w:p>
                      </w:txbxContent>
                    </v:textbox>
                  </v:shape>
                  <v:group id="Group 102" o:spid="_x0000_s1127" style="position:absolute;left:1508;width:56413;height:5715" coordorigin="1508" coordsize="5641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    <v:group id="Group 103" o:spid="_x0000_s1128" style="position:absolute;left:1508;width:56416;height:4857" coordorigin="1508" coordsize="56416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gQrwwAAANw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F+tITHM+ECufkFAAD//wMAUEsBAi0AFAAGAAgAAAAhANvh9svuAAAAhQEAABMAAAAAAAAAAAAA&#10;AAAAAAAAAFtDb250ZW50X1R5cGVzXS54bWxQSwECLQAUAAYACAAAACEAWvQsW78AAAAVAQAACwAA&#10;AAAAAAAAAAAAAAAfAQAAX3JlbHMvLnJlbHNQSwECLQAUAAYACAAAACEAuxYEK8MAAADcAAAADwAA&#10;AAAAAAAAAAAAAAAHAgAAZHJzL2Rvd25yZXYueG1sUEsFBgAAAAADAAMAtwAAAPcCAAAAAA==&#10;">
                      <v:group id="Group 104" o:spid="_x0000_s1129" style="position:absolute;left:1841;width:56083;height:4857" coordorigin="1841" coordsize="56083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      <v:shape id="Rectangle: Single Corner Snipped 105" o:spid="_x0000_s1130" style="position:absolute;left:1841;top:380;width:56083;height:4476;visibility:visible;mso-wrap-style:square;v-text-anchor:middle" coordsize="5608338,44755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" adj="-11796480,,5400" path="m,l5384561,r223777,223777l5608338,447554,,447554,,xe" fillcolor="#fffff7" stroked="f">
                          <v:stroke joinstyle="miter"/>
                          <v:formulas/>
                          <v:path arrowok="t" o:connecttype="custom" o:connectlocs="0,0;5384561,0;5608338,223777;5608338,447554;0,447554;0,0" o:connectangles="0,0,0,0,0,0" textboxrect="0,0,5608338,447554"/>
                          <v:textbox inset="2.53958mm,2.53958mm,2.53958mm,2.53958mm">
                            <w:txbxContent>
                              <w:p w14:paraId="0C5537C4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group id="Group 106" o:spid="_x0000_s1131" style="position:absolute;left:15021;width:41609;height:4857" coordorigin="15021" coordsize="41609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        <v:group id="Group 107" o:spid="_x0000_s1132" style="position:absolute;left:16117;top:1043;width:40513;height:3696" coordorigin="16117,1043" coordsize="40513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">
                            <v:shape id="Arrow: Chevron 108" o:spid="_x0000_s1133" type="#_x0000_t55" style="position:absolute;left:17617;top:1051;width:39013;height:3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" adj="21216" fillcolor="#fffff7" strokecolor="#c793fb" strokeweight="1.25pt">
                              <v:fill color2="#63a0cb" colors="0 #fffff7;63570f white;1 #63a0cb" focus="100%" type="gradientRadial"/>
                              <v:stroke startarrowwidth="narrow" startarrowlength="short" endarrowwidth="narrow" endarrowlength="short" joinstyle="round"/>
                              <v:shadow on="t" color="black" opacity="19531f" offset=".552mm,.73253mm"/>
                              <v:textbox inset="2.53958mm,1.2694mm,2.53958mm,1.2694mm">
                                <w:txbxContent>
                                  <w:p w14:paraId="58B8A83A" w14:textId="1E9CDC6D" w:rsidR="00E76256" w:rsidRDefault="00A80FEB">
                                    <w:pPr>
                                      <w:spacing w:line="255" w:lineRule="auto"/>
                                      <w:textDirection w:val="btLr"/>
                                    </w:pPr>
                                    <w:r w:rsidRPr="00755574">
                                      <w:rPr>
                                        <w:rFonts w:ascii="Chu Van An" w:hAnsi="Chu Van An" w:cs="Chu Van An"/>
                                        <w:b/>
                                        <w:i/>
                                        <w:iCs/>
                                        <w:color w:val="0000CC"/>
                                        <w:sz w:val="24"/>
                                        <w:szCs w:val="24"/>
                                      </w:rPr>
                                      <w:t>Tìm hệ số, số hạng trong khai triển nhị thức Newton</w:t>
                                    </w:r>
                                  </w:p>
                                </w:txbxContent>
                              </v:textbox>
                            </v:shape>
                            <v:group id="Group 109" o:spid="_x0000_s1134" style="position:absolute;left:16117;top:1043;width:3429;height:3696" coordorigin="16117,1043" coordsize="3429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">
                              <v:shape id="Freeform: Shape 110" o:spid="_x0000_s1135" style="position:absolute;left:16426;top:1043;width:2286;height:2763;visibility:visible;mso-wrap-style:square;v-text-anchor:middle" coordsize="826136,8667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" adj="-11796480,,5400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>
                                <v:fill color2="#00c" focusposition=".5,.5" focussize="" colors="0 #ffffe5;30802f #ffffb3;36045f #00c;1 #00c" focus="100%" type="gradientRadial"/>
                                <v:stroke joinstyle="miter"/>
                                <v:formulas/>
                                <v:path arrowok="t" o:extrusionok="f" o:connecttype="custom" textboxrect="0,0,826136,866775"/>
                                <v:textbox inset="2.53958mm,2.53958mm,2.53958mm,2.53958mm">
                                  <w:txbxContent>
                                    <w:p w14:paraId="7CDB5FC6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shape>
                              <v:rect id="Rectangle 111" o:spid="_x0000_s1136" style="position:absolute;left:16117;top:1043;width:3429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" filled="f" stroked="f">
                                <v:textbox inset="2.53958mm,1.2694mm,2.53958mm,1.2694mm">
                                  <w:txbxContent>
                                    <w:p w14:paraId="2D587EA7" w14:textId="77777777" w:rsidR="00E76256" w:rsidRDefault="00E76256">
                                      <w:pPr>
                                        <w:spacing w:line="255" w:lineRule="auto"/>
                                        <w:textDirection w:val="btLr"/>
                                      </w:pPr>
                                      <w:r>
                                        <w:rPr>
                                          <w:rFonts w:ascii="Cambria Math" w:eastAsia="Cambria Math" w:hAnsi="Cambria Math" w:cs="Cambria Math"/>
                                          <w:color w:val="C00000"/>
                                        </w:rPr>
                                        <w:t>▣</w:t>
                                      </w:r>
                                    </w:p>
                                  </w:txbxContent>
                                </v:textbox>
                              </v:rect>
                            </v:group>
                          </v:group>
                          <v:group id="Group 112" o:spid="_x0000_s1137" style="position:absolute;left:15021;width:2191;height:4857" coordorigin="15021" coordsize="2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dt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8QZ+nwkXyOMPAAAA//8DAFBLAQItABQABgAIAAAAIQDb4fbL7gAAAIUBAAATAAAAAAAAAAAA&#10;AAAAAAAAAABbQ29udGVudF9UeXBlc10ueG1sUEsBAi0AFAAGAAgAAAAhAFr0LFu/AAAAFQEAAAsA&#10;AAAAAAAAAAAAAAAAHwEAAF9yZWxzLy5yZWxzUEsBAi0AFAAGAAgAAAAhAFGDN23EAAAA3AAAAA8A&#10;AAAAAAAAAAAAAAAABwIAAGRycy9kb3ducmV2LnhtbFBLBQYAAAAAAwADALcAAAD4AgAAAAA=&#10;">
                            <v:shape id="Freeform: Shape 113" o:spid="_x0000_s1138" style="position:absolute;left:16021;top:432;width:1191;height:4330;rotation:180;visibility:visible;mso-wrap-style:square;v-text-anchor:middle" coordsize="352426,5905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" adj="-11796480,,5400" path="m352426,590550r-200024,l112766,488158r-60368,c23449,488158,,401785,,295276,,188766,23449,102393,52398,102393r60367,l152402,,352426,r,590550xe" fillcolor="#fffff7" stroked="f">
                              <v:fill color2="#00c" focusposition=",1" focussize="" colors="0 #fffff7;47841f white;1 #00c" focus="100%" type="gradientRadial"/>
                              <v:stroke joinstyle="miter"/>
                              <v:formulas/>
                              <v:path arrowok="t" o:extrusionok="f" o:connecttype="custom" textboxrect="0,0,352426,590550"/>
                              <v:textbox inset="2.53958mm,2.53958mm,2.53958mm,2.53958mm">
                                <w:txbxContent>
                                  <w:p w14:paraId="05875EBA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shape>
                            <v:shape id="Flowchart: Terminator 114" o:spid="_x0000_s1139" type="#_x0000_t116" style="position:absolute;left:15021;width:1096;height:4857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" fillcolor="#fffff7" stroked="f">
                              <v:fill color2="#00c" focusposition=",1" focussize="" colors="0 #fffff7;50463f white;1 #00c" focus="100%" type="gradientRadial"/>
                              <v:textbox inset="2.53958mm,2.53958mm,2.53958mm,2.53958mm">
                                <w:txbxContent>
                                  <w:p w14:paraId="66D443F9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  <v:shape id="Flowchart: Direct Access Storage 115" o:spid="_x0000_s1140" type="#_x0000_t133" style="position:absolute;left:1508;top:26;width:1095;height:4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" fillcolor="#fffff7" stroked="f">
                        <v:fill color2="yellow" focusposition=",1" focussize="" colors="0 #fffff7;34079f white;1 yellow" focus="100%" type="gradientRadial"/>
                        <v:textbox inset="2.53958mm,2.53958mm,2.53958mm,2.53958mm">
                          <w:txbxContent>
                            <w:p w14:paraId="5E062E45" w14:textId="77777777" w:rsidR="00E76256" w:rsidRDefault="00E762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shape>
                    </v:group>
                    <v:group id="Group 116" o:spid="_x0000_s1141" style="position:absolute;left:3270;top:381;width:13498;height:5334" coordorigin="3270,381" coordsize="13497,5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Fu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4wRuz4QL5P4PAAD//wMAUEsBAi0AFAAGAAgAAAAhANvh9svuAAAAhQEAABMAAAAAAAAAAAAA&#10;AAAAAAAAAFtDb250ZW50X1R5cGVzXS54bWxQSwECLQAUAAYACAAAACEAWvQsW78AAAAVAQAACwAA&#10;AAAAAAAAAAAAAAAfAQAAX3JlbHMvLnJlbHNQSwECLQAUAAYACAAAACEALrgxbsMAAADcAAAADwAA&#10;AAAAAAAAAAAAAAAHAgAAZHJzL2Rvd25yZXYueG1sUEsFBgAAAAADAAMAtwAAAPcCAAAAAA==&#10;">
                      <v:shape id="Flowchart: Preparation 117" o:spid="_x0000_s1142" type="#_x0000_t117" style="position:absolute;left:3270;top:381;width:11739;height:3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" stroked="f">
                        <v:fill color2="#fffff7" focusposition=".5,.5" focussize="" colors="0 white;19005f white;.5 #ffffb3;55706f #c793fb;62915f #fffff7;1 #fffff7" focus="100%" type="gradientRadial"/>
                        <v:shadow on="t" color="black" opacity="20816f" offset="0,2.2pt"/>
                        <v:textbox inset="2.53958mm,2.53958mm,2.53958mm,2.53958mm">
                          <w:txbxContent>
                            <w:p w14:paraId="1C57B83E" w14:textId="77777777" w:rsidR="00E76256" w:rsidRDefault="00E762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shape>
                      <v:rect id="Rectangle 118" o:spid="_x0000_s1143" style="position:absolute;left:3927;top:432;width:12841;height:5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" filled="f" stroked="f">
                        <v:shadow on="t" color="black" opacity="20816f" offset="0,2.2pt"/>
                        <v:textbox inset="2.53958mm,1.2694mm,2.53958mm,1.2694mm">
                          <w:txbxContent>
                            <w:p w14:paraId="055DE2AC" w14:textId="77777777" w:rsidR="00E76256" w:rsidRDefault="00E76256">
                              <w:pPr>
                                <w:spacing w:line="255" w:lineRule="auto"/>
                                <w:textDirection w:val="btLr"/>
                              </w:pP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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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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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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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</w:t>
                              </w:r>
                              <w:r>
                                <w:rPr>
                                  <w:rFonts w:ascii="Cambria Math" w:eastAsia="Cambria Math" w:hAnsi="Cambria Math" w:cs="Cambria Math"/>
                                  <w:color w:val="C00000"/>
                                  <w:sz w:val="36"/>
                                </w:rPr>
                                <w:t>②</w:t>
                              </w:r>
                            </w:p>
                          </w:txbxContent>
                        </v:textbox>
                      </v:rect>
                    </v:group>
                  </v:group>
                </v:group>
                <w10:anchorlock/>
              </v:group>
            </w:pict>
          </mc:Fallback>
        </mc:AlternateContent>
      </w:r>
    </w:p>
    <w:p w14:paraId="2B53D201" w14:textId="70402EBA" w:rsidR="00775A4B" w:rsidRPr="00E14327" w:rsidRDefault="00775A4B" w:rsidP="004C4F30">
      <w:pPr>
        <w:spacing w:line="240" w:lineRule="auto"/>
        <w:rPr>
          <w:rFonts w:ascii="Chu Van An" w:eastAsia="Chu Van An" w:hAnsi="Chu Van An" w:cs="Chu Van An"/>
          <w:b/>
          <w:color w:val="FF0000"/>
          <w:sz w:val="24"/>
          <w:szCs w:val="24"/>
        </w:rPr>
      </w:pPr>
      <w:r w:rsidRPr="00E14327">
        <w:rPr>
          <w:rFonts w:ascii="Chu Van An" w:eastAsia="Wingdings" w:hAnsi="Chu Van An" w:cs="Chu Van An"/>
          <w:b/>
          <w:color w:val="0000CC"/>
          <w:sz w:val="24"/>
          <w:szCs w:val="24"/>
          <w:shd w:val="clear" w:color="auto" w:fill="F9FFE5"/>
        </w:rPr>
        <w:sym w:font="Wingdings" w:char="F031"/>
      </w:r>
      <w:r w:rsidRPr="00E14327">
        <w:rPr>
          <w:rFonts w:ascii="Chu Van An" w:eastAsia="Chu Van An" w:hAnsi="Chu Van An" w:cs="Chu Van An"/>
          <w:b/>
          <w:color w:val="FF0000"/>
          <w:sz w:val="24"/>
          <w:szCs w:val="24"/>
          <w:shd w:val="clear" w:color="auto" w:fill="F9FFE5"/>
        </w:rPr>
        <w:t>_Bài tập minh họa</w:t>
      </w:r>
      <w:r w:rsidRPr="00E14327">
        <w:rPr>
          <w:rFonts w:ascii="Chu Van An" w:eastAsia="Chu Van An" w:hAnsi="Chu Van An" w:cs="Chu Van An"/>
          <w:b/>
          <w:color w:val="FF0000"/>
          <w:sz w:val="24"/>
          <w:szCs w:val="24"/>
        </w:rPr>
        <w:t>:</w:t>
      </w:r>
    </w:p>
    <w:p w14:paraId="70E42A95" w14:textId="77777777" w:rsidR="00A80FEB" w:rsidRPr="00E14327" w:rsidRDefault="00A80FEB" w:rsidP="00673A40">
      <w:pPr>
        <w:numPr>
          <w:ilvl w:val="0"/>
          <w:numId w:val="7"/>
        </w:numPr>
        <w:tabs>
          <w:tab w:val="left" w:pos="992"/>
        </w:tabs>
        <w:spacing w:before="120" w:after="0" w:line="240" w:lineRule="auto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E14327">
        <w:rPr>
          <w:rFonts w:ascii="Chu Van An" w:hAnsi="Chu Van An" w:cs="Chu Van An"/>
          <w:sz w:val="24"/>
          <w:szCs w:val="24"/>
        </w:rPr>
        <w:t xml:space="preserve">Hệ số của </w:t>
      </w:r>
      <w:r w:rsidRPr="00E14327">
        <w:rPr>
          <w:rFonts w:ascii="Chu Van An" w:hAnsi="Chu Van An" w:cs="Chu Van An"/>
          <w:position w:val="-6"/>
          <w:sz w:val="24"/>
          <w:szCs w:val="24"/>
        </w:rPr>
        <w:object w:dxaOrig="285" w:dyaOrig="330" w14:anchorId="506C876D">
          <v:shape id="_x0000_i1265" type="#_x0000_t75" style="width:14.25pt;height:17.25pt" o:ole="">
            <v:imagedata r:id="rId308" o:title=""/>
          </v:shape>
          <o:OLEObject Type="Embed" ProgID="Equation.DSMT4" ShapeID="_x0000_i1265" DrawAspect="Content" ObjectID="_1687484872" r:id="rId309"/>
        </w:object>
      </w:r>
      <w:r w:rsidRPr="00E14327">
        <w:rPr>
          <w:rFonts w:ascii="Chu Van An" w:hAnsi="Chu Van An" w:cs="Chu Van An"/>
          <w:sz w:val="24"/>
          <w:szCs w:val="24"/>
        </w:rPr>
        <w:t xml:space="preserve"> trong khai triển của biểu thức </w:t>
      </w:r>
      <w:r w:rsidRPr="00E14327">
        <w:rPr>
          <w:rFonts w:ascii="Chu Van An" w:hAnsi="Chu Van An" w:cs="Chu Van An"/>
          <w:position w:val="-28"/>
          <w:sz w:val="24"/>
          <w:szCs w:val="24"/>
        </w:rPr>
        <w:object w:dxaOrig="1050" w:dyaOrig="735" w14:anchorId="6E944BD1">
          <v:shape id="_x0000_i1266" type="#_x0000_t75" style="width:53.25pt;height:36.75pt" o:ole="">
            <v:imagedata r:id="rId310" o:title=""/>
          </v:shape>
          <o:OLEObject Type="Embed" ProgID="Equation.DSMT4" ShapeID="_x0000_i1266" DrawAspect="Content" ObjectID="_1687484873" r:id="rId311"/>
        </w:object>
      </w:r>
      <w:r w:rsidRPr="00E14327">
        <w:rPr>
          <w:rFonts w:ascii="Chu Van An" w:hAnsi="Chu Van An" w:cs="Chu Van An"/>
          <w:sz w:val="24"/>
          <w:szCs w:val="24"/>
        </w:rPr>
        <w:t xml:space="preserve"> bằng</w:t>
      </w:r>
    </w:p>
    <w:p w14:paraId="7C4295F4" w14:textId="77777777" w:rsidR="00A80FEB" w:rsidRPr="00E14327" w:rsidRDefault="00A80FEB" w:rsidP="00A80FEB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E14327">
        <w:rPr>
          <w:rFonts w:ascii="MS Gothic" w:eastAsia="MS Gothic" w:hAnsi="MS Gothic" w:cs="MS Gothic" w:hint="eastAsia"/>
          <w:b/>
          <w:color w:val="0000FF"/>
          <w:sz w:val="24"/>
          <w:szCs w:val="24"/>
        </w:rPr>
        <w:t>Ⓐ</w:t>
      </w:r>
      <w:r w:rsidRPr="00E14327">
        <w:rPr>
          <w:rFonts w:ascii="Chu Van An" w:eastAsia="MS PMincho" w:hAnsi="Chu Van An" w:cs="Chu Van An"/>
          <w:b/>
          <w:color w:val="0000FF"/>
          <w:sz w:val="24"/>
          <w:szCs w:val="24"/>
        </w:rPr>
        <w:t>.</w:t>
      </w:r>
      <w:r w:rsidRPr="00E14327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E14327">
        <w:rPr>
          <w:rFonts w:ascii="Chu Van An" w:hAnsi="Chu Van An" w:cs="Chu Van An"/>
          <w:position w:val="-6"/>
          <w:sz w:val="24"/>
          <w:szCs w:val="24"/>
        </w:rPr>
        <w:object w:dxaOrig="540" w:dyaOrig="285" w14:anchorId="4A2D8E5B">
          <v:shape id="_x0000_i1267" type="#_x0000_t75" style="width:27pt;height:14.25pt" o:ole="">
            <v:imagedata r:id="rId312" o:title=""/>
          </v:shape>
          <o:OLEObject Type="Embed" ProgID="Equation.DSMT4" ShapeID="_x0000_i1267" DrawAspect="Content" ObjectID="_1687484874" r:id="rId313"/>
        </w:object>
      </w:r>
      <w:r w:rsidRPr="00E14327">
        <w:rPr>
          <w:rFonts w:ascii="Chu Van An" w:hAnsi="Chu Van An" w:cs="Chu Van An"/>
          <w:color w:val="0000FF"/>
          <w:sz w:val="24"/>
          <w:szCs w:val="24"/>
        </w:rPr>
        <w:t>.</w:t>
      </w:r>
      <w:r w:rsidRPr="00E14327">
        <w:rPr>
          <w:rFonts w:ascii="Chu Van An" w:hAnsi="Chu Van An" w:cs="Chu Van An"/>
          <w:color w:val="0000FF"/>
          <w:sz w:val="24"/>
          <w:szCs w:val="24"/>
        </w:rPr>
        <w:tab/>
      </w:r>
      <w:r w:rsidRPr="00E14327">
        <w:rPr>
          <w:rFonts w:ascii="MS Gothic" w:eastAsia="MS Gothic" w:hAnsi="MS Gothic" w:cs="MS Gothic" w:hint="eastAsia"/>
          <w:b/>
          <w:color w:val="0000FF"/>
          <w:sz w:val="24"/>
          <w:szCs w:val="24"/>
        </w:rPr>
        <w:t>Ⓑ</w:t>
      </w:r>
      <w:r w:rsidRPr="00E14327">
        <w:rPr>
          <w:rFonts w:ascii="Chu Van An" w:eastAsia="MS PMincho" w:hAnsi="Chu Van An" w:cs="Chu Van An"/>
          <w:b/>
          <w:color w:val="0000FF"/>
          <w:sz w:val="24"/>
          <w:szCs w:val="24"/>
        </w:rPr>
        <w:t>.</w:t>
      </w:r>
      <w:r w:rsidRPr="00E14327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E14327">
        <w:rPr>
          <w:rFonts w:ascii="Chu Van An" w:hAnsi="Chu Van An" w:cs="Chu Van An"/>
          <w:position w:val="-6"/>
          <w:sz w:val="24"/>
          <w:szCs w:val="24"/>
        </w:rPr>
        <w:object w:dxaOrig="555" w:dyaOrig="285" w14:anchorId="50BB1598">
          <v:shape id="_x0000_i1268" type="#_x0000_t75" style="width:27.75pt;height:14.25pt" o:ole="">
            <v:imagedata r:id="rId314" o:title=""/>
          </v:shape>
          <o:OLEObject Type="Embed" ProgID="Equation.DSMT4" ShapeID="_x0000_i1268" DrawAspect="Content" ObjectID="_1687484875" r:id="rId315"/>
        </w:object>
      </w:r>
      <w:r w:rsidRPr="00E14327">
        <w:rPr>
          <w:rFonts w:ascii="Chu Van An" w:hAnsi="Chu Van An" w:cs="Chu Van An"/>
          <w:color w:val="000000"/>
          <w:sz w:val="24"/>
          <w:szCs w:val="24"/>
        </w:rPr>
        <w:t>.</w:t>
      </w:r>
      <w:r w:rsidRPr="00E14327">
        <w:rPr>
          <w:rFonts w:ascii="Chu Van An" w:hAnsi="Chu Van An" w:cs="Chu Van An"/>
          <w:color w:val="000000"/>
          <w:sz w:val="24"/>
          <w:szCs w:val="24"/>
        </w:rPr>
        <w:tab/>
      </w:r>
      <w:r w:rsidRPr="00E14327">
        <w:rPr>
          <w:rFonts w:ascii="MS Gothic" w:eastAsia="MS Gothic" w:hAnsi="MS Gothic" w:cs="MS Gothic" w:hint="eastAsia"/>
          <w:b/>
          <w:color w:val="0000FF"/>
          <w:sz w:val="24"/>
          <w:szCs w:val="24"/>
          <w:u w:val="single"/>
        </w:rPr>
        <w:t>Ⓒ</w:t>
      </w:r>
      <w:r w:rsidRPr="00E14327">
        <w:rPr>
          <w:rFonts w:ascii="Chu Van An" w:eastAsia="MS PMincho" w:hAnsi="Chu Van An" w:cs="Chu Van An"/>
          <w:b/>
          <w:color w:val="0000FF"/>
          <w:sz w:val="24"/>
          <w:szCs w:val="24"/>
          <w:u w:val="single"/>
        </w:rPr>
        <w:t>.</w:t>
      </w:r>
      <w:r w:rsidRPr="00E14327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E14327">
        <w:rPr>
          <w:rFonts w:ascii="Chu Van An" w:hAnsi="Chu Van An" w:cs="Chu Van An"/>
          <w:position w:val="-6"/>
          <w:sz w:val="24"/>
          <w:szCs w:val="24"/>
        </w:rPr>
        <w:object w:dxaOrig="630" w:dyaOrig="285" w14:anchorId="34384E92">
          <v:shape id="_x0000_i1269" type="#_x0000_t75" style="width:32.25pt;height:14.25pt" o:ole="">
            <v:imagedata r:id="rId316" o:title=""/>
          </v:shape>
          <o:OLEObject Type="Embed" ProgID="Equation.DSMT4" ShapeID="_x0000_i1269" DrawAspect="Content" ObjectID="_1687484876" r:id="rId317"/>
        </w:object>
      </w:r>
      <w:r w:rsidRPr="00E14327">
        <w:rPr>
          <w:rFonts w:ascii="Chu Van An" w:hAnsi="Chu Van An" w:cs="Chu Van An"/>
          <w:color w:val="0000FF"/>
          <w:sz w:val="24"/>
          <w:szCs w:val="24"/>
        </w:rPr>
        <w:t>.</w:t>
      </w:r>
      <w:r w:rsidRPr="00E14327">
        <w:rPr>
          <w:rFonts w:ascii="Chu Van An" w:hAnsi="Chu Van An" w:cs="Chu Van An"/>
          <w:color w:val="0000FF"/>
          <w:sz w:val="24"/>
          <w:szCs w:val="24"/>
        </w:rPr>
        <w:tab/>
      </w:r>
      <w:r w:rsidRPr="00E14327">
        <w:rPr>
          <w:rFonts w:ascii="MS Gothic" w:eastAsia="MS Gothic" w:hAnsi="MS Gothic" w:cs="MS Gothic" w:hint="eastAsia"/>
          <w:b/>
          <w:color w:val="0000FF"/>
          <w:sz w:val="24"/>
          <w:szCs w:val="24"/>
        </w:rPr>
        <w:t>Ⓓ</w:t>
      </w:r>
      <w:r w:rsidRPr="00E14327">
        <w:rPr>
          <w:rFonts w:ascii="Chu Van An" w:eastAsia="MS PMincho" w:hAnsi="Chu Van An" w:cs="Chu Van An"/>
          <w:b/>
          <w:color w:val="0000FF"/>
          <w:sz w:val="24"/>
          <w:szCs w:val="24"/>
        </w:rPr>
        <w:t>.</w:t>
      </w:r>
      <w:r w:rsidRPr="00E14327">
        <w:rPr>
          <w:rFonts w:ascii="Chu Van An" w:hAnsi="Chu Van An" w:cs="Chu Van An"/>
          <w:color w:val="0000FF"/>
          <w:sz w:val="24"/>
          <w:szCs w:val="24"/>
        </w:rPr>
        <w:t xml:space="preserve"> </w:t>
      </w:r>
      <w:r w:rsidRPr="00E14327">
        <w:rPr>
          <w:rFonts w:ascii="Chu Van An" w:hAnsi="Chu Van An" w:cs="Chu Van An"/>
          <w:position w:val="-6"/>
          <w:sz w:val="24"/>
          <w:szCs w:val="24"/>
        </w:rPr>
        <w:object w:dxaOrig="435" w:dyaOrig="285" w14:anchorId="6F2B1585">
          <v:shape id="_x0000_i1270" type="#_x0000_t75" style="width:21.75pt;height:14.25pt" o:ole="">
            <v:imagedata r:id="rId318" o:title=""/>
          </v:shape>
          <o:OLEObject Type="Embed" ProgID="Equation.DSMT4" ShapeID="_x0000_i1270" DrawAspect="Content" ObjectID="_1687484877" r:id="rId319"/>
        </w:object>
      </w:r>
      <w:r w:rsidRPr="00E14327">
        <w:rPr>
          <w:rFonts w:ascii="Chu Van An" w:hAnsi="Chu Van An" w:cs="Chu Van An"/>
          <w:sz w:val="24"/>
          <w:szCs w:val="24"/>
        </w:rPr>
        <w:t>.</w:t>
      </w:r>
    </w:p>
    <w:p w14:paraId="217FAD59" w14:textId="0D07F21E" w:rsidR="00A80FEB" w:rsidRPr="00E14327" w:rsidRDefault="00E14327" w:rsidP="00A80FEB">
      <w:pPr>
        <w:spacing w:line="240" w:lineRule="auto"/>
        <w:ind w:left="992"/>
        <w:jc w:val="center"/>
        <w:rPr>
          <w:rFonts w:ascii="Chu Van An" w:hAnsi="Chu Van An" w:cs="Chu Van An"/>
          <w:b/>
          <w:color w:val="0000FF"/>
          <w:sz w:val="24"/>
          <w:szCs w:val="24"/>
        </w:rPr>
      </w:pPr>
      <w:r w:rsidRPr="00E14327">
        <w:rPr>
          <w:rFonts w:ascii="Chu Van An" w:eastAsia="MS PMincho" w:hAnsi="Chu Van An" w:cs="Chu Van An"/>
          <w:b/>
          <w:color w:val="0000FF"/>
          <w:sz w:val="24"/>
          <w:szCs w:val="24"/>
        </w:rPr>
        <w:t>Lời giải</w:t>
      </w:r>
    </w:p>
    <w:p w14:paraId="3A2A04FA" w14:textId="77777777" w:rsidR="00A80FEB" w:rsidRPr="00E14327" w:rsidRDefault="00A80FEB" w:rsidP="00A80FEB">
      <w:pPr>
        <w:spacing w:line="240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E14327">
        <w:rPr>
          <w:rFonts w:ascii="Chu Van An" w:hAnsi="Chu Van An" w:cs="Chu Van An"/>
          <w:sz w:val="24"/>
          <w:szCs w:val="24"/>
        </w:rPr>
        <w:t>Số hạng tổng quát của khai triển:</w:t>
      </w:r>
    </w:p>
    <w:p w14:paraId="790DB5E5" w14:textId="77777777" w:rsidR="00A80FEB" w:rsidRPr="00E14327" w:rsidRDefault="00A80FEB" w:rsidP="00A80FEB">
      <w:pPr>
        <w:spacing w:line="240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E14327">
        <w:rPr>
          <w:rFonts w:ascii="Chu Van An" w:hAnsi="Chu Van An" w:cs="Chu Van An"/>
          <w:position w:val="-28"/>
          <w:sz w:val="24"/>
          <w:szCs w:val="24"/>
        </w:rPr>
        <w:object w:dxaOrig="5460" w:dyaOrig="735" w14:anchorId="62E59164">
          <v:shape id="_x0000_i1271" type="#_x0000_t75" style="width:273pt;height:36.75pt" o:ole="">
            <v:imagedata r:id="rId320" o:title=""/>
          </v:shape>
          <o:OLEObject Type="Embed" ProgID="Equation.DSMT4" ShapeID="_x0000_i1271" DrawAspect="Content" ObjectID="_1687484878" r:id="rId321"/>
        </w:object>
      </w:r>
      <w:r w:rsidRPr="00E14327">
        <w:rPr>
          <w:rFonts w:ascii="Chu Van An" w:hAnsi="Chu Van An" w:cs="Chu Van An"/>
          <w:sz w:val="24"/>
          <w:szCs w:val="24"/>
        </w:rPr>
        <w:t>.</w:t>
      </w:r>
    </w:p>
    <w:p w14:paraId="1E08128C" w14:textId="77777777" w:rsidR="00A80FEB" w:rsidRPr="00E14327" w:rsidRDefault="00A80FEB" w:rsidP="00A80FEB">
      <w:pPr>
        <w:spacing w:line="240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E14327">
        <w:rPr>
          <w:rFonts w:ascii="Chu Van An" w:hAnsi="Chu Van An" w:cs="Chu Van An"/>
          <w:sz w:val="24"/>
          <w:szCs w:val="24"/>
        </w:rPr>
        <w:t xml:space="preserve">Số hạng chứa </w:t>
      </w:r>
      <w:r w:rsidRPr="00E14327">
        <w:rPr>
          <w:rFonts w:ascii="Chu Van An" w:hAnsi="Chu Van An" w:cs="Chu Van An"/>
          <w:position w:val="-6"/>
          <w:sz w:val="24"/>
          <w:szCs w:val="24"/>
        </w:rPr>
        <w:object w:dxaOrig="285" w:dyaOrig="330" w14:anchorId="1C078FC2">
          <v:shape id="_x0000_i1272" type="#_x0000_t75" style="width:14.25pt;height:17.25pt" o:ole="">
            <v:imagedata r:id="rId322" o:title=""/>
          </v:shape>
          <o:OLEObject Type="Embed" ProgID="Equation.DSMT4" ShapeID="_x0000_i1272" DrawAspect="Content" ObjectID="_1687484879" r:id="rId323"/>
        </w:object>
      </w:r>
      <w:r w:rsidRPr="00E14327">
        <w:rPr>
          <w:rFonts w:ascii="Chu Van An" w:hAnsi="Chu Van An" w:cs="Chu Van An"/>
          <w:sz w:val="24"/>
          <w:szCs w:val="24"/>
        </w:rPr>
        <w:t xml:space="preserve"> ứng với: </w:t>
      </w:r>
      <w:r w:rsidRPr="00E14327">
        <w:rPr>
          <w:rFonts w:ascii="Chu Van An" w:hAnsi="Chu Van An" w:cs="Chu Van An"/>
          <w:position w:val="-10"/>
          <w:sz w:val="24"/>
          <w:szCs w:val="24"/>
        </w:rPr>
        <w:object w:dxaOrig="2025" w:dyaOrig="330" w14:anchorId="6922C490">
          <v:shape id="_x0000_i1273" type="#_x0000_t75" style="width:101.25pt;height:17.25pt" o:ole="">
            <v:imagedata r:id="rId324" o:title=""/>
          </v:shape>
          <o:OLEObject Type="Embed" ProgID="Equation.DSMT4" ShapeID="_x0000_i1273" DrawAspect="Content" ObjectID="_1687484880" r:id="rId325"/>
        </w:object>
      </w:r>
      <w:r w:rsidRPr="00E14327">
        <w:rPr>
          <w:rFonts w:ascii="Chu Van An" w:hAnsi="Chu Van An" w:cs="Chu Van An"/>
          <w:sz w:val="24"/>
          <w:szCs w:val="24"/>
        </w:rPr>
        <w:t>.</w:t>
      </w:r>
    </w:p>
    <w:p w14:paraId="36BC3E2E" w14:textId="77777777" w:rsidR="00A80FEB" w:rsidRPr="00E14327" w:rsidRDefault="00A80FEB" w:rsidP="00A80FEB">
      <w:pPr>
        <w:spacing w:line="240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E14327">
        <w:rPr>
          <w:rFonts w:ascii="Chu Van An" w:hAnsi="Chu Van An" w:cs="Chu Van An"/>
          <w:sz w:val="24"/>
          <w:szCs w:val="24"/>
        </w:rPr>
        <w:t xml:space="preserve">Hệ số cần tìm là: </w:t>
      </w:r>
      <w:r w:rsidRPr="00E14327">
        <w:rPr>
          <w:rFonts w:ascii="Chu Van An" w:hAnsi="Chu Van An" w:cs="Chu Van An"/>
          <w:position w:val="-12"/>
          <w:sz w:val="24"/>
          <w:szCs w:val="24"/>
        </w:rPr>
        <w:object w:dxaOrig="1425" w:dyaOrig="390" w14:anchorId="75DBC644">
          <v:shape id="_x0000_i1274" type="#_x0000_t75" style="width:71.25pt;height:18.75pt" o:ole="">
            <v:imagedata r:id="rId326" o:title=""/>
          </v:shape>
          <o:OLEObject Type="Embed" ProgID="Equation.DSMT4" ShapeID="_x0000_i1274" DrawAspect="Content" ObjectID="_1687484881" r:id="rId327"/>
        </w:object>
      </w:r>
      <w:r w:rsidRPr="00E14327">
        <w:rPr>
          <w:rFonts w:ascii="Chu Van An" w:hAnsi="Chu Van An" w:cs="Chu Van An"/>
          <w:sz w:val="24"/>
          <w:szCs w:val="24"/>
        </w:rPr>
        <w:t>.</w:t>
      </w:r>
    </w:p>
    <w:p w14:paraId="6EAA42D3" w14:textId="77777777" w:rsidR="00A80FEB" w:rsidRPr="00E14327" w:rsidRDefault="00A80FEB" w:rsidP="00673A40">
      <w:pPr>
        <w:numPr>
          <w:ilvl w:val="0"/>
          <w:numId w:val="7"/>
        </w:numPr>
        <w:tabs>
          <w:tab w:val="left" w:pos="992"/>
        </w:tabs>
        <w:spacing w:before="120" w:after="0" w:line="240" w:lineRule="auto"/>
        <w:jc w:val="both"/>
        <w:rPr>
          <w:rFonts w:ascii="Chu Van An" w:hAnsi="Chu Van An" w:cs="Chu Van An"/>
          <w:sz w:val="24"/>
          <w:szCs w:val="24"/>
        </w:rPr>
      </w:pPr>
      <w:r w:rsidRPr="00E14327">
        <w:rPr>
          <w:rFonts w:ascii="Chu Van An" w:hAnsi="Chu Van An" w:cs="Chu Van An"/>
          <w:sz w:val="24"/>
          <w:szCs w:val="24"/>
        </w:rPr>
        <w:t xml:space="preserve">Số hạng không chứa </w:t>
      </w:r>
      <w:r w:rsidRPr="00E14327">
        <w:rPr>
          <w:rFonts w:ascii="Chu Van An" w:hAnsi="Chu Van An" w:cs="Chu Van An"/>
          <w:position w:val="-6"/>
          <w:sz w:val="24"/>
          <w:szCs w:val="24"/>
        </w:rPr>
        <w:object w:dxaOrig="210" w:dyaOrig="225" w14:anchorId="0B520582">
          <v:shape id="_x0000_i1275" type="#_x0000_t75" style="width:10.5pt;height:10.5pt" o:ole="">
            <v:imagedata r:id="rId328" o:title=""/>
          </v:shape>
          <o:OLEObject Type="Embed" ProgID="Equation.DSMT4" ShapeID="_x0000_i1275" DrawAspect="Content" ObjectID="_1687484882" r:id="rId329"/>
        </w:object>
      </w:r>
      <w:r w:rsidRPr="00E14327">
        <w:rPr>
          <w:rFonts w:ascii="Chu Van An" w:hAnsi="Chu Van An" w:cs="Chu Van An"/>
          <w:sz w:val="24"/>
          <w:szCs w:val="24"/>
        </w:rPr>
        <w:t xml:space="preserve"> trong khai triển </w:t>
      </w:r>
      <w:r w:rsidRPr="00E14327">
        <w:rPr>
          <w:rFonts w:ascii="Chu Van An" w:hAnsi="Chu Van An" w:cs="Chu Van An"/>
          <w:position w:val="-28"/>
          <w:sz w:val="24"/>
          <w:szCs w:val="24"/>
        </w:rPr>
        <w:object w:dxaOrig="930" w:dyaOrig="750" w14:anchorId="64AA07CB">
          <v:shape id="_x0000_i1276" type="#_x0000_t75" style="width:46.5pt;height:37.5pt" o:ole="">
            <v:imagedata r:id="rId330" o:title=""/>
          </v:shape>
          <o:OLEObject Type="Embed" ProgID="Equation.DSMT4" ShapeID="_x0000_i1276" DrawAspect="Content" ObjectID="_1687484883" r:id="rId331"/>
        </w:object>
      </w:r>
      <w:r w:rsidRPr="00E14327">
        <w:rPr>
          <w:rFonts w:ascii="Chu Van An" w:hAnsi="Chu Van An" w:cs="Chu Van An"/>
          <w:sz w:val="24"/>
          <w:szCs w:val="24"/>
        </w:rPr>
        <w:t xml:space="preserve"> là</w:t>
      </w:r>
    </w:p>
    <w:p w14:paraId="14D289DF" w14:textId="77777777" w:rsidR="00A80FEB" w:rsidRPr="00E14327" w:rsidRDefault="00A80FEB" w:rsidP="00A80FEB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b/>
          <w:color w:val="800080"/>
          <w:sz w:val="24"/>
          <w:szCs w:val="24"/>
        </w:rPr>
      </w:pPr>
      <w:r w:rsidRPr="00E14327">
        <w:rPr>
          <w:rFonts w:ascii="MS Gothic" w:eastAsia="MS Gothic" w:hAnsi="MS Gothic" w:cs="MS Gothic" w:hint="eastAsia"/>
          <w:b/>
          <w:color w:val="0000FF"/>
          <w:sz w:val="24"/>
          <w:szCs w:val="24"/>
        </w:rPr>
        <w:t>Ⓐ</w:t>
      </w:r>
      <w:r w:rsidRPr="00E14327">
        <w:rPr>
          <w:rFonts w:ascii="Chu Van An" w:eastAsia="MS PMincho" w:hAnsi="Chu Van An" w:cs="Chu Van An"/>
          <w:b/>
          <w:color w:val="0000FF"/>
          <w:sz w:val="24"/>
          <w:szCs w:val="24"/>
        </w:rPr>
        <w:t>.</w:t>
      </w:r>
      <w:r w:rsidRPr="00E14327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E14327">
        <w:rPr>
          <w:rFonts w:ascii="Chu Van An" w:hAnsi="Chu Van An" w:cs="Chu Van An"/>
          <w:position w:val="-12"/>
          <w:sz w:val="24"/>
          <w:szCs w:val="24"/>
        </w:rPr>
        <w:object w:dxaOrig="360" w:dyaOrig="375" w14:anchorId="69F9E018">
          <v:shape id="_x0000_i1277" type="#_x0000_t75" style="width:18pt;height:18pt" o:ole="">
            <v:imagedata r:id="rId332" o:title=""/>
          </v:shape>
          <o:OLEObject Type="Embed" ProgID="Equation.DSMT4" ShapeID="_x0000_i1277" DrawAspect="Content" ObjectID="_1687484884" r:id="rId333"/>
        </w:object>
      </w:r>
      <w:r w:rsidRPr="00E14327">
        <w:rPr>
          <w:rFonts w:ascii="Chu Van An" w:hAnsi="Chu Van An" w:cs="Chu Van An"/>
          <w:sz w:val="24"/>
          <w:szCs w:val="24"/>
        </w:rPr>
        <w:t>.</w:t>
      </w:r>
      <w:r w:rsidRPr="00E14327">
        <w:rPr>
          <w:rFonts w:ascii="Chu Van An" w:hAnsi="Chu Van An" w:cs="Chu Van An"/>
          <w:sz w:val="24"/>
          <w:szCs w:val="24"/>
        </w:rPr>
        <w:tab/>
      </w:r>
      <w:r w:rsidRPr="00E14327">
        <w:rPr>
          <w:rFonts w:ascii="MS Gothic" w:eastAsia="MS Gothic" w:hAnsi="MS Gothic" w:cs="MS Gothic" w:hint="eastAsia"/>
          <w:b/>
          <w:color w:val="0000FF"/>
          <w:sz w:val="24"/>
          <w:szCs w:val="24"/>
        </w:rPr>
        <w:t>Ⓑ</w:t>
      </w:r>
      <w:r w:rsidRPr="00E14327">
        <w:rPr>
          <w:rFonts w:ascii="Chu Van An" w:eastAsia="MS PMincho" w:hAnsi="Chu Van An" w:cs="Chu Van An"/>
          <w:b/>
          <w:color w:val="0000FF"/>
          <w:sz w:val="24"/>
          <w:szCs w:val="24"/>
        </w:rPr>
        <w:t>.</w:t>
      </w:r>
      <w:r w:rsidRPr="00E14327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E14327">
        <w:rPr>
          <w:rFonts w:ascii="Chu Van An" w:hAnsi="Chu Van An" w:cs="Chu Van An"/>
          <w:position w:val="-12"/>
          <w:sz w:val="24"/>
          <w:szCs w:val="24"/>
        </w:rPr>
        <w:object w:dxaOrig="765" w:dyaOrig="375" w14:anchorId="3216E165">
          <v:shape id="_x0000_i1278" type="#_x0000_t75" style="width:39pt;height:18pt" o:ole="">
            <v:imagedata r:id="rId334" o:title=""/>
          </v:shape>
          <o:OLEObject Type="Embed" ProgID="Equation.DSMT4" ShapeID="_x0000_i1278" DrawAspect="Content" ObjectID="_1687484885" r:id="rId335"/>
        </w:object>
      </w:r>
      <w:r w:rsidRPr="00E14327">
        <w:rPr>
          <w:rFonts w:ascii="Chu Van An" w:hAnsi="Chu Van An" w:cs="Chu Van An"/>
          <w:sz w:val="24"/>
          <w:szCs w:val="24"/>
        </w:rPr>
        <w:t>.</w:t>
      </w:r>
      <w:r w:rsidRPr="00E14327">
        <w:rPr>
          <w:rFonts w:ascii="Chu Van An" w:hAnsi="Chu Van An" w:cs="Chu Van An"/>
          <w:sz w:val="24"/>
          <w:szCs w:val="24"/>
        </w:rPr>
        <w:tab/>
      </w:r>
      <w:r w:rsidRPr="00E14327">
        <w:rPr>
          <w:rFonts w:ascii="MS Gothic" w:eastAsia="MS Gothic" w:hAnsi="MS Gothic" w:cs="MS Gothic" w:hint="eastAsia"/>
          <w:b/>
          <w:color w:val="0000FF"/>
          <w:sz w:val="24"/>
          <w:szCs w:val="24"/>
        </w:rPr>
        <w:t>Ⓒ</w:t>
      </w:r>
      <w:r w:rsidRPr="00E14327">
        <w:rPr>
          <w:rFonts w:ascii="Chu Van An" w:eastAsia="MS PMincho" w:hAnsi="Chu Van An" w:cs="Chu Van An"/>
          <w:b/>
          <w:color w:val="0000FF"/>
          <w:sz w:val="24"/>
          <w:szCs w:val="24"/>
        </w:rPr>
        <w:t>.</w:t>
      </w:r>
      <w:r w:rsidRPr="00E14327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E14327">
        <w:rPr>
          <w:rFonts w:ascii="Chu Van An" w:hAnsi="Chu Van An" w:cs="Chu Van An"/>
          <w:position w:val="-12"/>
          <w:sz w:val="24"/>
          <w:szCs w:val="24"/>
        </w:rPr>
        <w:object w:dxaOrig="510" w:dyaOrig="375" w14:anchorId="32D1B004">
          <v:shape id="_x0000_i1279" type="#_x0000_t75" style="width:24.75pt;height:18pt" o:ole="">
            <v:imagedata r:id="rId336" o:title=""/>
          </v:shape>
          <o:OLEObject Type="Embed" ProgID="Equation.DSMT4" ShapeID="_x0000_i1279" DrawAspect="Content" ObjectID="_1687484886" r:id="rId337"/>
        </w:object>
      </w:r>
      <w:r w:rsidRPr="00E14327">
        <w:rPr>
          <w:rFonts w:ascii="Chu Van An" w:hAnsi="Chu Van An" w:cs="Chu Van An"/>
          <w:sz w:val="24"/>
          <w:szCs w:val="24"/>
        </w:rPr>
        <w:t>.</w:t>
      </w:r>
      <w:r w:rsidRPr="00E14327">
        <w:rPr>
          <w:rFonts w:ascii="Chu Van An" w:hAnsi="Chu Van An" w:cs="Chu Van An"/>
          <w:sz w:val="24"/>
          <w:szCs w:val="24"/>
        </w:rPr>
        <w:tab/>
      </w:r>
      <w:r w:rsidRPr="00E14327">
        <w:rPr>
          <w:rFonts w:ascii="MS Gothic" w:eastAsia="MS Gothic" w:hAnsi="MS Gothic" w:cs="MS Gothic" w:hint="eastAsia"/>
          <w:b/>
          <w:color w:val="0000FF"/>
          <w:sz w:val="24"/>
          <w:szCs w:val="24"/>
          <w:u w:val="single"/>
        </w:rPr>
        <w:t>Ⓓ</w:t>
      </w:r>
      <w:r w:rsidRPr="00E14327">
        <w:rPr>
          <w:rFonts w:ascii="Chu Van An" w:eastAsia="MS PMincho" w:hAnsi="Chu Van An" w:cs="Chu Van An"/>
          <w:b/>
          <w:color w:val="0000FF"/>
          <w:sz w:val="24"/>
          <w:szCs w:val="24"/>
          <w:u w:val="single"/>
        </w:rPr>
        <w:t>.</w:t>
      </w:r>
      <w:r w:rsidRPr="00E14327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E14327">
        <w:rPr>
          <w:rFonts w:ascii="Chu Van An" w:hAnsi="Chu Van An" w:cs="Chu Van An"/>
          <w:position w:val="-12"/>
          <w:sz w:val="24"/>
          <w:szCs w:val="24"/>
        </w:rPr>
        <w:object w:dxaOrig="630" w:dyaOrig="375" w14:anchorId="315A5881">
          <v:shape id="_x0000_i1280" type="#_x0000_t75" style="width:32.25pt;height:18pt" o:ole="">
            <v:imagedata r:id="rId338" o:title=""/>
          </v:shape>
          <o:OLEObject Type="Embed" ProgID="Equation.DSMT4" ShapeID="_x0000_i1280" DrawAspect="Content" ObjectID="_1687484887" r:id="rId339"/>
        </w:object>
      </w:r>
      <w:r w:rsidRPr="00E14327">
        <w:rPr>
          <w:rFonts w:ascii="Chu Van An" w:hAnsi="Chu Van An" w:cs="Chu Van An"/>
          <w:sz w:val="24"/>
          <w:szCs w:val="24"/>
        </w:rPr>
        <w:t>.</w:t>
      </w:r>
    </w:p>
    <w:p w14:paraId="6BFFF52B" w14:textId="22ECF4B9" w:rsidR="00A80FEB" w:rsidRPr="00E14327" w:rsidRDefault="00E14327" w:rsidP="00A80FEB">
      <w:pPr>
        <w:spacing w:line="240" w:lineRule="auto"/>
        <w:ind w:left="992"/>
        <w:jc w:val="center"/>
        <w:rPr>
          <w:rFonts w:ascii="Chu Van An" w:hAnsi="Chu Van An" w:cs="Chu Van An"/>
          <w:sz w:val="24"/>
          <w:szCs w:val="24"/>
        </w:rPr>
      </w:pPr>
      <w:r w:rsidRPr="00E14327">
        <w:rPr>
          <w:rFonts w:ascii="Chu Van An" w:eastAsia="MS PMincho" w:hAnsi="Chu Van An" w:cs="Chu Van An"/>
          <w:b/>
          <w:color w:val="0000FF"/>
          <w:sz w:val="24"/>
          <w:szCs w:val="24"/>
        </w:rPr>
        <w:t>Lời giải</w:t>
      </w:r>
    </w:p>
    <w:p w14:paraId="556D658F" w14:textId="77777777" w:rsidR="00A80FEB" w:rsidRPr="00E14327" w:rsidRDefault="00A80FEB" w:rsidP="00A80FEB">
      <w:pPr>
        <w:spacing w:line="240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E14327">
        <w:rPr>
          <w:rFonts w:ascii="Chu Van An" w:hAnsi="Chu Van An" w:cs="Chu Van An"/>
          <w:sz w:val="24"/>
          <w:szCs w:val="24"/>
        </w:rPr>
        <w:t xml:space="preserve">Số hạng tổng quát trong khai triển </w:t>
      </w:r>
      <w:r w:rsidRPr="00E14327">
        <w:rPr>
          <w:rFonts w:ascii="Chu Van An" w:hAnsi="Chu Van An" w:cs="Chu Van An"/>
          <w:position w:val="-28"/>
          <w:sz w:val="24"/>
          <w:szCs w:val="24"/>
        </w:rPr>
        <w:object w:dxaOrig="930" w:dyaOrig="750" w14:anchorId="7202188A">
          <v:shape id="_x0000_i1281" type="#_x0000_t75" style="width:46.5pt;height:37.5pt" o:ole="">
            <v:imagedata r:id="rId340" o:title=""/>
          </v:shape>
          <o:OLEObject Type="Embed" ProgID="Equation.DSMT4" ShapeID="_x0000_i1281" DrawAspect="Content" ObjectID="_1687484888" r:id="rId341"/>
        </w:object>
      </w:r>
      <w:r w:rsidRPr="00E14327">
        <w:rPr>
          <w:rFonts w:ascii="Chu Van An" w:hAnsi="Chu Van An" w:cs="Chu Van An"/>
          <w:sz w:val="24"/>
          <w:szCs w:val="24"/>
        </w:rPr>
        <w:t xml:space="preserve"> là:</w:t>
      </w:r>
    </w:p>
    <w:p w14:paraId="60DE115D" w14:textId="77777777" w:rsidR="00A80FEB" w:rsidRPr="00E14327" w:rsidRDefault="00A80FEB" w:rsidP="00A80FEB">
      <w:pPr>
        <w:spacing w:line="240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E14327">
        <w:rPr>
          <w:rFonts w:ascii="Chu Van An" w:hAnsi="Chu Van An" w:cs="Chu Van An"/>
          <w:position w:val="-28"/>
          <w:sz w:val="24"/>
          <w:szCs w:val="24"/>
        </w:rPr>
        <w:object w:dxaOrig="3270" w:dyaOrig="750" w14:anchorId="55745181">
          <v:shape id="_x0000_i1282" type="#_x0000_t75" style="width:162.75pt;height:37.5pt" o:ole="">
            <v:imagedata r:id="rId342" o:title=""/>
          </v:shape>
          <o:OLEObject Type="Embed" ProgID="Equation.DSMT4" ShapeID="_x0000_i1282" DrawAspect="Content" ObjectID="_1687484889" r:id="rId343"/>
        </w:object>
      </w:r>
    </w:p>
    <w:p w14:paraId="424D04A3" w14:textId="77777777" w:rsidR="00A80FEB" w:rsidRPr="00E14327" w:rsidRDefault="00A80FEB" w:rsidP="00A80FEB">
      <w:pPr>
        <w:spacing w:line="240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E14327">
        <w:rPr>
          <w:rFonts w:ascii="Chu Van An" w:hAnsi="Chu Van An" w:cs="Chu Van An"/>
          <w:sz w:val="24"/>
          <w:szCs w:val="24"/>
        </w:rPr>
        <w:t xml:space="preserve">Số hạng không chứa x trong khai triển tương ứng với </w:t>
      </w:r>
      <w:r w:rsidRPr="00E14327">
        <w:rPr>
          <w:rFonts w:ascii="Chu Van An" w:hAnsi="Chu Van An" w:cs="Chu Van An"/>
          <w:position w:val="-6"/>
          <w:sz w:val="24"/>
          <w:szCs w:val="24"/>
        </w:rPr>
        <w:object w:dxaOrig="1950" w:dyaOrig="285" w14:anchorId="6A67A6F0">
          <v:shape id="_x0000_i1283" type="#_x0000_t75" style="width:96.75pt;height:14.25pt" o:ole="">
            <v:imagedata r:id="rId344" o:title=""/>
          </v:shape>
          <o:OLEObject Type="Embed" ProgID="Equation.DSMT4" ShapeID="_x0000_i1283" DrawAspect="Content" ObjectID="_1687484890" r:id="rId345"/>
        </w:object>
      </w:r>
      <w:r w:rsidRPr="00E14327">
        <w:rPr>
          <w:rFonts w:ascii="Chu Van An" w:hAnsi="Chu Van An" w:cs="Chu Van An"/>
          <w:sz w:val="24"/>
          <w:szCs w:val="24"/>
        </w:rPr>
        <w:t>.</w:t>
      </w:r>
    </w:p>
    <w:p w14:paraId="1FB7B19D" w14:textId="77777777" w:rsidR="00A80FEB" w:rsidRPr="00E14327" w:rsidRDefault="00A80FEB" w:rsidP="00A80FEB">
      <w:pPr>
        <w:spacing w:line="240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E14327">
        <w:rPr>
          <w:rFonts w:ascii="Chu Van An" w:hAnsi="Chu Van An" w:cs="Chu Van An"/>
          <w:sz w:val="24"/>
          <w:szCs w:val="24"/>
        </w:rPr>
        <w:lastRenderedPageBreak/>
        <w:t xml:space="preserve">Vậy số hạng không chứa x trong khai triển là: </w:t>
      </w:r>
      <w:r w:rsidRPr="00E14327">
        <w:rPr>
          <w:rFonts w:ascii="Chu Van An" w:hAnsi="Chu Van An" w:cs="Chu Van An"/>
          <w:position w:val="-12"/>
          <w:sz w:val="24"/>
          <w:szCs w:val="24"/>
        </w:rPr>
        <w:object w:dxaOrig="630" w:dyaOrig="375" w14:anchorId="257C46AA">
          <v:shape id="_x0000_i1284" type="#_x0000_t75" style="width:32.25pt;height:18pt" o:ole="">
            <v:imagedata r:id="rId346" o:title=""/>
          </v:shape>
          <o:OLEObject Type="Embed" ProgID="Equation.DSMT4" ShapeID="_x0000_i1284" DrawAspect="Content" ObjectID="_1687484891" r:id="rId347"/>
        </w:object>
      </w:r>
      <w:r w:rsidRPr="00E14327">
        <w:rPr>
          <w:rFonts w:ascii="Chu Van An" w:hAnsi="Chu Van An" w:cs="Chu Van An"/>
          <w:sz w:val="24"/>
          <w:szCs w:val="24"/>
        </w:rPr>
        <w:t>.</w:t>
      </w:r>
    </w:p>
    <w:p w14:paraId="6525AA0D" w14:textId="77777777" w:rsidR="00A80FEB" w:rsidRPr="00E14327" w:rsidRDefault="00A80FEB" w:rsidP="00673A40">
      <w:pPr>
        <w:numPr>
          <w:ilvl w:val="0"/>
          <w:numId w:val="7"/>
        </w:numPr>
        <w:tabs>
          <w:tab w:val="left" w:pos="992"/>
        </w:tabs>
        <w:spacing w:before="120" w:after="0" w:line="240" w:lineRule="auto"/>
        <w:jc w:val="both"/>
        <w:rPr>
          <w:rFonts w:ascii="Chu Van An" w:hAnsi="Chu Van An" w:cs="Chu Van An"/>
          <w:sz w:val="24"/>
          <w:szCs w:val="24"/>
        </w:rPr>
      </w:pPr>
      <w:r w:rsidRPr="00E14327">
        <w:rPr>
          <w:rFonts w:ascii="Chu Van An" w:hAnsi="Chu Van An" w:cs="Chu Van An"/>
          <w:sz w:val="24"/>
          <w:szCs w:val="24"/>
        </w:rPr>
        <w:t xml:space="preserve">Số hạng độc lập với x trong khai triển </w:t>
      </w:r>
      <w:r w:rsidRPr="00E14327">
        <w:rPr>
          <w:rFonts w:ascii="Chu Van An" w:hAnsi="Chu Van An" w:cs="Chu Van An"/>
          <w:noProof/>
          <w:position w:val="-28"/>
          <w:sz w:val="24"/>
          <w:szCs w:val="24"/>
        </w:rPr>
        <w:object w:dxaOrig="1170" w:dyaOrig="735" w14:anchorId="2BAFBCCE">
          <v:shape id="_x0000_i1285" type="#_x0000_t75" style="width:58.5pt;height:36.75pt;mso-width-percent:0;mso-height-percent:0;mso-width-percent:0;mso-height-percent:0" o:ole="">
            <v:imagedata r:id="rId348" o:title=""/>
          </v:shape>
          <o:OLEObject Type="Embed" ProgID="Equation.DSMT4" ShapeID="_x0000_i1285" DrawAspect="Content" ObjectID="_1687484892" r:id="rId349"/>
        </w:object>
      </w:r>
      <w:r w:rsidRPr="00E14327">
        <w:rPr>
          <w:rFonts w:ascii="Chu Van An" w:hAnsi="Chu Van An" w:cs="Chu Van An"/>
          <w:sz w:val="24"/>
          <w:szCs w:val="24"/>
        </w:rPr>
        <w:t xml:space="preserve"> là</w:t>
      </w:r>
    </w:p>
    <w:p w14:paraId="70F9A2A4" w14:textId="77777777" w:rsidR="00A80FEB" w:rsidRPr="00E14327" w:rsidRDefault="00A80FEB" w:rsidP="00A80FEB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E14327">
        <w:rPr>
          <w:rFonts w:ascii="MS Gothic" w:eastAsia="MS Gothic" w:hAnsi="MS Gothic" w:cs="MS Gothic" w:hint="eastAsia"/>
          <w:b/>
          <w:color w:val="0000FF"/>
          <w:sz w:val="24"/>
          <w:szCs w:val="24"/>
        </w:rPr>
        <w:t>Ⓐ</w:t>
      </w:r>
      <w:r w:rsidRPr="00E14327">
        <w:rPr>
          <w:rFonts w:ascii="Chu Van An" w:eastAsia="MS PMincho" w:hAnsi="Chu Van An" w:cs="Chu Van An"/>
          <w:b/>
          <w:color w:val="0000FF"/>
          <w:sz w:val="24"/>
          <w:szCs w:val="24"/>
        </w:rPr>
        <w:t>.</w:t>
      </w:r>
      <w:r w:rsidRPr="00E14327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E14327">
        <w:rPr>
          <w:rFonts w:ascii="Chu Van An" w:hAnsi="Chu Van An" w:cs="Chu Van An"/>
          <w:noProof/>
          <w:color w:val="000000"/>
          <w:position w:val="-12"/>
          <w:sz w:val="24"/>
          <w:szCs w:val="24"/>
        </w:rPr>
        <w:object w:dxaOrig="600" w:dyaOrig="375" w14:anchorId="0FEAE489">
          <v:shape id="_x0000_i1286" type="#_x0000_t75" style="width:30pt;height:18pt;mso-width-percent:0;mso-height-percent:0;mso-width-percent:0;mso-height-percent:0" o:ole="">
            <v:imagedata r:id="rId350" o:title=""/>
          </v:shape>
          <o:OLEObject Type="Embed" ProgID="Equation.DSMT4" ShapeID="_x0000_i1286" DrawAspect="Content" ObjectID="_1687484893" r:id="rId351"/>
        </w:object>
      </w:r>
      <w:r w:rsidRPr="00E14327">
        <w:rPr>
          <w:rFonts w:ascii="Chu Van An" w:hAnsi="Chu Van An" w:cs="Chu Van An"/>
          <w:color w:val="000000"/>
          <w:sz w:val="24"/>
          <w:szCs w:val="24"/>
        </w:rPr>
        <w:t>.</w:t>
      </w:r>
      <w:r w:rsidRPr="00E14327">
        <w:rPr>
          <w:rFonts w:ascii="Chu Van An" w:hAnsi="Chu Van An" w:cs="Chu Van An"/>
          <w:sz w:val="24"/>
          <w:szCs w:val="24"/>
        </w:rPr>
        <w:tab/>
      </w:r>
      <w:r w:rsidRPr="00E14327">
        <w:rPr>
          <w:rFonts w:ascii="MS Gothic" w:eastAsia="MS Gothic" w:hAnsi="MS Gothic" w:cs="MS Gothic" w:hint="eastAsia"/>
          <w:b/>
          <w:color w:val="0000FF"/>
          <w:sz w:val="24"/>
          <w:szCs w:val="24"/>
        </w:rPr>
        <w:t>Ⓑ</w:t>
      </w:r>
      <w:r w:rsidRPr="00E14327">
        <w:rPr>
          <w:rFonts w:ascii="Chu Van An" w:eastAsia="MS PMincho" w:hAnsi="Chu Van An" w:cs="Chu Van An"/>
          <w:b/>
          <w:color w:val="0000FF"/>
          <w:sz w:val="24"/>
          <w:szCs w:val="24"/>
        </w:rPr>
        <w:t>.</w:t>
      </w:r>
      <w:r w:rsidRPr="00E14327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E14327">
        <w:rPr>
          <w:rFonts w:ascii="Chu Van An" w:hAnsi="Chu Van An" w:cs="Chu Van An"/>
          <w:noProof/>
          <w:color w:val="000000"/>
          <w:position w:val="-12"/>
          <w:sz w:val="24"/>
          <w:szCs w:val="24"/>
        </w:rPr>
        <w:object w:dxaOrig="600" w:dyaOrig="375" w14:anchorId="414E0A00">
          <v:shape id="_x0000_i1287" type="#_x0000_t75" style="width:30pt;height:18pt;mso-width-percent:0;mso-height-percent:0;mso-width-percent:0;mso-height-percent:0" o:ole="">
            <v:imagedata r:id="rId352" o:title=""/>
          </v:shape>
          <o:OLEObject Type="Embed" ProgID="Equation.DSMT4" ShapeID="_x0000_i1287" DrawAspect="Content" ObjectID="_1687484894" r:id="rId353"/>
        </w:object>
      </w:r>
      <w:r w:rsidRPr="00E14327">
        <w:rPr>
          <w:rFonts w:ascii="Chu Van An" w:hAnsi="Chu Van An" w:cs="Chu Van An"/>
          <w:color w:val="000000"/>
          <w:sz w:val="24"/>
          <w:szCs w:val="24"/>
        </w:rPr>
        <w:t>.</w:t>
      </w:r>
      <w:r w:rsidRPr="00E14327">
        <w:rPr>
          <w:rFonts w:ascii="Chu Van An" w:hAnsi="Chu Van An" w:cs="Chu Van An"/>
          <w:sz w:val="24"/>
          <w:szCs w:val="24"/>
        </w:rPr>
        <w:tab/>
      </w:r>
      <w:r w:rsidRPr="00E14327">
        <w:rPr>
          <w:rFonts w:ascii="MS Gothic" w:eastAsia="MS Gothic" w:hAnsi="MS Gothic" w:cs="MS Gothic" w:hint="eastAsia"/>
          <w:b/>
          <w:color w:val="0000FF"/>
          <w:sz w:val="24"/>
          <w:szCs w:val="24"/>
          <w:u w:val="single"/>
        </w:rPr>
        <w:t>Ⓒ</w:t>
      </w:r>
      <w:r w:rsidRPr="00E14327">
        <w:rPr>
          <w:rFonts w:ascii="Chu Van An" w:eastAsia="MS PMincho" w:hAnsi="Chu Van An" w:cs="Chu Van An"/>
          <w:b/>
          <w:color w:val="0000FF"/>
          <w:sz w:val="24"/>
          <w:szCs w:val="24"/>
          <w:u w:val="single"/>
        </w:rPr>
        <w:t>.</w:t>
      </w:r>
      <w:r w:rsidRPr="00E14327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E14327">
        <w:rPr>
          <w:rFonts w:ascii="Chu Van An" w:hAnsi="Chu Van An" w:cs="Chu Van An"/>
          <w:b/>
          <w:noProof/>
          <w:color w:val="0000FF"/>
          <w:position w:val="-12"/>
          <w:sz w:val="24"/>
          <w:szCs w:val="24"/>
        </w:rPr>
        <w:object w:dxaOrig="600" w:dyaOrig="375" w14:anchorId="69E27E9C">
          <v:shape id="_x0000_i1288" type="#_x0000_t75" style="width:30pt;height:18pt;mso-width-percent:0;mso-height-percent:0;mso-width-percent:0;mso-height-percent:0" o:ole="">
            <v:imagedata r:id="rId354" o:title=""/>
          </v:shape>
          <o:OLEObject Type="Embed" ProgID="Equation.DSMT4" ShapeID="_x0000_i1288" DrawAspect="Content" ObjectID="_1687484895" r:id="rId355"/>
        </w:object>
      </w:r>
      <w:r w:rsidRPr="00E14327">
        <w:rPr>
          <w:rFonts w:ascii="Chu Van An" w:hAnsi="Chu Van An" w:cs="Chu Van An"/>
          <w:color w:val="000000"/>
          <w:sz w:val="24"/>
          <w:szCs w:val="24"/>
        </w:rPr>
        <w:t>.</w:t>
      </w:r>
      <w:r w:rsidRPr="00E14327">
        <w:rPr>
          <w:rFonts w:ascii="Chu Van An" w:hAnsi="Chu Van An" w:cs="Chu Van An"/>
          <w:sz w:val="24"/>
          <w:szCs w:val="24"/>
        </w:rPr>
        <w:tab/>
      </w:r>
      <w:r w:rsidRPr="00E14327">
        <w:rPr>
          <w:rFonts w:ascii="MS Gothic" w:eastAsia="MS Gothic" w:hAnsi="MS Gothic" w:cs="MS Gothic" w:hint="eastAsia"/>
          <w:b/>
          <w:color w:val="0000FF"/>
          <w:sz w:val="24"/>
          <w:szCs w:val="24"/>
        </w:rPr>
        <w:t>Ⓓ</w:t>
      </w:r>
      <w:r w:rsidRPr="00E14327">
        <w:rPr>
          <w:rFonts w:ascii="Chu Van An" w:eastAsia="MS PMincho" w:hAnsi="Chu Van An" w:cs="Chu Van An"/>
          <w:b/>
          <w:color w:val="0000FF"/>
          <w:sz w:val="24"/>
          <w:szCs w:val="24"/>
        </w:rPr>
        <w:t>.</w:t>
      </w:r>
      <w:r w:rsidRPr="00E14327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E14327">
        <w:rPr>
          <w:rFonts w:ascii="Chu Van An" w:hAnsi="Chu Van An" w:cs="Chu Van An"/>
          <w:b/>
          <w:noProof/>
          <w:color w:val="0000FF"/>
          <w:position w:val="-12"/>
          <w:sz w:val="24"/>
          <w:szCs w:val="24"/>
        </w:rPr>
        <w:object w:dxaOrig="735" w:dyaOrig="375" w14:anchorId="312013FE">
          <v:shape id="_x0000_i1289" type="#_x0000_t75" style="width:36.75pt;height:18pt;mso-width-percent:0;mso-height-percent:0;mso-width-percent:0;mso-height-percent:0" o:ole="">
            <v:imagedata r:id="rId356" o:title=""/>
          </v:shape>
          <o:OLEObject Type="Embed" ProgID="Equation.DSMT4" ShapeID="_x0000_i1289" DrawAspect="Content" ObjectID="_1687484896" r:id="rId357"/>
        </w:object>
      </w:r>
      <w:r w:rsidRPr="00E14327">
        <w:rPr>
          <w:rFonts w:ascii="Chu Van An" w:hAnsi="Chu Van An" w:cs="Chu Van An"/>
          <w:color w:val="000000"/>
          <w:sz w:val="24"/>
          <w:szCs w:val="24"/>
        </w:rPr>
        <w:t>.</w:t>
      </w:r>
    </w:p>
    <w:p w14:paraId="33E15953" w14:textId="6557E9D7" w:rsidR="00A80FEB" w:rsidRPr="00E14327" w:rsidRDefault="00E14327" w:rsidP="00A80FEB">
      <w:pPr>
        <w:spacing w:line="240" w:lineRule="auto"/>
        <w:ind w:left="992"/>
        <w:jc w:val="center"/>
        <w:rPr>
          <w:rFonts w:ascii="Chu Van An" w:hAnsi="Chu Van An" w:cs="Chu Van An"/>
          <w:b/>
          <w:color w:val="0000FF"/>
          <w:sz w:val="24"/>
          <w:szCs w:val="24"/>
        </w:rPr>
      </w:pPr>
      <w:r w:rsidRPr="00E14327">
        <w:rPr>
          <w:rFonts w:ascii="Chu Van An" w:eastAsia="MS PMincho" w:hAnsi="Chu Van An" w:cs="Chu Van An"/>
          <w:b/>
          <w:color w:val="0000FF"/>
          <w:sz w:val="24"/>
          <w:szCs w:val="24"/>
        </w:rPr>
        <w:t>Lời giải</w:t>
      </w:r>
    </w:p>
    <w:p w14:paraId="672CA6C8" w14:textId="77777777" w:rsidR="00A80FEB" w:rsidRPr="00E14327" w:rsidRDefault="00A80FEB" w:rsidP="00A80FEB">
      <w:pPr>
        <w:spacing w:line="240" w:lineRule="auto"/>
        <w:ind w:left="992"/>
        <w:rPr>
          <w:rFonts w:ascii="Chu Van An" w:hAnsi="Chu Van An" w:cs="Chu Van An"/>
          <w:sz w:val="24"/>
          <w:szCs w:val="24"/>
        </w:rPr>
      </w:pPr>
      <w:r w:rsidRPr="00E14327">
        <w:rPr>
          <w:rFonts w:ascii="Chu Van An" w:hAnsi="Chu Van An" w:cs="Chu Van An"/>
          <w:sz w:val="24"/>
          <w:szCs w:val="24"/>
        </w:rPr>
        <w:t xml:space="preserve">Ta có: </w:t>
      </w:r>
      <w:r w:rsidRPr="00E14327">
        <w:rPr>
          <w:rFonts w:ascii="Chu Van An" w:hAnsi="Chu Van An" w:cs="Chu Van An"/>
          <w:noProof/>
          <w:position w:val="-28"/>
          <w:sz w:val="24"/>
          <w:szCs w:val="24"/>
        </w:rPr>
        <w:object w:dxaOrig="5625" w:dyaOrig="735" w14:anchorId="36ABD1A3">
          <v:shape id="_x0000_i1290" type="#_x0000_t75" style="width:281.25pt;height:36.75pt;mso-width-percent:0;mso-height-percent:0;mso-width-percent:0;mso-height-percent:0" o:ole="">
            <v:imagedata r:id="rId358" o:title=""/>
          </v:shape>
          <o:OLEObject Type="Embed" ProgID="Equation.DSMT4" ShapeID="_x0000_i1290" DrawAspect="Content" ObjectID="_1687484897" r:id="rId359"/>
        </w:object>
      </w:r>
    </w:p>
    <w:p w14:paraId="37073A7F" w14:textId="77777777" w:rsidR="00A80FEB" w:rsidRPr="00E14327" w:rsidRDefault="00A80FEB" w:rsidP="00A80FEB">
      <w:pPr>
        <w:spacing w:line="240" w:lineRule="auto"/>
        <w:ind w:left="992"/>
        <w:rPr>
          <w:rFonts w:ascii="Chu Van An" w:hAnsi="Chu Van An" w:cs="Chu Van An"/>
          <w:sz w:val="24"/>
          <w:szCs w:val="24"/>
        </w:rPr>
      </w:pPr>
      <w:r w:rsidRPr="00E14327">
        <w:rPr>
          <w:rFonts w:ascii="Chu Van An" w:hAnsi="Chu Van An" w:cs="Chu Van An"/>
          <w:sz w:val="24"/>
          <w:szCs w:val="24"/>
        </w:rPr>
        <w:t xml:space="preserve">Số hạng độc lập với x khi </w:t>
      </w:r>
      <w:r w:rsidRPr="00E14327">
        <w:rPr>
          <w:rFonts w:ascii="Chu Van An" w:hAnsi="Chu Van An" w:cs="Chu Van An"/>
          <w:noProof/>
          <w:position w:val="-6"/>
          <w:sz w:val="24"/>
          <w:szCs w:val="24"/>
        </w:rPr>
        <w:object w:dxaOrig="1995" w:dyaOrig="270" w14:anchorId="7896364C">
          <v:shape id="_x0000_i1291" type="#_x0000_t75" style="width:99.75pt;height:13.5pt;mso-width-percent:0;mso-height-percent:0;mso-width-percent:0;mso-height-percent:0" o:ole="">
            <v:imagedata r:id="rId360" o:title=""/>
          </v:shape>
          <o:OLEObject Type="Embed" ProgID="Equation.DSMT4" ShapeID="_x0000_i1291" DrawAspect="Content" ObjectID="_1687484898" r:id="rId361"/>
        </w:object>
      </w:r>
    </w:p>
    <w:p w14:paraId="2B5BECEF" w14:textId="77777777" w:rsidR="00A80FEB" w:rsidRPr="00E14327" w:rsidRDefault="00A80FEB" w:rsidP="00A80FEB">
      <w:pPr>
        <w:spacing w:line="240" w:lineRule="auto"/>
        <w:ind w:left="992"/>
        <w:rPr>
          <w:rFonts w:ascii="Chu Van An" w:hAnsi="Chu Van An" w:cs="Chu Van An"/>
          <w:sz w:val="24"/>
          <w:szCs w:val="24"/>
        </w:rPr>
      </w:pPr>
      <w:r w:rsidRPr="00E14327">
        <w:rPr>
          <w:rFonts w:ascii="Chu Van An" w:hAnsi="Chu Van An" w:cs="Chu Van An"/>
          <w:sz w:val="24"/>
          <w:szCs w:val="24"/>
        </w:rPr>
        <w:t xml:space="preserve">Vậy số hạng độc lập với x là: </w:t>
      </w:r>
      <w:r w:rsidRPr="00E14327">
        <w:rPr>
          <w:rFonts w:ascii="Chu Van An" w:hAnsi="Chu Van An" w:cs="Chu Van An"/>
          <w:noProof/>
          <w:position w:val="-12"/>
          <w:sz w:val="24"/>
          <w:szCs w:val="24"/>
        </w:rPr>
        <w:object w:dxaOrig="600" w:dyaOrig="375" w14:anchorId="35AE0AE1">
          <v:shape id="_x0000_i1292" type="#_x0000_t75" style="width:30pt;height:18pt;mso-width-percent:0;mso-height-percent:0;mso-width-percent:0;mso-height-percent:0" o:ole="">
            <v:imagedata r:id="rId362" o:title=""/>
          </v:shape>
          <o:OLEObject Type="Embed" ProgID="Equation.DSMT4" ShapeID="_x0000_i1292" DrawAspect="Content" ObjectID="_1687484899" r:id="rId363"/>
        </w:object>
      </w:r>
      <w:r w:rsidRPr="00E14327">
        <w:rPr>
          <w:rFonts w:ascii="Chu Van An" w:hAnsi="Chu Van An" w:cs="Chu Van An"/>
          <w:sz w:val="24"/>
          <w:szCs w:val="24"/>
        </w:rPr>
        <w:t xml:space="preserve"> =&gt; chọn C</w:t>
      </w:r>
    </w:p>
    <w:p w14:paraId="49AC40D6" w14:textId="1419F413" w:rsidR="00775A4B" w:rsidRDefault="00775A4B" w:rsidP="004C4F30">
      <w:pPr>
        <w:spacing w:line="240" w:lineRule="auto"/>
        <w:rPr>
          <w:rFonts w:ascii="Chu Van An" w:eastAsia="Chu Van An" w:hAnsi="Chu Van An" w:cs="Chu Van An"/>
          <w:b/>
          <w:color w:val="FF0000"/>
          <w:sz w:val="24"/>
          <w:szCs w:val="24"/>
        </w:rPr>
      </w:pPr>
      <w:r w:rsidRPr="00E14327">
        <w:rPr>
          <w:rFonts w:ascii="Chu Van An" w:eastAsia="Wingdings" w:hAnsi="Chu Van An" w:cs="Chu Van An"/>
          <w:b/>
          <w:color w:val="0000CC"/>
          <w:sz w:val="24"/>
          <w:szCs w:val="24"/>
          <w:shd w:val="clear" w:color="auto" w:fill="F9FFE5"/>
        </w:rPr>
        <w:sym w:font="Wingdings" w:char="F031"/>
      </w:r>
      <w:r w:rsidRPr="00E14327">
        <w:rPr>
          <w:rFonts w:ascii="Chu Van An" w:eastAsia="Chu Van An" w:hAnsi="Chu Van An" w:cs="Chu Van An"/>
          <w:b/>
          <w:color w:val="FF0000"/>
          <w:sz w:val="24"/>
          <w:szCs w:val="24"/>
          <w:shd w:val="clear" w:color="auto" w:fill="F9FFE5"/>
        </w:rPr>
        <w:t>_Bài tập rèn luyện</w:t>
      </w:r>
      <w:r w:rsidRPr="00E14327">
        <w:rPr>
          <w:rFonts w:ascii="Chu Van An" w:eastAsia="Chu Van An" w:hAnsi="Chu Van An" w:cs="Chu Van An"/>
          <w:b/>
          <w:color w:val="FF0000"/>
          <w:sz w:val="24"/>
          <w:szCs w:val="24"/>
        </w:rPr>
        <w:t>:</w:t>
      </w:r>
    </w:p>
    <w:tbl>
      <w:tblPr>
        <w:tblStyle w:val="TableGrid"/>
        <w:tblW w:w="10631" w:type="dxa"/>
        <w:tblInd w:w="137" w:type="dxa"/>
        <w:tblBorders>
          <w:top w:val="dashSmallGap" w:sz="4" w:space="0" w:color="0000CC"/>
          <w:left w:val="dashSmallGap" w:sz="4" w:space="0" w:color="0000CC"/>
          <w:bottom w:val="dashSmallGap" w:sz="4" w:space="0" w:color="0000CC"/>
          <w:right w:val="dashSmallGap" w:sz="4" w:space="0" w:color="0000CC"/>
          <w:insideH w:val="dashSmallGap" w:sz="4" w:space="0" w:color="0000CC"/>
          <w:insideV w:val="dashSmallGap" w:sz="4" w:space="0" w:color="0000CC"/>
        </w:tblBorders>
        <w:tblLook w:val="04A0" w:firstRow="1" w:lastRow="0" w:firstColumn="1" w:lastColumn="0" w:noHBand="0" w:noVBand="1"/>
      </w:tblPr>
      <w:tblGrid>
        <w:gridCol w:w="7088"/>
        <w:gridCol w:w="3543"/>
      </w:tblGrid>
      <w:tr w:rsidR="008F2A17" w:rsidRPr="0044542F" w14:paraId="3A35794D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494F39C4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>Câu 1: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Hệ số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285" w:dyaOrig="315" w14:anchorId="3AA95AF2">
                <v:shape id="_x0000_i4599" type="#_x0000_t75" style="width:14.25pt;height:15.75pt" o:ole="">
                  <v:imagedata r:id="rId364" o:title=""/>
                </v:shape>
                <o:OLEObject Type="Embed" ProgID="Equation.DSMT4" ShapeID="_x0000_i4599" DrawAspect="Content" ObjectID="_1687484900" r:id="rId365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 trong khai triển </w:t>
            </w:r>
            <w:r w:rsidRPr="004801B8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915" w:dyaOrig="435" w14:anchorId="0E12DB98">
                <v:shape id="_x0000_i4600" type="#_x0000_t75" style="width:45.75pt;height:21.75pt" o:ole="">
                  <v:imagedata r:id="rId366" o:title=""/>
                </v:shape>
                <o:OLEObject Type="Embed" ProgID="Equation.DSMT4" ShapeID="_x0000_i4600" DrawAspect="Content" ObjectID="_1687484901" r:id="rId367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 thành đa thức là</w:t>
            </w:r>
          </w:p>
          <w:p w14:paraId="7F67F3CF" w14:textId="3559E8C2" w:rsidR="008F2A17" w:rsidRPr="004801B8" w:rsidRDefault="008F2A17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vi-VN"/>
              </w:rPr>
              <w:t>Ⓐ.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  </w:t>
            </w:r>
            <w:r w:rsidRPr="004801B8">
              <w:rPr>
                <w:rFonts w:ascii="Chu Van An" w:eastAsia="Arial" w:hAnsi="Chu Van An" w:cs="Chu Van An"/>
                <w:position w:val="-6"/>
                <w:sz w:val="24"/>
                <w:szCs w:val="24"/>
              </w:rPr>
              <w:object w:dxaOrig="795" w:dyaOrig="285" w14:anchorId="047F1C5B">
                <v:shape id="_x0000_i4601" type="#_x0000_t75" style="width:39.75pt;height:14.25pt" o:ole="">
                  <v:imagedata r:id="rId368" o:title=""/>
                </v:shape>
                <o:OLEObject Type="Embed" ProgID="Equation.DSMT4" ShapeID="_x0000_i4601" DrawAspect="Content" ObjectID="_1687484902" r:id="rId369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vi-VN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vi-VN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  </w:t>
            </w:r>
            <w:r w:rsidRPr="004801B8">
              <w:rPr>
                <w:rFonts w:ascii="Chu Van An" w:eastAsia="Arial" w:hAnsi="Chu Van An" w:cs="Chu Van An"/>
                <w:position w:val="-6"/>
                <w:sz w:val="24"/>
                <w:szCs w:val="24"/>
              </w:rPr>
              <w:object w:dxaOrig="555" w:dyaOrig="285" w14:anchorId="1B6F8323">
                <v:shape id="_x0000_i4602" type="#_x0000_t75" style="width:27.75pt;height:14.25pt" o:ole="">
                  <v:imagedata r:id="rId370" o:title=""/>
                </v:shape>
                <o:OLEObject Type="Embed" ProgID="Equation.DSMT4" ShapeID="_x0000_i4602" DrawAspect="Content" ObjectID="_1687484903" r:id="rId371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vi-VN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vi-VN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  </w:t>
            </w:r>
            <w:r w:rsidRPr="004801B8">
              <w:rPr>
                <w:rFonts w:ascii="Chu Van An" w:eastAsia="Arial" w:hAnsi="Chu Van An" w:cs="Chu Van An"/>
                <w:position w:val="-6"/>
                <w:sz w:val="24"/>
                <w:szCs w:val="24"/>
              </w:rPr>
              <w:object w:dxaOrig="435" w:dyaOrig="285" w14:anchorId="20069269">
                <v:shape id="_x0000_i4603" type="#_x0000_t75" style="width:21.75pt;height:14.25pt" o:ole="">
                  <v:imagedata r:id="rId372" o:title=""/>
                </v:shape>
                <o:OLEObject Type="Embed" ProgID="Equation.DSMT4" ShapeID="_x0000_i4603" DrawAspect="Content" ObjectID="_1687484904" r:id="rId373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vi-VN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vi-VN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  </w:t>
            </w:r>
            <w:r w:rsidRPr="004801B8">
              <w:rPr>
                <w:rFonts w:ascii="Chu Van An" w:eastAsia="Arial" w:hAnsi="Chu Van An" w:cs="Chu Van An"/>
                <w:position w:val="-6"/>
                <w:sz w:val="24"/>
                <w:szCs w:val="24"/>
              </w:rPr>
              <w:object w:dxaOrig="645" w:dyaOrig="285" w14:anchorId="372B7E91">
                <v:shape id="_x0000_i4604" type="#_x0000_t75" style="width:32.25pt;height:14.25pt" o:ole="">
                  <v:imagedata r:id="rId374" o:title=""/>
                </v:shape>
                <o:OLEObject Type="Embed" ProgID="Equation.DSMT4" ShapeID="_x0000_i4604" DrawAspect="Content" ObjectID="_1687484905" r:id="rId375"/>
              </w:object>
            </w:r>
            <w:r w:rsidRPr="004801B8">
              <w:rPr>
                <w:rFonts w:ascii="Chu Van An" w:eastAsia="Arial" w:hAnsi="Chu Van An" w:cs="Chu Van An"/>
                <w:sz w:val="24"/>
                <w:szCs w:val="24"/>
                <w:lang w:val="vi-VN"/>
              </w:rPr>
              <w:t>.</w:t>
            </w:r>
          </w:p>
          <w:p w14:paraId="520143B6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158F6C2B" w14:textId="77777777" w:rsidR="008F2A17" w:rsidRPr="0044542F" w:rsidRDefault="008F2A17" w:rsidP="003330D3">
            <w:pPr>
              <w:ind w:right="201"/>
              <w:mirrorIndents/>
              <w:jc w:val="center"/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</w:pPr>
            <w:bookmarkStart w:id="116" w:name="_Hlk76707348"/>
            <w:bookmarkStart w:id="117" w:name="_Hlk76257946"/>
            <w:bookmarkStart w:id="118" w:name="_Hlk76148073"/>
            <w:bookmarkStart w:id="119" w:name="_Hlk76067130"/>
            <w:bookmarkStart w:id="120" w:name="_Hlk76148306"/>
            <w:bookmarkStart w:id="121" w:name="_Hlk76066927"/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 xml:space="preserve">   Lời giải</w:t>
            </w:r>
          </w:p>
        </w:tc>
      </w:tr>
      <w:tr w:rsidR="008F2A17" w:rsidRPr="0044542F" w14:paraId="63194593" w14:textId="77777777" w:rsidTr="003330D3">
        <w:trPr>
          <w:trHeight w:val="399"/>
        </w:trPr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307B43FC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Câu 2:</w: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 xml:space="preserve">Trong khai triển </w:t>
            </w:r>
            <w:r w:rsidRPr="004801B8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825" w:dyaOrig="435" w14:anchorId="1AA351E7">
                <v:shape id="_x0000_i4605" type="#_x0000_t75" style="width:41.25pt;height:21.75pt" o:ole="">
                  <v:imagedata r:id="rId376" o:title=""/>
                </v:shape>
                <o:OLEObject Type="Embed" ProgID="Equation.DSMT4" ShapeID="_x0000_i4605" DrawAspect="Content" ObjectID="_1687484906" r:id="rId377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, số hạng tổng quát của khai triển là</w:t>
            </w:r>
          </w:p>
          <w:p w14:paraId="03EBD931" w14:textId="6CCE9788" w:rsidR="008F2A17" w:rsidRPr="004801B8" w:rsidRDefault="008F2A17" w:rsidP="003330D3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</w:rPr>
              <w:object w:dxaOrig="945" w:dyaOrig="375" w14:anchorId="0689BA80">
                <v:shape id="_x0000_i4606" type="#_x0000_t75" style="width:47.25pt;height:18.75pt" o:ole="">
                  <v:imagedata r:id="rId378" o:title=""/>
                </v:shape>
                <o:OLEObject Type="Embed" ProgID="Equation.DSMT4" ShapeID="_x0000_i4606" DrawAspect="Content" ObjectID="_1687484907" r:id="rId379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position w:val="-12"/>
                <w:sz w:val="24"/>
                <w:szCs w:val="24"/>
              </w:rPr>
              <w:object w:dxaOrig="1425" w:dyaOrig="375" w14:anchorId="6CC48116">
                <v:shape id="_x0000_i4607" type="#_x0000_t75" style="width:71.25pt;height:18.75pt" o:ole="">
                  <v:imagedata r:id="rId380" o:title=""/>
                </v:shape>
                <o:OLEObject Type="Embed" ProgID="Equation.DSMT4" ShapeID="_x0000_i4607" DrawAspect="Content" ObjectID="_1687484908" r:id="rId381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09F7DA96" w14:textId="0C6C0DEC" w:rsidR="008F2A17" w:rsidRPr="004801B8" w:rsidRDefault="008F2A17" w:rsidP="003330D3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position w:val="-12"/>
                <w:sz w:val="24"/>
                <w:szCs w:val="24"/>
                <w:shd w:val="clear" w:color="auto" w:fill="FFFFFF" w:themeFill="background1"/>
              </w:rPr>
              <w:object w:dxaOrig="1395" w:dyaOrig="375" w14:anchorId="499918DC">
                <v:shape id="_x0000_i4608" type="#_x0000_t75" style="width:69.75pt;height:18.75pt" o:ole="">
                  <v:imagedata r:id="rId382" o:title=""/>
                </v:shape>
                <o:OLEObject Type="Embed" ProgID="Equation.DSMT4" ShapeID="_x0000_i4608" DrawAspect="Content" ObjectID="_1687484909" r:id="rId383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nl-NL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position w:val="-12"/>
                <w:sz w:val="24"/>
                <w:szCs w:val="24"/>
              </w:rPr>
              <w:object w:dxaOrig="1125" w:dyaOrig="375" w14:anchorId="115B911B">
                <v:shape id="_x0000_i4609" type="#_x0000_t75" style="width:56.25pt;height:18.75pt" o:ole="">
                  <v:imagedata r:id="rId384" o:title=""/>
                </v:shape>
                <o:OLEObject Type="Embed" ProgID="Equation.DSMT4" ShapeID="_x0000_i4609" DrawAspect="Content" ObjectID="_1687484910" r:id="rId385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nl-NL"/>
              </w:rPr>
              <w:t>.</w:t>
            </w:r>
          </w:p>
          <w:p w14:paraId="04895F4C" w14:textId="77777777" w:rsidR="008F2A17" w:rsidRPr="0044542F" w:rsidRDefault="008F2A17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25199FEE" w14:textId="77777777" w:rsidR="008F2A17" w:rsidRPr="0044542F" w:rsidRDefault="008F2A17" w:rsidP="003330D3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2E458071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5B8F099E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color w:val="000000"/>
                <w:szCs w:val="24"/>
                <w:lang w:val="vi-VN"/>
              </w:rPr>
            </w:pPr>
            <w:r w:rsidRPr="004801B8">
              <w:rPr>
                <w:rFonts w:ascii="Chu Van An" w:eastAsiaTheme="minorEastAsia" w:hAnsi="Chu Van An" w:cs="Chu Van An"/>
                <w:b/>
                <w:color w:val="0000FF"/>
                <w:szCs w:val="24"/>
                <w:lang w:val="vi-VN"/>
              </w:rPr>
              <w:t>Câu 3:</w:t>
            </w:r>
            <w:r w:rsidRPr="004801B8">
              <w:rPr>
                <w:rFonts w:ascii="Chu Van An" w:hAnsi="Chu Van An" w:cs="Chu Van An"/>
                <w:color w:val="000000"/>
                <w:szCs w:val="24"/>
                <w:lang w:val="vi-VN"/>
              </w:rPr>
              <w:t xml:space="preserve">Số số hạng trong khai triển </w:t>
            </w:r>
            <w:r w:rsidRPr="004801B8">
              <w:rPr>
                <w:position w:val="-14"/>
              </w:rPr>
              <w:object w:dxaOrig="855" w:dyaOrig="435" w14:anchorId="00DA82D8">
                <v:shape id="_x0000_i4610" type="#_x0000_t75" style="width:42.75pt;height:21.75pt" o:ole="">
                  <v:imagedata r:id="rId386" o:title=""/>
                </v:shape>
                <o:OLEObject Type="Embed" ProgID="Equation.DSMT4" ShapeID="_x0000_i4610" DrawAspect="Content" ObjectID="_1687484911" r:id="rId387"/>
              </w:object>
            </w:r>
            <w:r w:rsidRPr="004801B8">
              <w:rPr>
                <w:rFonts w:ascii="Chu Van An" w:hAnsi="Chu Van An" w:cs="Chu Van An"/>
                <w:color w:val="000000"/>
                <w:szCs w:val="24"/>
                <w:lang w:val="vi-VN"/>
              </w:rPr>
              <w:t>là</w:t>
            </w:r>
          </w:p>
          <w:p w14:paraId="1970DDD9" w14:textId="59211889" w:rsidR="008F2A17" w:rsidRPr="004801B8" w:rsidRDefault="008F2A17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4801B8">
              <w:rPr>
                <w:rFonts w:ascii="Chu Van An" w:hAnsi="Chu Van An" w:cs="Chu Van An"/>
                <w:color w:val="000000"/>
                <w:szCs w:val="24"/>
                <w:lang w:val="vi-VN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color w:val="000000"/>
                <w:position w:val="-6"/>
                <w:sz w:val="24"/>
                <w:szCs w:val="24"/>
              </w:rPr>
              <w:object w:dxaOrig="315" w:dyaOrig="285" w14:anchorId="59DA3743">
                <v:shape id="_x0000_i4611" type="#_x0000_t75" style="width:15.75pt;height:14.25pt" o:ole="">
                  <v:imagedata r:id="rId388" o:title=""/>
                </v:shape>
                <o:OLEObject Type="Embed" ProgID="Equation.DSMT4" ShapeID="_x0000_i4611" DrawAspect="Content" ObjectID="_1687484912" r:id="rId389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color w:val="000000"/>
                <w:position w:val="-6"/>
                <w:sz w:val="24"/>
                <w:szCs w:val="24"/>
              </w:rPr>
              <w:object w:dxaOrig="300" w:dyaOrig="285" w14:anchorId="2386F848">
                <v:shape id="_x0000_i4612" type="#_x0000_t75" style="width:15pt;height:14.25pt" o:ole="">
                  <v:imagedata r:id="rId390" o:title=""/>
                </v:shape>
                <o:OLEObject Type="Embed" ProgID="Equation.DSMT4" ShapeID="_x0000_i4612" DrawAspect="Content" ObjectID="_1687484913" r:id="rId391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color w:val="000000"/>
                <w:position w:val="-6"/>
                <w:sz w:val="24"/>
                <w:szCs w:val="24"/>
              </w:rPr>
              <w:object w:dxaOrig="300" w:dyaOrig="285" w14:anchorId="0BEFB987">
                <v:shape id="_x0000_i4613" type="#_x0000_t75" style="width:15pt;height:14.25pt" o:ole="">
                  <v:imagedata r:id="rId392" o:title=""/>
                </v:shape>
                <o:OLEObject Type="Embed" ProgID="Equation.DSMT4" ShapeID="_x0000_i4613" DrawAspect="Content" ObjectID="_1687484914" r:id="rId393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color w:val="000000"/>
                <w:position w:val="-6"/>
                <w:sz w:val="24"/>
                <w:szCs w:val="24"/>
              </w:rPr>
              <w:object w:dxaOrig="285" w:dyaOrig="285" w14:anchorId="06AD1B95">
                <v:shape id="_x0000_i4614" type="#_x0000_t75" style="width:14.25pt;height:14.25pt" o:ole="">
                  <v:imagedata r:id="rId394" o:title=""/>
                </v:shape>
                <o:OLEObject Type="Embed" ProgID="Equation.DSMT4" ShapeID="_x0000_i4614" DrawAspect="Content" ObjectID="_1687484915" r:id="rId395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</w:p>
          <w:p w14:paraId="19FB9371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63542613" w14:textId="77777777" w:rsidR="008F2A17" w:rsidRPr="0044542F" w:rsidRDefault="008F2A17" w:rsidP="003330D3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5BCAA147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3B5D4B37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szCs w:val="24"/>
                <w:lang w:val="vi-VN"/>
              </w:rPr>
            </w:pPr>
            <w:r w:rsidRPr="004801B8">
              <w:rPr>
                <w:rFonts w:ascii="Chu Van An" w:eastAsiaTheme="minorEastAsia" w:hAnsi="Chu Van An" w:cs="Chu Van An"/>
                <w:b/>
                <w:color w:val="0000FF"/>
                <w:szCs w:val="24"/>
                <w:lang w:val="vi-VN"/>
              </w:rPr>
              <w:t>Câu 4:</w:t>
            </w:r>
            <w:r w:rsidRPr="004801B8">
              <w:rPr>
                <w:rFonts w:ascii="Chu Van An" w:hAnsi="Chu Van An" w:cs="Chu Van An"/>
                <w:szCs w:val="24"/>
                <w:lang w:val="vi-VN"/>
              </w:rPr>
              <w:t xml:space="preserve">Trong khai triển </w:t>
            </w:r>
            <w:r w:rsidRPr="004801B8">
              <w:rPr>
                <w:position w:val="-14"/>
              </w:rPr>
              <w:object w:dxaOrig="900" w:dyaOrig="435" w14:anchorId="3A07C4B3">
                <v:shape id="_x0000_i4615" type="#_x0000_t75" style="width:45pt;height:21.75pt" o:ole="">
                  <v:imagedata r:id="rId396" o:title=""/>
                </v:shape>
                <o:OLEObject Type="Embed" ProgID="Equation.DSMT4" ShapeID="_x0000_i4615" DrawAspect="Content" ObjectID="_1687484916" r:id="rId397"/>
              </w:object>
            </w:r>
            <w:r w:rsidRPr="004801B8">
              <w:rPr>
                <w:rFonts w:ascii="Chu Van An" w:hAnsi="Chu Van An" w:cs="Chu Van An"/>
                <w:szCs w:val="24"/>
                <w:lang w:val="vi-VN"/>
              </w:rPr>
              <w:t xml:space="preserve">, hệ số của số hạng chứa </w:t>
            </w:r>
            <w:r w:rsidRPr="004801B8">
              <w:rPr>
                <w:position w:val="-6"/>
              </w:rPr>
              <w:object w:dxaOrig="480" w:dyaOrig="315" w14:anchorId="5711C8E3">
                <v:shape id="_x0000_i4616" type="#_x0000_t75" style="width:24pt;height:15.75pt" o:ole="">
                  <v:imagedata r:id="rId398" o:title=""/>
                </v:shape>
                <o:OLEObject Type="Embed" ProgID="Equation.DSMT4" ShapeID="_x0000_i4616" DrawAspect="Content" ObjectID="_1687484917" r:id="rId399"/>
              </w:object>
            </w:r>
            <w:r w:rsidRPr="004801B8">
              <w:rPr>
                <w:rFonts w:ascii="Chu Van An" w:hAnsi="Chu Van An" w:cs="Chu Van An"/>
                <w:szCs w:val="24"/>
                <w:lang w:val="vi-VN"/>
              </w:rPr>
              <w:t xml:space="preserve"> là</w:t>
            </w:r>
          </w:p>
          <w:p w14:paraId="051B407F" w14:textId="3EBCCC0E" w:rsidR="008F2A17" w:rsidRPr="004801B8" w:rsidRDefault="008F2A17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vi-VN"/>
              </w:rPr>
              <w:t>Ⓐ.</w:t>
            </w:r>
            <w:r w:rsidRPr="004801B8">
              <w:rPr>
                <w:rFonts w:ascii="Chu Van An" w:hAnsi="Chu Van An" w:cs="Chu Van An"/>
                <w:szCs w:val="24"/>
                <w:lang w:val="vi-VN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675" w:dyaOrig="285" w14:anchorId="60549FB4">
                <v:shape id="_x0000_i4617" type="#_x0000_t75" style="width:33.75pt;height:14.25pt" o:ole="">
                  <v:imagedata r:id="rId400" o:title=""/>
                </v:shape>
                <o:OLEObject Type="Embed" ProgID="Equation.DSMT4" ShapeID="_x0000_i4617" DrawAspect="Content" ObjectID="_1687484918" r:id="rId401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vi-VN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vi-VN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315" w:dyaOrig="285" w14:anchorId="297FA42B">
                <v:shape id="_x0000_i4618" type="#_x0000_t75" style="width:15.75pt;height:14.25pt" o:ole="">
                  <v:imagedata r:id="rId402" o:title=""/>
                </v:shape>
                <o:OLEObject Type="Embed" ProgID="Equation.DSMT4" ShapeID="_x0000_i4618" DrawAspect="Content" ObjectID="_1687484919" r:id="rId403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vi-VN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vi-VN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420" w:dyaOrig="285" w14:anchorId="20C9CF0E">
                <v:shape id="_x0000_i4619" type="#_x0000_t75" style="width:21pt;height:14.25pt" o:ole="">
                  <v:imagedata r:id="rId404" o:title=""/>
                </v:shape>
                <o:OLEObject Type="Embed" ProgID="Equation.DSMT4" ShapeID="_x0000_i4619" DrawAspect="Content" ObjectID="_1687484920" r:id="rId405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vi-VN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vi-VN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525" w:dyaOrig="285" w14:anchorId="7918FFDC">
                <v:shape id="_x0000_i4620" type="#_x0000_t75" style="width:26.25pt;height:14.25pt" o:ole="">
                  <v:imagedata r:id="rId406" o:title=""/>
                </v:shape>
                <o:OLEObject Type="Embed" ProgID="Equation.DSMT4" ShapeID="_x0000_i4620" DrawAspect="Content" ObjectID="_1687484921" r:id="rId407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vi-VN"/>
              </w:rPr>
              <w:t>.</w:t>
            </w:r>
          </w:p>
          <w:p w14:paraId="0185EE81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0A1B7E58" w14:textId="77777777" w:rsidR="008F2A17" w:rsidRPr="0044542F" w:rsidRDefault="008F2A17" w:rsidP="003330D3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  <w:lang w:val="vi-VN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317359FC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079A05B0" w14:textId="77777777" w:rsidR="008F2A17" w:rsidRPr="004801B8" w:rsidRDefault="008F2A17" w:rsidP="003330D3">
            <w:pPr>
              <w:spacing w:line="276" w:lineRule="auto"/>
              <w:contextualSpacing/>
              <w:mirrorIndents/>
              <w:rPr>
                <w:rFonts w:ascii="Chu Van An" w:hAnsi="Chu Van An" w:cs="Chu Van An"/>
                <w:b/>
                <w:sz w:val="24"/>
                <w:szCs w:val="24"/>
                <w:lang w:eastAsia="vi-VN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eastAsia="vi-VN"/>
              </w:rPr>
              <w:t>Câu 5: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Trong khai triển nhị thức </w:t>
            </w:r>
            <w:r w:rsidRPr="004801B8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960" w:dyaOrig="435" w14:anchorId="4F1C8877">
                <v:shape id="_x0000_i4621" type="#_x0000_t75" style="width:48pt;height:21.75pt" o:ole="">
                  <v:imagedata r:id="rId408" o:title=""/>
                </v:shape>
                <o:OLEObject Type="Embed" ProgID="Equation.DSMT4" ShapeID="_x0000_i4621" DrawAspect="Content" ObjectID="_1687484922" r:id="rId409"/>
              </w:object>
            </w:r>
            <w:r w:rsidRPr="004801B8">
              <w:rPr>
                <w:rFonts w:ascii="Chu Van An" w:eastAsia="Times New Roman" w:hAnsi="Chu Van An" w:cs="Chu Van An"/>
                <w:position w:val="-10"/>
                <w:sz w:val="24"/>
                <w:szCs w:val="24"/>
              </w:rPr>
              <w:object w:dxaOrig="765" w:dyaOrig="315" w14:anchorId="14AC2CA7">
                <v:shape id="_x0000_i4622" type="#_x0000_t75" style="width:38.25pt;height:15.75pt" o:ole="">
                  <v:imagedata r:id="rId410" o:title=""/>
                </v:shape>
                <o:OLEObject Type="Embed" ProgID="Equation.DSMT4" ShapeID="_x0000_i4622" DrawAspect="Content" ObjectID="_1687484923" r:id="rId411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 có tất cả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300" w:dyaOrig="285" w14:anchorId="2C39B9F7">
                <v:shape id="_x0000_i4623" type="#_x0000_t75" style="width:15pt;height:14.25pt" o:ole="">
                  <v:imagedata r:id="rId412" o:title=""/>
                </v:shape>
                <o:OLEObject Type="Embed" ProgID="Equation.DSMT4" ShapeID="_x0000_i4623" DrawAspect="Content" ObjectID="_1687484924" r:id="rId413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 số hạng. Vậy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195" w:dyaOrig="225" w14:anchorId="3DA01485">
                <v:shape id="_x0000_i4624" type="#_x0000_t75" style="width:9.75pt;height:11.25pt" o:ole="">
                  <v:imagedata r:id="rId414" o:title=""/>
                </v:shape>
                <o:OLEObject Type="Embed" ProgID="Equation.DSMT4" ShapeID="_x0000_i4624" DrawAspect="Content" ObjectID="_1687484925" r:id="rId415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 bằng</w:t>
            </w:r>
          </w:p>
          <w:p w14:paraId="3AD8E77C" w14:textId="023CB66F" w:rsidR="008F2A17" w:rsidRPr="004801B8" w:rsidRDefault="008F2A17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contextualSpacing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nl-NL"/>
              </w:rPr>
              <w:t>Ⓐ.</w:t>
            </w:r>
            <w:r w:rsidRPr="004801B8">
              <w:rPr>
                <w:rFonts w:ascii="Chu Van An" w:hAnsi="Chu Van An" w:cs="Chu Van An"/>
                <w:b/>
                <w:sz w:val="24"/>
                <w:szCs w:val="24"/>
                <w:lang w:eastAsia="vi-VN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b/>
                <w:color w:val="FF0000"/>
                <w:position w:val="-6"/>
                <w:sz w:val="24"/>
                <w:szCs w:val="24"/>
                <w:lang w:eastAsia="vi-VN"/>
              </w:rPr>
              <w:object w:dxaOrig="300" w:dyaOrig="285" w14:anchorId="413FF959">
                <v:shape id="_x0000_i4625" type="#_x0000_t75" style="width:15pt;height:14.25pt" o:ole="">
                  <v:imagedata r:id="rId416" o:title=""/>
                </v:shape>
                <o:OLEObject Type="Embed" ProgID="Equation.DSMT4" ShapeID="_x0000_i4625" DrawAspect="Content" ObjectID="_1687484926" r:id="rId417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nl-NL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nl-NL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position w:val="-4"/>
                <w:sz w:val="24"/>
                <w:szCs w:val="24"/>
                <w:lang w:val="nl-NL" w:eastAsia="vi-VN"/>
              </w:rPr>
              <w:object w:dxaOrig="255" w:dyaOrig="255" w14:anchorId="4E4DACAA">
                <v:shape id="_x0000_i4626" type="#_x0000_t75" style="width:12.75pt;height:12.75pt" o:ole="">
                  <v:imagedata r:id="rId418" o:title=""/>
                </v:shape>
                <o:OLEObject Type="Embed" ProgID="Equation.DSMT4" ShapeID="_x0000_i4626" DrawAspect="Content" ObjectID="_1687484927" r:id="rId419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nl-NL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eastAsia="vi-VN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eastAsia="vi-VN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b/>
                <w:color w:val="FF0000"/>
                <w:position w:val="-6"/>
                <w:sz w:val="24"/>
                <w:szCs w:val="24"/>
                <w:lang w:val="nl-NL" w:eastAsia="vi-VN"/>
              </w:rPr>
              <w:object w:dxaOrig="285" w:dyaOrig="285" w14:anchorId="14E5CDBA">
                <v:shape id="_x0000_i4627" type="#_x0000_t75" style="width:14.25pt;height:14.25pt" o:ole="">
                  <v:imagedata r:id="rId420" o:title=""/>
                </v:shape>
                <o:OLEObject Type="Embed" ProgID="Equation.DSMT4" ShapeID="_x0000_i4627" DrawAspect="Content" ObjectID="_1687484928" r:id="rId421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eastAsia="vi-VN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eastAsia="vi-VN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eastAsia="vi-VN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position w:val="-4"/>
                <w:sz w:val="24"/>
                <w:szCs w:val="24"/>
                <w:lang w:val="nl-NL" w:eastAsia="vi-VN"/>
              </w:rPr>
              <w:object w:dxaOrig="285" w:dyaOrig="255" w14:anchorId="4F12157D">
                <v:shape id="_x0000_i4628" type="#_x0000_t75" style="width:14.25pt;height:12.75pt" o:ole="">
                  <v:imagedata r:id="rId422" o:title=""/>
                </v:shape>
                <o:OLEObject Type="Embed" ProgID="Equation.DSMT4" ShapeID="_x0000_i4628" DrawAspect="Content" ObjectID="_1687484929" r:id="rId423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eastAsia="vi-VN"/>
              </w:rPr>
              <w:t>.</w:t>
            </w:r>
          </w:p>
          <w:p w14:paraId="2E3562E1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511F1B9E" w14:textId="77777777" w:rsidR="008F2A17" w:rsidRPr="0044542F" w:rsidRDefault="008F2A17" w:rsidP="003330D3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  <w:lang w:val="nl-NL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29E96BCC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314FED5E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eastAsia="Yu Gothic" w:hAnsi="Chu Van An" w:cs="Chu Van An"/>
                <w:sz w:val="24"/>
                <w:szCs w:val="24"/>
              </w:rPr>
            </w:pPr>
            <w:r w:rsidRPr="004801B8">
              <w:rPr>
                <w:rFonts w:ascii="Chu Van An" w:eastAsia="Yu Gothic" w:hAnsi="Chu Van An" w:cs="Chu Van An"/>
                <w:b/>
                <w:color w:val="0000FF"/>
                <w:sz w:val="24"/>
                <w:szCs w:val="24"/>
              </w:rPr>
              <w:t>Câu 6:</w:t>
            </w:r>
            <w:r w:rsidRPr="004801B8">
              <w:rPr>
                <w:rFonts w:ascii="Chu Van An" w:eastAsia="Yu Gothic" w:hAnsi="Chu Van An" w:cs="Chu Van An"/>
                <w:sz w:val="24"/>
                <w:szCs w:val="24"/>
              </w:rPr>
              <w:t xml:space="preserve">Trong khai triển </w:t>
            </w:r>
            <w:r w:rsidRPr="004801B8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795" w:dyaOrig="435" w14:anchorId="03CF29BD">
                <v:shape id="_x0000_i4629" type="#_x0000_t75" style="width:39.75pt;height:21.75pt" o:ole="">
                  <v:imagedata r:id="rId424" o:title=""/>
                </v:shape>
                <o:OLEObject Type="Embed" ProgID="Equation.DSMT4" ShapeID="_x0000_i4629" DrawAspect="Content" ObjectID="_1687484930" r:id="rId425"/>
              </w:object>
            </w:r>
            <w:r w:rsidRPr="004801B8">
              <w:rPr>
                <w:rFonts w:ascii="Chu Van An" w:eastAsia="Yu Gothic" w:hAnsi="Chu Van An" w:cs="Chu Van An"/>
                <w:sz w:val="24"/>
                <w:szCs w:val="24"/>
              </w:rPr>
              <w:t>, số hạng tổng quát của khai triển?</w:t>
            </w:r>
          </w:p>
          <w:p w14:paraId="6251FA4D" w14:textId="015F4D47" w:rsidR="008F2A17" w:rsidRPr="004801B8" w:rsidRDefault="008F2A17" w:rsidP="003330D3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4801B8">
              <w:rPr>
                <w:rFonts w:ascii="Chu Van An" w:eastAsia="Yu Gothic" w:hAnsi="Chu Van An" w:cs="Chu Van An"/>
                <w:sz w:val="24"/>
                <w:szCs w:val="24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</w:rPr>
              <w:object w:dxaOrig="1320" w:dyaOrig="375" w14:anchorId="3D80FC85">
                <v:shape id="_x0000_i4630" type="#_x0000_t75" style="width:66pt;height:18.75pt" o:ole="">
                  <v:imagedata r:id="rId426" o:title=""/>
                </v:shape>
                <o:OLEObject Type="Embed" ProgID="Equation.DSMT4" ShapeID="_x0000_i4630" DrawAspect="Content" ObjectID="_1687484931" r:id="rId427"/>
              </w:object>
            </w:r>
            <w:r w:rsidRPr="004801B8">
              <w:rPr>
                <w:rFonts w:ascii="Chu Van An" w:eastAsia="Yu Gothic" w:hAnsi="Chu Van An" w:cs="Chu Van An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</w:rPr>
              <w:object w:dxaOrig="915" w:dyaOrig="375" w14:anchorId="18645163">
                <v:shape id="_x0000_i4631" type="#_x0000_t75" style="width:45.75pt;height:18.75pt" o:ole="">
                  <v:imagedata r:id="rId428" o:title=""/>
                </v:shape>
                <o:OLEObject Type="Embed" ProgID="Equation.DSMT4" ShapeID="_x0000_i4631" DrawAspect="Content" ObjectID="_1687484932" r:id="rId429"/>
              </w:object>
            </w:r>
            <w:r w:rsidRPr="004801B8">
              <w:rPr>
                <w:rFonts w:ascii="Chu Van An" w:eastAsia="Yu Gothic" w:hAnsi="Chu Van An" w:cs="Chu Van An"/>
                <w:sz w:val="24"/>
                <w:szCs w:val="24"/>
              </w:rPr>
              <w:t>.</w:t>
            </w:r>
          </w:p>
          <w:p w14:paraId="7DFC3CED" w14:textId="2F013F8F" w:rsidR="008F2A17" w:rsidRPr="004801B8" w:rsidRDefault="008F2A17" w:rsidP="003330D3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Chu Van An" w:eastAsiaTheme="minorHAnsi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</w:rPr>
              <w:object w:dxaOrig="1320" w:dyaOrig="375" w14:anchorId="5B92F8FD">
                <v:shape id="_x0000_i4632" type="#_x0000_t75" style="width:66pt;height:18.75pt" o:ole="">
                  <v:imagedata r:id="rId430" o:title=""/>
                </v:shape>
                <o:OLEObject Type="Embed" ProgID="Equation.DSMT4" ShapeID="_x0000_i4632" DrawAspect="Content" ObjectID="_1687484933" r:id="rId431"/>
              </w:object>
            </w:r>
            <w:r w:rsidRPr="004801B8">
              <w:rPr>
                <w:rFonts w:ascii="Chu Van An" w:eastAsia="Yu Gothic" w:hAnsi="Chu Van An" w:cs="Chu Van An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</w:rPr>
              <w:object w:dxaOrig="1080" w:dyaOrig="375" w14:anchorId="3066DA54">
                <v:shape id="_x0000_i4633" type="#_x0000_t75" style="width:54pt;height:18.75pt" o:ole="">
                  <v:imagedata r:id="rId432" o:title=""/>
                </v:shape>
                <o:OLEObject Type="Embed" ProgID="Equation.DSMT4" ShapeID="_x0000_i4633" DrawAspect="Content" ObjectID="_1687484934" r:id="rId433"/>
              </w:object>
            </w:r>
            <w:r w:rsidRPr="004801B8">
              <w:rPr>
                <w:rFonts w:ascii="Chu Van An" w:eastAsia="Yu Gothic" w:hAnsi="Chu Van An" w:cs="Chu Van An"/>
                <w:sz w:val="24"/>
                <w:szCs w:val="24"/>
              </w:rPr>
              <w:t>.</w:t>
            </w:r>
          </w:p>
          <w:p w14:paraId="50BA51F3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16E6A8E1" w14:textId="77777777" w:rsidR="008F2A17" w:rsidRPr="0044542F" w:rsidRDefault="008F2A17" w:rsidP="003330D3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3E7DD6D6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7AD94374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Câu 7:</w:t>
            </w:r>
            <w:r w:rsidRPr="004801B8">
              <w:rPr>
                <w:rFonts w:ascii="Chu Van An" w:hAnsi="Chu Van An" w:cs="Chu Van An"/>
                <w:color w:val="000000"/>
                <w:spacing w:val="-4"/>
                <w:sz w:val="24"/>
                <w:szCs w:val="24"/>
                <w:lang w:val="nl-NL"/>
              </w:rPr>
              <w:t xml:space="preserve">Có bao nhiêu số hạng trong khai triển nhị thức </w:t>
            </w:r>
            <w:r w:rsidRPr="004801B8">
              <w:rPr>
                <w:rFonts w:ascii="Chu Van An" w:hAnsi="Chu Van An" w:cs="Chu Van An"/>
                <w:color w:val="000000"/>
                <w:position w:val="-14"/>
                <w:sz w:val="24"/>
                <w:szCs w:val="24"/>
              </w:rPr>
              <w:object w:dxaOrig="1095" w:dyaOrig="435" w14:anchorId="74D288E0">
                <v:shape id="_x0000_i4634" type="#_x0000_t75" style="width:54.75pt;height:21.75pt" o:ole="">
                  <v:imagedata r:id="rId434" o:title=""/>
                </v:shape>
                <o:OLEObject Type="Embed" ProgID="Equation.DSMT4" ShapeID="_x0000_i4634" DrawAspect="Content" ObjectID="_1687484935" r:id="rId435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?</w:t>
            </w:r>
          </w:p>
          <w:p w14:paraId="7BFDAAE1" w14:textId="61899A59" w:rsidR="008F2A17" w:rsidRPr="004801B8" w:rsidRDefault="008F2A17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eastAsiaTheme="minorHAnsi" w:hAnsi="Chu Van An" w:cs="Chu Van An"/>
                <w:b/>
                <w:color w:val="0000FF"/>
                <w:sz w:val="24"/>
                <w:szCs w:val="24"/>
                <w:lang w:val="nl-NL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nl-NL"/>
              </w:rPr>
              <w:t>Ⓐ.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 xml:space="preserve"> </w:t>
            </w:r>
            <w:r w:rsidRPr="004801B8">
              <w:rPr>
                <w:rFonts w:ascii="Chu Van An" w:hAnsi="Chu Van An" w:cs="Chu Van An"/>
                <w:color w:val="000000"/>
                <w:position w:val="-6"/>
                <w:sz w:val="24"/>
                <w:szCs w:val="24"/>
              </w:rPr>
              <w:object w:dxaOrig="555" w:dyaOrig="285" w14:anchorId="4BD9FAB3">
                <v:shape id="_x0000_i4635" type="#_x0000_t75" style="width:27.75pt;height:14.25pt" o:ole="">
                  <v:imagedata r:id="rId436" o:title=""/>
                </v:shape>
                <o:OLEObject Type="Embed" ProgID="Equation.DSMT4" ShapeID="_x0000_i4635" DrawAspect="Content" ObjectID="_1687484936" r:id="rId437"/>
              </w:object>
            </w:r>
            <w:r w:rsidRPr="004801B8">
              <w:rPr>
                <w:rFonts w:ascii="Chu Van An" w:hAnsi="Chu Van An" w:cs="Chu Van An"/>
                <w:color w:val="800080"/>
                <w:sz w:val="24"/>
                <w:szCs w:val="24"/>
                <w:lang w:val="nl-NL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nl-NL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 xml:space="preserve">  </w:t>
            </w:r>
            <w:r w:rsidRPr="004801B8">
              <w:rPr>
                <w:rFonts w:ascii="Chu Van An" w:hAnsi="Chu Van An" w:cs="Chu Van An"/>
                <w:color w:val="000000"/>
                <w:position w:val="-6"/>
                <w:sz w:val="24"/>
                <w:szCs w:val="24"/>
              </w:rPr>
              <w:object w:dxaOrig="555" w:dyaOrig="285" w14:anchorId="047392A7">
                <v:shape id="_x0000_i4636" type="#_x0000_t75" style="width:27.75pt;height:14.25pt" o:ole="">
                  <v:imagedata r:id="rId438" o:title=""/>
                </v:shape>
                <o:OLEObject Type="Embed" ProgID="Equation.DSMT4" ShapeID="_x0000_i4636" DrawAspect="Content" ObjectID="_1687484937" r:id="rId439"/>
              </w:object>
            </w:r>
            <w:r w:rsidRPr="004801B8">
              <w:rPr>
                <w:rFonts w:ascii="Chu Van An" w:hAnsi="Chu Van An" w:cs="Chu Van An"/>
                <w:color w:val="800080"/>
                <w:sz w:val="24"/>
                <w:szCs w:val="24"/>
                <w:lang w:val="nl-NL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nl-NL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 xml:space="preserve">  </w:t>
            </w:r>
            <w:r w:rsidRPr="004801B8">
              <w:rPr>
                <w:rFonts w:ascii="Chu Van An" w:hAnsi="Chu Van An" w:cs="Chu Van An"/>
                <w:color w:val="000000"/>
                <w:position w:val="-6"/>
                <w:sz w:val="24"/>
                <w:szCs w:val="24"/>
              </w:rPr>
              <w:object w:dxaOrig="555" w:dyaOrig="285" w14:anchorId="60CDBA2D">
                <v:shape id="_x0000_i4637" type="#_x0000_t75" style="width:27.75pt;height:14.25pt" o:ole="">
                  <v:imagedata r:id="rId440" o:title=""/>
                </v:shape>
                <o:OLEObject Type="Embed" ProgID="Equation.DSMT4" ShapeID="_x0000_i4637" DrawAspect="Content" ObjectID="_1687484938" r:id="rId441"/>
              </w:object>
            </w:r>
            <w:r w:rsidRPr="004801B8">
              <w:rPr>
                <w:rFonts w:ascii="Chu Van An" w:hAnsi="Chu Van An" w:cs="Chu Van An"/>
                <w:color w:val="800080"/>
                <w:sz w:val="24"/>
                <w:szCs w:val="24"/>
                <w:lang w:val="nl-NL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nl-NL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 xml:space="preserve">  </w:t>
            </w:r>
            <w:r w:rsidRPr="004801B8">
              <w:rPr>
                <w:rFonts w:ascii="Chu Van An" w:hAnsi="Chu Van An" w:cs="Chu Van An"/>
                <w:color w:val="000000"/>
                <w:position w:val="-6"/>
                <w:sz w:val="24"/>
                <w:szCs w:val="24"/>
              </w:rPr>
              <w:object w:dxaOrig="555" w:dyaOrig="285" w14:anchorId="4F6C4250">
                <v:shape id="_x0000_i4638" type="#_x0000_t75" style="width:27.75pt;height:14.25pt" o:ole="">
                  <v:imagedata r:id="rId442" o:title=""/>
                </v:shape>
                <o:OLEObject Type="Embed" ProgID="Equation.DSMT4" ShapeID="_x0000_i4638" DrawAspect="Content" ObjectID="_1687484939" r:id="rId443"/>
              </w:object>
            </w:r>
            <w:r w:rsidRPr="004801B8">
              <w:rPr>
                <w:rFonts w:ascii="Chu Van An" w:hAnsi="Chu Van An" w:cs="Chu Van An"/>
                <w:color w:val="800080"/>
                <w:sz w:val="24"/>
                <w:szCs w:val="24"/>
                <w:lang w:val="nl-NL"/>
              </w:rPr>
              <w:t>.</w:t>
            </w:r>
          </w:p>
          <w:p w14:paraId="4D916FC0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5F78F5E2" w14:textId="77777777" w:rsidR="008F2A17" w:rsidRPr="0044542F" w:rsidRDefault="008F2A17" w:rsidP="003330D3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  <w:lang w:val="vi-VN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62EA6568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7CA7B39E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lastRenderedPageBreak/>
              <w:t>Câu 8: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Số hạng tổng quát khi khai triển biểu thức </w:t>
            </w:r>
            <w:r w:rsidRPr="004801B8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795" w:dyaOrig="435" w14:anchorId="0738DB78">
                <v:shape id="_x0000_i4639" type="#_x0000_t75" style="width:39.75pt;height:21.75pt" o:ole="">
                  <v:imagedata r:id="rId444" o:title=""/>
                </v:shape>
                <o:OLEObject Type="Embed" ProgID="Equation.DSMT4" ShapeID="_x0000_i4639" DrawAspect="Content" ObjectID="_1687484940" r:id="rId445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 (với </w:t>
            </w:r>
            <w:r w:rsidRPr="004801B8">
              <w:rPr>
                <w:rFonts w:ascii="Chu Van An" w:eastAsia="Times New Roman" w:hAnsi="Chu Van An" w:cs="Chu Van An"/>
                <w:position w:val="-10"/>
                <w:sz w:val="24"/>
                <w:szCs w:val="24"/>
              </w:rPr>
              <w:object w:dxaOrig="1905" w:dyaOrig="360" w14:anchorId="2B484D5B">
                <v:shape id="_x0000_i4640" type="#_x0000_t75" style="width:95.25pt;height:18pt" o:ole="">
                  <v:imagedata r:id="rId446" o:title=""/>
                </v:shape>
                <o:OLEObject Type="Embed" ProgID="Equation.DSMT4" ShapeID="_x0000_i4640" DrawAspect="Content" ObjectID="_1687484941" r:id="rId447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) là</w:t>
            </w:r>
          </w:p>
          <w:p w14:paraId="48A2B979" w14:textId="693D4E9D" w:rsidR="008F2A17" w:rsidRPr="004801B8" w:rsidRDefault="008F2A17" w:rsidP="003330D3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hAnsi="Chu Van An" w:cs="Chu Van An"/>
                <w:position w:val="-12"/>
                <w:sz w:val="24"/>
                <w:szCs w:val="24"/>
              </w:rPr>
              <w:object w:dxaOrig="930" w:dyaOrig="375" w14:anchorId="0FCC6FD5">
                <v:shape id="_x0000_i4641" type="#_x0000_t75" style="width:46.5pt;height:18.75pt" o:ole="">
                  <v:imagedata r:id="rId448" o:title=""/>
                </v:shape>
                <o:OLEObject Type="Embed" ProgID="Equation.DSMT4" ShapeID="_x0000_i4641" DrawAspect="Content" ObjectID="_1687484942" r:id="rId449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hAnsi="Chu Van An" w:cs="Chu Van An"/>
                <w:position w:val="-12"/>
                <w:sz w:val="24"/>
                <w:szCs w:val="24"/>
              </w:rPr>
              <w:object w:dxaOrig="1080" w:dyaOrig="375" w14:anchorId="30EAF4B4">
                <v:shape id="_x0000_i4642" type="#_x0000_t75" style="width:54pt;height:18.75pt" o:ole="">
                  <v:imagedata r:id="rId450" o:title=""/>
                </v:shape>
                <o:OLEObject Type="Embed" ProgID="Equation.DSMT4" ShapeID="_x0000_i4642" DrawAspect="Content" ObjectID="_1687484943" r:id="rId451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</w:p>
          <w:p w14:paraId="25B22137" w14:textId="68CEBF84" w:rsidR="008F2A17" w:rsidRPr="004801B8" w:rsidRDefault="008F2A17" w:rsidP="003330D3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Chu Van An" w:eastAsiaTheme="minorHAnsi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hAnsi="Chu Van An" w:cs="Chu Van An"/>
                <w:position w:val="-12"/>
                <w:sz w:val="24"/>
                <w:szCs w:val="24"/>
              </w:rPr>
              <w:object w:dxaOrig="930" w:dyaOrig="375" w14:anchorId="40BA6B51">
                <v:shape id="_x0000_i4643" type="#_x0000_t75" style="width:46.5pt;height:18.75pt" o:ole="">
                  <v:imagedata r:id="rId452" o:title=""/>
                </v:shape>
                <o:OLEObject Type="Embed" ProgID="Equation.DSMT4" ShapeID="_x0000_i4643" DrawAspect="Content" ObjectID="_1687484944" r:id="rId453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hAnsi="Chu Van An" w:cs="Chu Van An"/>
                <w:position w:val="-12"/>
                <w:sz w:val="24"/>
                <w:szCs w:val="24"/>
              </w:rPr>
              <w:object w:dxaOrig="750" w:dyaOrig="375" w14:anchorId="4AB3D8AB">
                <v:shape id="_x0000_i4644" type="#_x0000_t75" style="width:37.5pt;height:18.75pt" o:ole="">
                  <v:imagedata r:id="rId454" o:title=""/>
                </v:shape>
                <o:OLEObject Type="Embed" ProgID="Equation.DSMT4" ShapeID="_x0000_i4644" DrawAspect="Content" ObjectID="_1687484945" r:id="rId455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</w:p>
          <w:p w14:paraId="3DB0EEAE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47C16FCA" w14:textId="77777777" w:rsidR="008F2A17" w:rsidRPr="0044542F" w:rsidRDefault="008F2A17" w:rsidP="003330D3">
            <w:pPr>
              <w:spacing w:after="255"/>
              <w:contextualSpacing/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  <w:lang w:val="nl-NL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5BB8DEC5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55413C7E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t>Câu 9: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Trong khai triển nhị thức Niu-tơn của </w:t>
            </w:r>
            <w:r w:rsidRPr="004801B8">
              <w:rPr>
                <w:rFonts w:ascii="Chu Van An" w:eastAsia="Times New Roman" w:hAnsi="Chu Van An" w:cs="Chu Van An"/>
                <w:position w:val="-10"/>
                <w:sz w:val="24"/>
                <w:szCs w:val="24"/>
              </w:rPr>
              <w:object w:dxaOrig="1080" w:dyaOrig="345" w14:anchorId="708BF494">
                <v:shape id="_x0000_i4645" type="#_x0000_t75" style="width:54pt;height:17.25pt" o:ole="">
                  <v:imagedata r:id="rId456" o:title=""/>
                </v:shape>
                <o:OLEObject Type="Embed" ProgID="Equation.DSMT4" ShapeID="_x0000_i4645" DrawAspect="Content" ObjectID="_1687484946" r:id="rId457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 có bao nhiêu số hạng?</w:t>
            </w:r>
          </w:p>
          <w:p w14:paraId="42BA9553" w14:textId="3F730CB1" w:rsidR="008F2A17" w:rsidRPr="004801B8" w:rsidRDefault="008F2A17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555" w:dyaOrig="270" w14:anchorId="4432D783">
                <v:shape id="_x0000_i4646" type="#_x0000_t75" style="width:27.75pt;height:13.5pt" o:ole="">
                  <v:imagedata r:id="rId458" o:title=""/>
                </v:shape>
                <o:OLEObject Type="Embed" ProgID="Equation.DSMT4" ShapeID="_x0000_i4646" DrawAspect="Content" ObjectID="_1687484947" r:id="rId459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555" w:dyaOrig="270" w14:anchorId="6D829F45">
                <v:shape id="_x0000_i4647" type="#_x0000_t75" style="width:27.75pt;height:13.5pt" o:ole="">
                  <v:imagedata r:id="rId460" o:title=""/>
                </v:shape>
                <o:OLEObject Type="Embed" ProgID="Equation.DSMT4" ShapeID="_x0000_i4647" DrawAspect="Content" ObjectID="_1687484948" r:id="rId461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555" w:dyaOrig="270" w14:anchorId="4724FC5F">
                <v:shape id="_x0000_i4648" type="#_x0000_t75" style="width:27.75pt;height:13.5pt" o:ole="">
                  <v:imagedata r:id="rId462" o:title=""/>
                </v:shape>
                <o:OLEObject Type="Embed" ProgID="Equation.DSMT4" ShapeID="_x0000_i4648" DrawAspect="Content" ObjectID="_1687484949" r:id="rId463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540" w:dyaOrig="270" w14:anchorId="70F2AE56">
                <v:shape id="_x0000_i4649" type="#_x0000_t75" style="width:27pt;height:13.5pt" o:ole="">
                  <v:imagedata r:id="rId464" o:title=""/>
                </v:shape>
                <o:OLEObject Type="Embed" ProgID="Equation.DSMT4" ShapeID="_x0000_i4649" DrawAspect="Content" ObjectID="_1687484950" r:id="rId465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</w:p>
          <w:p w14:paraId="0AFF6C0B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03E0A224" w14:textId="77777777" w:rsidR="008F2A17" w:rsidRPr="0044542F" w:rsidRDefault="008F2A17" w:rsidP="003330D3">
            <w:pPr>
              <w:mirrorIndents/>
              <w:jc w:val="center"/>
              <w:rPr>
                <w:rFonts w:ascii="CMU Serif Extra" w:hAnsi="CMU Serif Extra" w:cs="Chu Van An"/>
                <w:bCs/>
                <w:noProof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2455EF7D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5E472566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Câu 10: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Số hạng tổng quát trong khai triển của </w:t>
            </w:r>
            <w:r w:rsidRPr="004801B8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915" w:dyaOrig="435" w14:anchorId="291713AD">
                <v:shape id="_x0000_i4650" type="#_x0000_t75" style="width:45.75pt;height:21.75pt" o:ole="">
                  <v:imagedata r:id="rId466" o:title=""/>
                </v:shape>
                <o:OLEObject Type="Embed" ProgID="Equation.DSMT4" ShapeID="_x0000_i4650" DrawAspect="Content" ObjectID="_1687484951" r:id="rId467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là</w:t>
            </w:r>
          </w:p>
          <w:p w14:paraId="6A72A13B" w14:textId="3D32E8A2" w:rsidR="008F2A17" w:rsidRPr="004801B8" w:rsidRDefault="008F2A17" w:rsidP="003330D3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1110" w:dyaOrig="435" w14:anchorId="755AA631">
                <v:shape id="_x0000_i4651" type="#_x0000_t75" style="width:55.5pt;height:21.75pt" o:ole="">
                  <v:imagedata r:id="rId468" o:title=""/>
                </v:shape>
                <o:OLEObject Type="Embed" ProgID="Equation.DSMT4" ShapeID="_x0000_i4651" DrawAspect="Content" ObjectID="_1687484952" r:id="rId469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</w:rPr>
              <w:object w:dxaOrig="960" w:dyaOrig="375" w14:anchorId="31A6978B">
                <v:shape id="_x0000_i4652" type="#_x0000_t75" style="width:48pt;height:18.75pt" o:ole="">
                  <v:imagedata r:id="rId470" o:title=""/>
                </v:shape>
                <o:OLEObject Type="Embed" ProgID="Equation.DSMT4" ShapeID="_x0000_i4652" DrawAspect="Content" ObjectID="_1687484953" r:id="rId471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</w:p>
          <w:p w14:paraId="4AA032D8" w14:textId="02D3E528" w:rsidR="008F2A17" w:rsidRPr="004801B8" w:rsidRDefault="008F2A17" w:rsidP="003330D3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1380" w:dyaOrig="435" w14:anchorId="5F107F25">
                <v:shape id="_x0000_i4653" type="#_x0000_t75" style="width:69pt;height:21.75pt" o:ole="">
                  <v:imagedata r:id="rId472" o:title=""/>
                </v:shape>
                <o:OLEObject Type="Embed" ProgID="Equation.DSMT4" ShapeID="_x0000_i4653" DrawAspect="Content" ObjectID="_1687484954" r:id="rId473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</w:rPr>
              <w:object w:dxaOrig="1065" w:dyaOrig="375" w14:anchorId="16EA8B81">
                <v:shape id="_x0000_i4654" type="#_x0000_t75" style="width:53.25pt;height:18.75pt" o:ole="">
                  <v:imagedata r:id="rId474" o:title=""/>
                </v:shape>
                <o:OLEObject Type="Embed" ProgID="Equation.DSMT4" ShapeID="_x0000_i4654" DrawAspect="Content" ObjectID="_1687484955" r:id="rId475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</w:p>
          <w:p w14:paraId="7ECB5D36" w14:textId="77777777" w:rsidR="008F2A17" w:rsidRPr="0044542F" w:rsidRDefault="008F2A17" w:rsidP="003330D3">
            <w:pPr>
              <w:pStyle w:val="ListParagraph"/>
              <w:ind w:left="0"/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5AC3CB2A" w14:textId="77777777" w:rsidR="008F2A17" w:rsidRPr="0044542F" w:rsidRDefault="008F2A17" w:rsidP="003330D3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731835ED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0FD15119" w14:textId="77777777" w:rsidR="008F2A17" w:rsidRPr="004801B8" w:rsidRDefault="008F2A17" w:rsidP="003330D3">
            <w:pPr>
              <w:spacing w:line="276" w:lineRule="auto"/>
              <w:contextualSpacing/>
              <w:mirrorIndents/>
              <w:rPr>
                <w:rFonts w:ascii="Chu Van An" w:hAnsi="Chu Van An" w:cs="Chu Van An"/>
                <w:b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Câu 11: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Tìm số hạng không chứa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195" w:dyaOrig="225" w14:anchorId="3EF69E44">
                <v:shape id="_x0000_i4655" type="#_x0000_t75" style="width:9.75pt;height:11.25pt" o:ole="">
                  <v:imagedata r:id="rId476" o:title=""/>
                </v:shape>
                <o:OLEObject Type="Embed" ProgID="Equation.DSMT4" ShapeID="_x0000_i4655" DrawAspect="Content" ObjectID="_1687484956" r:id="rId477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 trong khai triển của nhị thức </w:t>
            </w:r>
            <w:r w:rsidRPr="004801B8">
              <w:rPr>
                <w:rFonts w:ascii="Chu Van An" w:eastAsia="Times New Roman" w:hAnsi="Chu Van An" w:cs="Chu Van An"/>
                <w:position w:val="-28"/>
                <w:sz w:val="24"/>
                <w:szCs w:val="24"/>
              </w:rPr>
              <w:object w:dxaOrig="1260" w:dyaOrig="735" w14:anchorId="16227EB5">
                <v:shape id="_x0000_i4656" type="#_x0000_t75" style="width:63pt;height:36.75pt" o:ole="">
                  <v:imagedata r:id="rId478" o:title=""/>
                </v:shape>
                <o:OLEObject Type="Embed" ProgID="Equation.DSMT4" ShapeID="_x0000_i4656" DrawAspect="Content" ObjectID="_1687484957" r:id="rId479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6C20F8E2" w14:textId="382FB25F" w:rsidR="008F2A17" w:rsidRPr="004801B8" w:rsidRDefault="008F2A17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contextualSpacing/>
              <w:mirrorIndents/>
              <w:rPr>
                <w:rFonts w:ascii="Chu Van An" w:eastAsiaTheme="minorHAnsi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4801B8">
              <w:rPr>
                <w:rFonts w:ascii="Chu Van An" w:hAnsi="Chu Van An" w:cs="Chu Van An"/>
                <w:b/>
                <w:sz w:val="24"/>
                <w:szCs w:val="24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795" w:dyaOrig="270" w14:anchorId="44639DBA">
                <v:shape id="_x0000_i4657" type="#_x0000_t75" style="width:39.75pt;height:13.5pt" o:ole="">
                  <v:imagedata r:id="rId480" o:title=""/>
                </v:shape>
                <o:OLEObject Type="Embed" ProgID="Equation.DSMT4" ShapeID="_x0000_i4657" DrawAspect="Content" ObjectID="_1687484958" r:id="rId481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645" w:dyaOrig="285" w14:anchorId="3CA6B659">
                <v:shape id="_x0000_i4658" type="#_x0000_t75" style="width:32.25pt;height:14.25pt" o:ole="">
                  <v:imagedata r:id="rId482" o:title=""/>
                </v:shape>
                <o:OLEObject Type="Embed" ProgID="Equation.DSMT4" ShapeID="_x0000_i4658" DrawAspect="Content" ObjectID="_1687484959" r:id="rId483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540" w:dyaOrig="285" w14:anchorId="62AE3CA3">
                <v:shape id="_x0000_i4659" type="#_x0000_t75" style="width:27pt;height:14.25pt" o:ole="">
                  <v:imagedata r:id="rId484" o:title=""/>
                </v:shape>
                <o:OLEObject Type="Embed" ProgID="Equation.DSMT4" ShapeID="_x0000_i4659" DrawAspect="Content" ObjectID="_1687484960" r:id="rId485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690" w:dyaOrig="285" w14:anchorId="51591DEB">
                <v:shape id="_x0000_i4660" type="#_x0000_t75" style="width:34.5pt;height:14.25pt" o:ole="">
                  <v:imagedata r:id="rId486" o:title=""/>
                </v:shape>
                <o:OLEObject Type="Embed" ProgID="Equation.DSMT4" ShapeID="_x0000_i4660" DrawAspect="Content" ObjectID="_1687484961" r:id="rId487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47F8D6E9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30597632" w14:textId="77777777" w:rsidR="008F2A17" w:rsidRPr="0044542F" w:rsidRDefault="008F2A17" w:rsidP="003330D3">
            <w:pPr>
              <w:spacing w:after="255"/>
              <w:contextualSpacing/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66781564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02D9B62B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t>Câu 12: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Chọn câu sai: Trong khai triển của </w:t>
            </w:r>
            <w:r w:rsidRPr="004801B8">
              <w:rPr>
                <w:rFonts w:ascii="Chu Van An" w:eastAsia="Times New Roman" w:hAnsi="Chu Van An" w:cs="Chu Van An"/>
                <w:position w:val="-10"/>
                <w:sz w:val="24"/>
                <w:szCs w:val="24"/>
              </w:rPr>
              <w:object w:dxaOrig="1035" w:dyaOrig="345" w14:anchorId="62DD9F01">
                <v:shape id="_x0000_i4661" type="#_x0000_t75" style="width:51.75pt;height:17.25pt" o:ole="">
                  <v:imagedata r:id="rId488" o:title=""/>
                </v:shape>
                <o:OLEObject Type="Embed" ProgID="Equation.DSMT4" ShapeID="_x0000_i4661" DrawAspect="Content" ObjectID="_1687484962" r:id="rId489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thì hệ số của số hạng </w:t>
            </w:r>
            <w:r w:rsidRPr="004801B8">
              <w:rPr>
                <w:rFonts w:ascii="Chu Van An" w:eastAsia="Times New Roman" w:hAnsi="Chu Van An" w:cs="Chu Van An"/>
                <w:position w:val="-10"/>
                <w:sz w:val="24"/>
                <w:szCs w:val="24"/>
              </w:rPr>
              <w:object w:dxaOrig="615" w:dyaOrig="345" w14:anchorId="6B29D303">
                <v:shape id="_x0000_i4662" type="#_x0000_t75" style="width:30.75pt;height:17.25pt" o:ole="">
                  <v:imagedata r:id="rId490" o:title=""/>
                </v:shape>
                <o:OLEObject Type="Embed" ProgID="Equation.DSMT4" ShapeID="_x0000_i4662" DrawAspect="Content" ObjectID="_1687484963" r:id="rId491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là</w:t>
            </w:r>
          </w:p>
          <w:p w14:paraId="752E46D7" w14:textId="190F8585" w:rsidR="008F2A17" w:rsidRPr="004801B8" w:rsidRDefault="008F2A17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540" w:dyaOrig="285" w14:anchorId="3E90F846">
                <v:shape id="_x0000_i4663" type="#_x0000_t75" style="width:27pt;height:14.25pt" o:ole="">
                  <v:imagedata r:id="rId492" o:title=""/>
                </v:shape>
                <o:OLEObject Type="Embed" ProgID="Equation.DSMT4" ShapeID="_x0000_i4663" DrawAspect="Content" ObjectID="_1687484964" r:id="rId493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</w:rPr>
              <w:object w:dxaOrig="375" w:dyaOrig="375" w14:anchorId="5A917BB5">
                <v:shape id="_x0000_i4664" type="#_x0000_t75" style="width:18.75pt;height:18.75pt" o:ole="">
                  <v:imagedata r:id="rId494" o:title=""/>
                </v:shape>
                <o:OLEObject Type="Embed" ProgID="Equation.DSMT4" ShapeID="_x0000_i4664" DrawAspect="Content" ObjectID="_1687484965" r:id="rId495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24"/>
                <w:sz w:val="24"/>
                <w:szCs w:val="24"/>
              </w:rPr>
              <w:object w:dxaOrig="600" w:dyaOrig="615" w14:anchorId="1A43A646">
                <v:shape id="_x0000_i4665" type="#_x0000_t75" style="width:30pt;height:30.75pt" o:ole="">
                  <v:imagedata r:id="rId496" o:title=""/>
                </v:shape>
                <o:OLEObject Type="Embed" ProgID="Equation.DSMT4" ShapeID="_x0000_i4665" DrawAspect="Content" ObjectID="_1687484966" r:id="rId497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</w:rPr>
              <w:object w:dxaOrig="375" w:dyaOrig="375" w14:anchorId="304E84E7">
                <v:shape id="_x0000_i4666" type="#_x0000_t75" style="width:18.75pt;height:18.75pt" o:ole="">
                  <v:imagedata r:id="rId498" o:title=""/>
                </v:shape>
                <o:OLEObject Type="Embed" ProgID="Equation.DSMT4" ShapeID="_x0000_i4666" DrawAspect="Content" ObjectID="_1687484967" r:id="rId499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</w:p>
          <w:p w14:paraId="0B60A14B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1518761E" w14:textId="77777777" w:rsidR="008F2A17" w:rsidRPr="0044542F" w:rsidRDefault="008F2A17" w:rsidP="003330D3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5A8D20C2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27D99BE2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Câu 13: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Trong khai triển </w:t>
            </w:r>
            <w:bookmarkStart w:id="122" w:name="MTBlankEqn_1"/>
            <w:r w:rsidRPr="004801B8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855" w:dyaOrig="450" w14:anchorId="4F4D519B">
                <v:shape id="_x0000_i4667" type="#_x0000_t75" style="width:42.75pt;height:22.5pt" o:ole="">
                  <v:imagedata r:id="rId500" o:title=""/>
                </v:shape>
                <o:OLEObject Type="Embed" ProgID="Equation.DSMT4" ShapeID="_x0000_i4667" DrawAspect="Content" ObjectID="_1687484968" r:id="rId501"/>
              </w:object>
            </w:r>
            <w:bookmarkEnd w:id="122"/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, hệ số của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285" w:dyaOrig="330" w14:anchorId="64409048">
                <v:shape id="_x0000_i4668" type="#_x0000_t75" style="width:14.25pt;height:16.5pt" o:ole="">
                  <v:imagedata r:id="rId502" o:title=""/>
                </v:shape>
                <o:OLEObject Type="Embed" ProgID="Equation.DSMT4" ShapeID="_x0000_i4668" DrawAspect="Content" ObjectID="_1687484969" r:id="rId503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là</w:t>
            </w:r>
          </w:p>
          <w:p w14:paraId="623DFEEC" w14:textId="2C8B3910" w:rsidR="008F2A17" w:rsidRPr="004801B8" w:rsidRDefault="008F2A17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405" w:dyaOrig="285" w14:anchorId="1BEC065B">
                <v:shape id="_x0000_i4669" type="#_x0000_t75" style="width:20.25pt;height:14.25pt" o:ole="">
                  <v:imagedata r:id="rId504" o:title=""/>
                </v:shape>
                <o:OLEObject Type="Embed" ProgID="Equation.DSMT4" ShapeID="_x0000_i4669" DrawAspect="Content" ObjectID="_1687484970" r:id="rId505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4"/>
                <w:sz w:val="24"/>
                <w:szCs w:val="24"/>
              </w:rPr>
              <w:object w:dxaOrig="405" w:dyaOrig="270" w14:anchorId="48BC8FA0">
                <v:shape id="_x0000_i4670" type="#_x0000_t75" style="width:20.25pt;height:13.5pt" o:ole="">
                  <v:imagedata r:id="rId506" o:title=""/>
                </v:shape>
                <o:OLEObject Type="Embed" ProgID="Equation.DSMT4" ShapeID="_x0000_i4670" DrawAspect="Content" ObjectID="_1687484971" r:id="rId507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405" w:dyaOrig="285" w14:anchorId="04DEBA4E">
                <v:shape id="_x0000_i4671" type="#_x0000_t75" style="width:20.25pt;height:14.25pt" o:ole="">
                  <v:imagedata r:id="rId508" o:title=""/>
                </v:shape>
                <o:OLEObject Type="Embed" ProgID="Equation.DSMT4" ShapeID="_x0000_i4671" DrawAspect="Content" ObjectID="_1687484972" r:id="rId509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4"/>
                <w:sz w:val="24"/>
                <w:szCs w:val="24"/>
              </w:rPr>
              <w:object w:dxaOrig="405" w:dyaOrig="270" w14:anchorId="6F9DF941">
                <v:shape id="_x0000_i4672" type="#_x0000_t75" style="width:20.25pt;height:13.5pt" o:ole="">
                  <v:imagedata r:id="rId510" o:title=""/>
                </v:shape>
                <o:OLEObject Type="Embed" ProgID="Equation.DSMT4" ShapeID="_x0000_i4672" DrawAspect="Content" ObjectID="_1687484973" r:id="rId511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</w:p>
          <w:p w14:paraId="7F698B0F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0F08AACD" w14:textId="77777777" w:rsidR="008F2A17" w:rsidRPr="0044542F" w:rsidRDefault="008F2A17" w:rsidP="003330D3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75F05D53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732EABB5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Cs w:val="24"/>
                <w:lang w:val="vi-VN"/>
              </w:rPr>
            </w:pPr>
            <w:r w:rsidRPr="004801B8">
              <w:rPr>
                <w:rFonts w:ascii="Chu Van An" w:eastAsiaTheme="minorEastAsia" w:hAnsi="Chu Van An" w:cs="Chu Van An"/>
                <w:b/>
                <w:color w:val="0000FF"/>
                <w:szCs w:val="24"/>
                <w:lang w:val="vi-VN"/>
              </w:rPr>
              <w:t>Câu 14:</w:t>
            </w:r>
            <w:r w:rsidRPr="004801B8">
              <w:rPr>
                <w:rFonts w:ascii="Chu Van An" w:hAnsi="Chu Van An" w:cs="Chu Van An"/>
                <w:color w:val="000000"/>
                <w:szCs w:val="24"/>
                <w:lang w:val="vi-VN"/>
              </w:rPr>
              <w:t xml:space="preserve">Biết hệ số của </w:t>
            </w:r>
            <w:r w:rsidRPr="004801B8">
              <w:rPr>
                <w:position w:val="-6"/>
              </w:rPr>
              <w:object w:dxaOrig="285" w:dyaOrig="315" w14:anchorId="1A70384A">
                <v:shape id="_x0000_i4673" type="#_x0000_t75" style="width:14.25pt;height:15.75pt" o:ole="">
                  <v:imagedata r:id="rId512" o:title=""/>
                </v:shape>
                <o:OLEObject Type="Embed" ProgID="Equation.DSMT4" ShapeID="_x0000_i4673" DrawAspect="Content" ObjectID="_1687484974" r:id="rId513"/>
              </w:object>
            </w:r>
            <w:r w:rsidRPr="004801B8">
              <w:rPr>
                <w:rFonts w:ascii="Chu Van An" w:hAnsi="Chu Van An" w:cs="Chu Van An"/>
                <w:color w:val="000000"/>
                <w:szCs w:val="24"/>
                <w:lang w:val="vi-VN"/>
              </w:rPr>
              <w:t xml:space="preserve">trong khai triển của </w:t>
            </w:r>
            <w:r w:rsidRPr="004801B8">
              <w:rPr>
                <w:position w:val="-14"/>
              </w:rPr>
              <w:object w:dxaOrig="855" w:dyaOrig="435" w14:anchorId="5E2C2428">
                <v:shape id="_x0000_i4674" type="#_x0000_t75" style="width:42.75pt;height:21.75pt" o:ole="">
                  <v:imagedata r:id="rId514" o:title=""/>
                </v:shape>
                <o:OLEObject Type="Embed" ProgID="Equation.DSMT4" ShapeID="_x0000_i4674" DrawAspect="Content" ObjectID="_1687484975" r:id="rId515"/>
              </w:object>
            </w:r>
            <w:r w:rsidRPr="004801B8">
              <w:rPr>
                <w:rFonts w:ascii="Chu Van An" w:hAnsi="Chu Van An" w:cs="Chu Van An"/>
                <w:color w:val="000000"/>
                <w:szCs w:val="24"/>
                <w:lang w:val="vi-VN"/>
              </w:rPr>
              <w:t xml:space="preserve">là </w:t>
            </w:r>
            <w:r w:rsidRPr="004801B8">
              <w:rPr>
                <w:position w:val="-6"/>
              </w:rPr>
              <w:object w:dxaOrig="300" w:dyaOrig="285" w14:anchorId="5E73F1FD">
                <v:shape id="_x0000_i4675" type="#_x0000_t75" style="width:15pt;height:14.25pt" o:ole="">
                  <v:imagedata r:id="rId516" o:title=""/>
                </v:shape>
                <o:OLEObject Type="Embed" ProgID="Equation.DSMT4" ShapeID="_x0000_i4675" DrawAspect="Content" ObjectID="_1687484976" r:id="rId517"/>
              </w:object>
            </w:r>
            <w:r w:rsidRPr="004801B8">
              <w:rPr>
                <w:rFonts w:ascii="Chu Van An" w:hAnsi="Chu Van An" w:cs="Chu Van An"/>
                <w:color w:val="000000"/>
                <w:szCs w:val="24"/>
                <w:lang w:val="vi-VN"/>
              </w:rPr>
              <w:t xml:space="preserve">. Tìm </w:t>
            </w:r>
            <w:r w:rsidRPr="004801B8">
              <w:rPr>
                <w:position w:val="-6"/>
              </w:rPr>
              <w:object w:dxaOrig="195" w:dyaOrig="225" w14:anchorId="2117607D">
                <v:shape id="_x0000_i4676" type="#_x0000_t75" style="width:9.75pt;height:11.25pt" o:ole="">
                  <v:imagedata r:id="rId518" o:title=""/>
                </v:shape>
                <o:OLEObject Type="Embed" ProgID="Equation.DSMT4" ShapeID="_x0000_i4676" DrawAspect="Content" ObjectID="_1687484977" r:id="rId519"/>
              </w:object>
            </w:r>
            <w:r w:rsidRPr="004801B8">
              <w:rPr>
                <w:rFonts w:ascii="Chu Van An" w:hAnsi="Chu Van An" w:cs="Chu Van An"/>
                <w:color w:val="000000"/>
                <w:szCs w:val="24"/>
                <w:lang w:val="vi-VN"/>
              </w:rPr>
              <w:t>.</w:t>
            </w:r>
          </w:p>
          <w:p w14:paraId="607E3AE9" w14:textId="7CCD5812" w:rsidR="008F2A17" w:rsidRPr="004801B8" w:rsidRDefault="008F2A17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4801B8">
              <w:rPr>
                <w:rFonts w:ascii="Chu Van An" w:hAnsi="Chu Van An" w:cs="Chu Van An"/>
                <w:b/>
                <w:color w:val="0000FF"/>
                <w:szCs w:val="24"/>
                <w:lang w:val="vi-VN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color w:val="000000"/>
                <w:position w:val="-6"/>
                <w:sz w:val="24"/>
                <w:szCs w:val="24"/>
              </w:rPr>
              <w:object w:dxaOrig="540" w:dyaOrig="285" w14:anchorId="18DD4C44">
                <v:shape id="_x0000_i4677" type="#_x0000_t75" style="width:27pt;height:14.25pt" o:ole="">
                  <v:imagedata r:id="rId520" o:title=""/>
                </v:shape>
                <o:OLEObject Type="Embed" ProgID="Equation.DSMT4" ShapeID="_x0000_i4677" DrawAspect="Content" ObjectID="_1687484978" r:id="rId521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color w:val="000000"/>
                <w:position w:val="-6"/>
                <w:sz w:val="24"/>
                <w:szCs w:val="24"/>
              </w:rPr>
              <w:object w:dxaOrig="540" w:dyaOrig="285" w14:anchorId="7CC390A9">
                <v:shape id="_x0000_i4678" type="#_x0000_t75" style="width:27pt;height:14.25pt" o:ole="">
                  <v:imagedata r:id="rId522" o:title=""/>
                </v:shape>
                <o:OLEObject Type="Embed" ProgID="Equation.DSMT4" ShapeID="_x0000_i4678" DrawAspect="Content" ObjectID="_1687484979" r:id="rId523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color w:val="000000"/>
                <w:position w:val="-6"/>
                <w:sz w:val="24"/>
                <w:szCs w:val="24"/>
              </w:rPr>
              <w:object w:dxaOrig="555" w:dyaOrig="285" w14:anchorId="759199EE">
                <v:shape id="_x0000_i4679" type="#_x0000_t75" style="width:27.75pt;height:14.25pt" o:ole="">
                  <v:imagedata r:id="rId524" o:title=""/>
                </v:shape>
                <o:OLEObject Type="Embed" ProgID="Equation.DSMT4" ShapeID="_x0000_i4679" DrawAspect="Content" ObjectID="_1687484980" r:id="rId525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color w:val="000000"/>
                <w:position w:val="-6"/>
                <w:sz w:val="24"/>
                <w:szCs w:val="24"/>
              </w:rPr>
              <w:object w:dxaOrig="555" w:dyaOrig="285" w14:anchorId="6DCB2716">
                <v:shape id="_x0000_i4680" type="#_x0000_t75" style="width:27.75pt;height:14.25pt" o:ole="">
                  <v:imagedata r:id="rId526" o:title=""/>
                </v:shape>
                <o:OLEObject Type="Embed" ProgID="Equation.DSMT4" ShapeID="_x0000_i4680" DrawAspect="Content" ObjectID="_1687484981" r:id="rId527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</w:p>
          <w:p w14:paraId="65A6D5BB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4C626603" w14:textId="77777777" w:rsidR="008F2A17" w:rsidRPr="0044542F" w:rsidRDefault="008F2A17" w:rsidP="003330D3">
            <w:pPr>
              <w:ind w:left="-79" w:firstLine="221"/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5ECBE8D3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213929FF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>Câu 15:</w:t>
            </w:r>
            <w:r w:rsidRPr="004801B8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Hệ số của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285" w:dyaOrig="315" w14:anchorId="25A758ED">
                <v:shape id="_x0000_i4681" type="#_x0000_t75" style="width:14.25pt;height:15.75pt" o:ole="">
                  <v:imagedata r:id="rId528" o:title=""/>
                </v:shape>
                <o:OLEObject Type="Embed" ProgID="Equation.DSMT4" ShapeID="_x0000_i4681" DrawAspect="Content" ObjectID="_1687484982" r:id="rId529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trong khai triển </w:t>
            </w:r>
            <w:r w:rsidRPr="004801B8">
              <w:rPr>
                <w:rFonts w:ascii="Chu Van An" w:eastAsia="Times New Roman" w:hAnsi="Chu Van An" w:cs="Chu Van An"/>
                <w:position w:val="-16"/>
                <w:sz w:val="24"/>
                <w:szCs w:val="24"/>
              </w:rPr>
              <w:object w:dxaOrig="840" w:dyaOrig="480" w14:anchorId="200B3F29">
                <v:shape id="_x0000_i4682" type="#_x0000_t75" style="width:42pt;height:24pt" o:ole="">
                  <v:imagedata r:id="rId530" o:title=""/>
                </v:shape>
                <o:OLEObject Type="Embed" ProgID="Equation.DSMT4" ShapeID="_x0000_i4682" DrawAspect="Content" ObjectID="_1687484983" r:id="rId531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fr-FR"/>
              </w:rPr>
              <w:t>là</w:t>
            </w:r>
          </w:p>
          <w:p w14:paraId="290CE465" w14:textId="004AB181" w:rsidR="008F2A17" w:rsidRPr="004801B8" w:rsidRDefault="008F2A17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Ⓐ.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color w:val="000000" w:themeColor="text1"/>
                <w:position w:val="-6"/>
                <w:sz w:val="24"/>
                <w:szCs w:val="24"/>
              </w:rPr>
              <w:object w:dxaOrig="300" w:dyaOrig="285" w14:anchorId="6A82D12C">
                <v:shape id="_x0000_i4683" type="#_x0000_t75" style="width:15pt;height:14.25pt" o:ole="">
                  <v:imagedata r:id="rId532" o:title=""/>
                </v:shape>
                <o:OLEObject Type="Embed" ProgID="Equation.DSMT4" ShapeID="_x0000_i4683" DrawAspect="Content" ObjectID="_1687484984" r:id="rId533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  <w:lang w:val="fr-FR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color w:val="000000" w:themeColor="text1"/>
                <w:position w:val="-6"/>
                <w:sz w:val="24"/>
                <w:szCs w:val="24"/>
              </w:rPr>
              <w:object w:dxaOrig="435" w:dyaOrig="285" w14:anchorId="379F778D">
                <v:shape id="_x0000_i4684" type="#_x0000_t75" style="width:21.75pt;height:14.25pt" o:ole="">
                  <v:imagedata r:id="rId534" o:title=""/>
                </v:shape>
                <o:OLEObject Type="Embed" ProgID="Equation.DSMT4" ShapeID="_x0000_i4684" DrawAspect="Content" ObjectID="_1687484985" r:id="rId535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  <w:lang w:val="fr-FR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color w:val="000000" w:themeColor="text1"/>
                <w:position w:val="-6"/>
                <w:sz w:val="24"/>
                <w:szCs w:val="24"/>
              </w:rPr>
              <w:object w:dxaOrig="315" w:dyaOrig="285" w14:anchorId="7BBA2BA5">
                <v:shape id="_x0000_i4685" type="#_x0000_t75" style="width:15.75pt;height:14.25pt" o:ole="">
                  <v:imagedata r:id="rId536" o:title=""/>
                </v:shape>
                <o:OLEObject Type="Embed" ProgID="Equation.DSMT4" ShapeID="_x0000_i4685" DrawAspect="Content" ObjectID="_1687484986" r:id="rId537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  <w:lang w:val="fr-FR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color w:val="000000" w:themeColor="text1"/>
                <w:position w:val="-6"/>
                <w:sz w:val="24"/>
                <w:szCs w:val="24"/>
              </w:rPr>
              <w:object w:dxaOrig="435" w:dyaOrig="285" w14:anchorId="30294776">
                <v:shape id="_x0000_i4686" type="#_x0000_t75" style="width:21.75pt;height:14.25pt" o:ole="">
                  <v:imagedata r:id="rId538" o:title=""/>
                </v:shape>
                <o:OLEObject Type="Embed" ProgID="Equation.DSMT4" ShapeID="_x0000_i4686" DrawAspect="Content" ObjectID="_1687484987" r:id="rId539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  <w:lang w:val="fr-FR"/>
              </w:rPr>
              <w:t>.</w:t>
            </w:r>
          </w:p>
          <w:p w14:paraId="6EA2B87A" w14:textId="77777777" w:rsidR="008F2A17" w:rsidRPr="0044542F" w:rsidRDefault="008F2A17" w:rsidP="003330D3">
            <w:pPr>
              <w:mirrorIndents/>
              <w:rPr>
                <w:rFonts w:ascii="Chu Van An" w:eastAsia="Times New Rom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</w:tcPr>
          <w:p w14:paraId="738C0C97" w14:textId="77777777" w:rsidR="008F2A17" w:rsidRPr="0044542F" w:rsidRDefault="008F2A17" w:rsidP="003330D3">
            <w:pPr>
              <w:ind w:left="-79" w:firstLine="221"/>
              <w:mirrorIndents/>
              <w:jc w:val="center"/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68048685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4FAFDD1D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  <w:lang w:val="vi-VN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>Câu 16:</w:t>
            </w:r>
            <w:r w:rsidRPr="004801B8">
              <w:rPr>
                <w:rFonts w:ascii="Chu Van An" w:hAnsi="Chu Van An" w:cs="Chu Van An"/>
                <w:sz w:val="24"/>
                <w:szCs w:val="24"/>
                <w:lang w:val="vi-VN"/>
              </w:rPr>
              <w:t xml:space="preserve">Tìm số hạng không chứa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195" w:dyaOrig="225" w14:anchorId="3AA750B6">
                <v:shape id="_x0000_i4687" type="#_x0000_t75" style="width:9.75pt;height:11.25pt" o:ole="">
                  <v:imagedata r:id="rId540" o:title=""/>
                </v:shape>
                <o:OLEObject Type="Embed" ProgID="Equation.DSMT4" ShapeID="_x0000_i4687" DrawAspect="Content" ObjectID="_1687484988" r:id="rId541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vi-VN"/>
              </w:rPr>
              <w:t xml:space="preserve"> trong khai triển </w:t>
            </w:r>
            <w:r w:rsidRPr="004801B8">
              <w:rPr>
                <w:rFonts w:ascii="Chu Van An" w:eastAsia="Times New Roman" w:hAnsi="Chu Van An" w:cs="Chu Van An"/>
                <w:position w:val="-28"/>
                <w:sz w:val="24"/>
                <w:szCs w:val="24"/>
              </w:rPr>
              <w:object w:dxaOrig="1140" w:dyaOrig="735" w14:anchorId="3FD01D99">
                <v:shape id="_x0000_i4688" type="#_x0000_t75" style="width:57pt;height:36.75pt" o:ole="">
                  <v:imagedata r:id="rId542" o:title=""/>
                </v:shape>
                <o:OLEObject Type="Embed" ProgID="Equation.DSMT4" ShapeID="_x0000_i4688" DrawAspect="Content" ObjectID="_1687484989" r:id="rId543"/>
              </w:object>
            </w:r>
            <w:r w:rsidRPr="004801B8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735" w:dyaOrig="405" w14:anchorId="2E0C5B5D">
                <v:shape id="_x0000_i4689" type="#_x0000_t75" style="width:36.75pt;height:20.25pt" o:ole="">
                  <v:imagedata r:id="rId544" o:title=""/>
                </v:shape>
                <o:OLEObject Type="Embed" ProgID="Equation.DSMT4" ShapeID="_x0000_i4689" DrawAspect="Content" ObjectID="_1687484990" r:id="rId545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vi-VN"/>
              </w:rPr>
              <w:t>.</w:t>
            </w:r>
          </w:p>
          <w:p w14:paraId="28C2820B" w14:textId="2367517E" w:rsidR="008F2A17" w:rsidRPr="004801B8" w:rsidRDefault="008F2A17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eastAsiaTheme="minorHAnsi" w:hAnsi="Chu Van An" w:cs="Chu Van An"/>
                <w:b/>
                <w:color w:val="0000FF"/>
                <w:sz w:val="24"/>
                <w:szCs w:val="24"/>
                <w:lang w:val="vi-VN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vi-VN"/>
              </w:rPr>
              <w:t>Ⓐ.</w:t>
            </w:r>
            <w:r w:rsidRPr="004801B8">
              <w:rPr>
                <w:rFonts w:ascii="Chu Van An" w:hAnsi="Chu Van An" w:cs="Chu Van An"/>
                <w:sz w:val="24"/>
                <w:szCs w:val="24"/>
                <w:lang w:val="vi-VN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 </w:t>
            </w:r>
            <w:r w:rsidRPr="004801B8">
              <w:rPr>
                <w:rFonts w:ascii="Chu Van An" w:eastAsia="Arial" w:hAnsi="Chu Van An" w:cs="Chu Van An"/>
                <w:position w:val="-12"/>
                <w:sz w:val="24"/>
                <w:szCs w:val="24"/>
              </w:rPr>
              <w:object w:dxaOrig="570" w:dyaOrig="375" w14:anchorId="2B19BE07">
                <v:shape id="_x0000_i4690" type="#_x0000_t75" style="width:28.5pt;height:18.75pt" o:ole="">
                  <v:imagedata r:id="rId546" o:title=""/>
                </v:shape>
                <o:OLEObject Type="Embed" ProgID="Equation.DSMT4" ShapeID="_x0000_i4690" DrawAspect="Content" ObjectID="_1687484991" r:id="rId547"/>
              </w:object>
            </w:r>
            <w:r w:rsidRPr="004801B8">
              <w:rPr>
                <w:rFonts w:ascii="Chu Van An" w:eastAsia="Arial" w:hAnsi="Chu Van An" w:cs="Chu Van An"/>
                <w:color w:val="000000"/>
                <w:sz w:val="24"/>
                <w:szCs w:val="24"/>
                <w:lang w:val="vi-VN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vi-VN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  </w:t>
            </w:r>
            <w:r w:rsidRPr="004801B8">
              <w:rPr>
                <w:rFonts w:ascii="Chu Van An" w:eastAsia="Arial" w:hAnsi="Chu Van An" w:cs="Chu Van An"/>
                <w:position w:val="-12"/>
                <w:sz w:val="24"/>
                <w:szCs w:val="24"/>
              </w:rPr>
              <w:object w:dxaOrig="570" w:dyaOrig="375" w14:anchorId="159BD1B6">
                <v:shape id="_x0000_i4691" type="#_x0000_t75" style="width:28.5pt;height:18.75pt" o:ole="">
                  <v:imagedata r:id="rId548" o:title=""/>
                </v:shape>
                <o:OLEObject Type="Embed" ProgID="Equation.DSMT4" ShapeID="_x0000_i4691" DrawAspect="Content" ObjectID="_1687484992" r:id="rId549"/>
              </w:object>
            </w:r>
            <w:r w:rsidRPr="004801B8">
              <w:rPr>
                <w:rFonts w:ascii="Chu Van An" w:eastAsia="Arial" w:hAnsi="Chu Van An" w:cs="Chu Van An"/>
                <w:color w:val="000000"/>
                <w:sz w:val="24"/>
                <w:szCs w:val="24"/>
                <w:lang w:val="vi-VN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vi-VN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  </w:t>
            </w:r>
            <w:r w:rsidRPr="004801B8">
              <w:rPr>
                <w:rFonts w:ascii="Chu Van An" w:eastAsia="Arial" w:hAnsi="Chu Van An" w:cs="Chu Van An"/>
                <w:position w:val="-12"/>
                <w:sz w:val="24"/>
                <w:szCs w:val="24"/>
              </w:rPr>
              <w:object w:dxaOrig="705" w:dyaOrig="375" w14:anchorId="15C8EB51">
                <v:shape id="_x0000_i4692" type="#_x0000_t75" style="width:35.25pt;height:18.75pt" o:ole="">
                  <v:imagedata r:id="rId550" o:title=""/>
                </v:shape>
                <o:OLEObject Type="Embed" ProgID="Equation.DSMT4" ShapeID="_x0000_i4692" DrawAspect="Content" ObjectID="_1687484993" r:id="rId551"/>
              </w:object>
            </w:r>
            <w:r w:rsidRPr="004801B8">
              <w:rPr>
                <w:rFonts w:ascii="Chu Van An" w:eastAsia="Arial" w:hAnsi="Chu Van An" w:cs="Chu Van An"/>
                <w:color w:val="000000"/>
                <w:sz w:val="24"/>
                <w:szCs w:val="24"/>
                <w:lang w:val="vi-VN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vi-VN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  </w:t>
            </w:r>
            <w:r w:rsidRPr="004801B8">
              <w:rPr>
                <w:rFonts w:ascii="Chu Van An" w:eastAsia="Arial" w:hAnsi="Chu Van An" w:cs="Chu Van An"/>
                <w:position w:val="-12"/>
                <w:sz w:val="24"/>
                <w:szCs w:val="24"/>
              </w:rPr>
              <w:object w:dxaOrig="705" w:dyaOrig="375" w14:anchorId="57F83EBE">
                <v:shape id="_x0000_i4693" type="#_x0000_t75" style="width:35.25pt;height:18.75pt" o:ole="">
                  <v:imagedata r:id="rId552" o:title=""/>
                </v:shape>
                <o:OLEObject Type="Embed" ProgID="Equation.DSMT4" ShapeID="_x0000_i4693" DrawAspect="Content" ObjectID="_1687484994" r:id="rId553"/>
              </w:object>
            </w:r>
            <w:r w:rsidRPr="004801B8">
              <w:rPr>
                <w:rFonts w:ascii="Chu Van An" w:eastAsia="Arial" w:hAnsi="Chu Van An" w:cs="Chu Van An"/>
                <w:color w:val="000000"/>
                <w:sz w:val="24"/>
                <w:szCs w:val="24"/>
                <w:lang w:val="vi-VN"/>
              </w:rPr>
              <w:t>.</w:t>
            </w:r>
          </w:p>
          <w:p w14:paraId="4903B809" w14:textId="77777777" w:rsidR="008F2A17" w:rsidRPr="002D0D16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</w:tcPr>
          <w:p w14:paraId="2EB81B85" w14:textId="77777777" w:rsidR="008F2A17" w:rsidRPr="0044542F" w:rsidRDefault="008F2A17" w:rsidP="003330D3">
            <w:pPr>
              <w:ind w:left="-79" w:firstLine="221"/>
              <w:mirrorIndents/>
              <w:jc w:val="center"/>
              <w:rPr>
                <w:rFonts w:ascii="CMU Serif Extra" w:hAnsi="CMU Serif Extra" w:cs="Chu Van An"/>
                <w:bCs/>
                <w:i/>
                <w:iCs/>
                <w:color w:val="FF0000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251F3FCF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10A987EB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eastAsia="Times New Roman" w:hAnsi="Chu Van An" w:cs="Chu Van An"/>
                <w:sz w:val="24"/>
                <w:szCs w:val="24"/>
                <w:lang w:val="nl-NL"/>
              </w:rPr>
            </w:pPr>
            <w:r w:rsidRPr="004801B8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  <w:lang w:val="nl-NL"/>
              </w:rPr>
              <w:lastRenderedPageBreak/>
              <w:t>Câu 17:</w:t>
            </w:r>
            <w:r w:rsidRPr="004801B8">
              <w:rPr>
                <w:rFonts w:ascii="Chu Van An" w:hAnsi="Chu Van An" w:cs="Chu Van An"/>
                <w:sz w:val="24"/>
                <w:szCs w:val="24"/>
                <w:lang w:val="nl-NL"/>
              </w:rPr>
              <w:t xml:space="preserve">Số hạng không chứa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195" w:dyaOrig="195" w14:anchorId="698BE154">
                <v:shape id="_x0000_i4694" type="#_x0000_t75" style="width:9.75pt;height:9.75pt" o:ole="">
                  <v:imagedata r:id="rId554" o:title=""/>
                </v:shape>
                <o:OLEObject Type="Embed" ProgID="Equation.DSMT4" ShapeID="_x0000_i4694" DrawAspect="Content" ObjectID="_1687484995" r:id="rId555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nl-NL"/>
              </w:rPr>
              <w:t xml:space="preserve">trong khai triển biểu thức </w:t>
            </w:r>
            <w:r w:rsidRPr="004801B8">
              <w:rPr>
                <w:rFonts w:ascii="Chu Van An" w:eastAsia="Times New Roman" w:hAnsi="Chu Van An" w:cs="Chu Van An"/>
                <w:position w:val="-28"/>
                <w:sz w:val="24"/>
                <w:szCs w:val="24"/>
              </w:rPr>
              <w:object w:dxaOrig="1440" w:dyaOrig="765" w14:anchorId="36503958">
                <v:shape id="_x0000_i4695" type="#_x0000_t75" style="width:1in;height:38.25pt" o:ole="">
                  <v:imagedata r:id="rId556" o:title=""/>
                </v:shape>
                <o:OLEObject Type="Embed" ProgID="Equation.DSMT4" ShapeID="_x0000_i4695" DrawAspect="Content" ObjectID="_1687484996" r:id="rId557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nl-NL"/>
              </w:rPr>
              <w:t>là</w:t>
            </w:r>
          </w:p>
          <w:p w14:paraId="52CFEF8D" w14:textId="277C6438" w:rsidR="008F2A17" w:rsidRPr="004801B8" w:rsidRDefault="008F2A17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nl-NL"/>
              </w:rPr>
              <w:t>Ⓐ.</w:t>
            </w:r>
            <w:r w:rsidRPr="004801B8">
              <w:rPr>
                <w:rFonts w:ascii="Chu Van An" w:eastAsia="Times New Roman" w:hAnsi="Chu Van An" w:cs="Chu Van An"/>
                <w:sz w:val="24"/>
                <w:szCs w:val="24"/>
                <w:lang w:val="nl-NL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555" w:dyaOrig="285" w14:anchorId="3EB4B90A">
                <v:shape id="_x0000_i4696" type="#_x0000_t75" style="width:27.75pt;height:14.25pt" o:ole="">
                  <v:imagedata r:id="rId558" o:title=""/>
                </v:shape>
                <o:OLEObject Type="Embed" ProgID="Equation.DSMT4" ShapeID="_x0000_i4696" DrawAspect="Content" ObjectID="_1687484997" r:id="rId559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  <w:lang w:val="nl-NL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nl-NL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435" w:dyaOrig="285" w14:anchorId="362B86D4">
                <v:shape id="_x0000_i4697" type="#_x0000_t75" style="width:21.75pt;height:14.25pt" o:ole="">
                  <v:imagedata r:id="rId560" o:title=""/>
                </v:shape>
                <o:OLEObject Type="Embed" ProgID="Equation.DSMT4" ShapeID="_x0000_i4697" DrawAspect="Content" ObjectID="_1687484998" r:id="rId561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  <w:lang w:val="nl-NL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nl-NL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555" w:dyaOrig="285" w14:anchorId="3EE056D2">
                <v:shape id="_x0000_i4698" type="#_x0000_t75" style="width:27.75pt;height:14.25pt" o:ole="">
                  <v:imagedata r:id="rId562" o:title=""/>
                </v:shape>
                <o:OLEObject Type="Embed" ProgID="Equation.DSMT4" ShapeID="_x0000_i4698" DrawAspect="Content" ObjectID="_1687484999" r:id="rId563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  <w:lang w:val="nl-NL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nl-NL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435" w:dyaOrig="285" w14:anchorId="3F6F8E08">
                <v:shape id="_x0000_i4699" type="#_x0000_t75" style="width:21.75pt;height:14.25pt" o:ole="">
                  <v:imagedata r:id="rId564" o:title=""/>
                </v:shape>
                <o:OLEObject Type="Embed" ProgID="Equation.DSMT4" ShapeID="_x0000_i4699" DrawAspect="Content" ObjectID="_1687485000" r:id="rId565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nl-NL"/>
              </w:rPr>
              <w:t>.</w:t>
            </w:r>
          </w:p>
          <w:p w14:paraId="0E25E25F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5E6A0A6F" w14:textId="77777777" w:rsidR="008F2A17" w:rsidRPr="0044542F" w:rsidRDefault="008F2A17" w:rsidP="003330D3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  <w:lang w:val="vi-VN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3B3912E1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3ADFA8DD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123" w:name="c18q"/>
            <w:bookmarkEnd w:id="123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18: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Hệ số của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285" w:dyaOrig="330" w14:anchorId="35A89748">
                <v:shape id="_x0000_i4700" type="#_x0000_t75" style="width:14.25pt;height:16.5pt" o:ole="">
                  <v:imagedata r:id="rId566" o:title=""/>
                </v:shape>
                <o:OLEObject Type="Embed" ProgID="Equation.DSMT4" ShapeID="_x0000_i4700" DrawAspect="Content" ObjectID="_1687485001" r:id="rId567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 trong khai triển </w:t>
            </w:r>
            <w:r w:rsidRPr="004801B8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930" w:dyaOrig="435" w14:anchorId="1FC07ED9">
                <v:shape id="_x0000_i4701" type="#_x0000_t75" style="width:46.5pt;height:21.75pt" o:ole="">
                  <v:imagedata r:id="rId568" o:title=""/>
                </v:shape>
                <o:OLEObject Type="Embed" ProgID="Equation.DSMT4" ShapeID="_x0000_i4701" DrawAspect="Content" ObjectID="_1687485002" r:id="rId569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 thành đa thức là</w:t>
            </w:r>
          </w:p>
          <w:p w14:paraId="315DF6C2" w14:textId="061A24D4" w:rsidR="008F2A17" w:rsidRPr="004801B8" w:rsidRDefault="008F2A17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</w:rPr>
              <w:object w:dxaOrig="585" w:dyaOrig="375" w14:anchorId="36CF0E91">
                <v:shape id="_x0000_i4702" type="#_x0000_t75" style="width:29.25pt;height:18.75pt" o:ole="">
                  <v:imagedata r:id="rId570" o:title=""/>
                </v:shape>
                <o:OLEObject Type="Embed" ProgID="Equation.DSMT4" ShapeID="_x0000_i4702" DrawAspect="Content" ObjectID="_1687485003" r:id="rId571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</w:rPr>
              <w:object w:dxaOrig="585" w:dyaOrig="375" w14:anchorId="406EB24F">
                <v:shape id="_x0000_i4703" type="#_x0000_t75" style="width:29.25pt;height:18.75pt" o:ole="">
                  <v:imagedata r:id="rId572" o:title=""/>
                </v:shape>
                <o:OLEObject Type="Embed" ProgID="Equation.DSMT4" ShapeID="_x0000_i4703" DrawAspect="Content" ObjectID="_1687485004" r:id="rId573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</w:rPr>
              <w:object w:dxaOrig="585" w:dyaOrig="375" w14:anchorId="71BB4E2C">
                <v:shape id="_x0000_i4704" type="#_x0000_t75" style="width:29.25pt;height:18.75pt" o:ole="">
                  <v:imagedata r:id="rId574" o:title=""/>
                </v:shape>
                <o:OLEObject Type="Embed" ProgID="Equation.DSMT4" ShapeID="_x0000_i4704" DrawAspect="Content" ObjectID="_1687485005" r:id="rId575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</w:rPr>
              <w:object w:dxaOrig="585" w:dyaOrig="375" w14:anchorId="39B2E725">
                <v:shape id="_x0000_i4705" type="#_x0000_t75" style="width:29.25pt;height:18.75pt" o:ole="">
                  <v:imagedata r:id="rId576" o:title=""/>
                </v:shape>
                <o:OLEObject Type="Embed" ProgID="Equation.DSMT4" ShapeID="_x0000_i4705" DrawAspect="Content" ObjectID="_1687485006" r:id="rId577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</w:p>
          <w:p w14:paraId="7CD04D76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5E3891AA" w14:textId="77777777" w:rsidR="008F2A17" w:rsidRPr="0044542F" w:rsidRDefault="008F2A17" w:rsidP="003330D3">
            <w:pPr>
              <w:spacing w:after="255"/>
              <w:contextualSpacing/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  <w:lang w:val="nl-NL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5007A3D2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17961FB3" w14:textId="77777777" w:rsidR="008F2A17" w:rsidRPr="004801B8" w:rsidRDefault="008F2A17" w:rsidP="003330D3">
            <w:pPr>
              <w:pStyle w:val="MTDisplayEquation"/>
              <w:tabs>
                <w:tab w:val="clear" w:pos="5580"/>
                <w:tab w:val="clear" w:pos="10200"/>
              </w:tabs>
              <w:ind w:left="0" w:firstLine="0"/>
              <w:mirrorIndents/>
              <w:jc w:val="left"/>
              <w:rPr>
                <w:rFonts w:ascii="Chu Van An" w:hAnsi="Chu Van An" w:cs="Chu Van An"/>
                <w:b/>
              </w:rPr>
            </w:pPr>
            <w:r w:rsidRPr="004801B8">
              <w:rPr>
                <w:rFonts w:ascii="Chu Van An" w:hAnsi="Chu Van An" w:cs="Chu Van An"/>
                <w:b/>
                <w:color w:val="0000FF"/>
              </w:rPr>
              <w:t>Câu 19:</w:t>
            </w:r>
            <w:r w:rsidRPr="004801B8">
              <w:rPr>
                <w:rFonts w:ascii="Chu Van An" w:hAnsi="Chu Van An" w:cs="Chu Van An"/>
              </w:rPr>
              <w:t xml:space="preserve">Tìm số hạng không chứa </w:t>
            </w:r>
            <w:r w:rsidRPr="004801B8">
              <w:rPr>
                <w:rFonts w:ascii="Chu Van An" w:hAnsi="Chu Van An" w:cs="Chu Van An"/>
                <w:position w:val="-6"/>
              </w:rPr>
              <w:object w:dxaOrig="195" w:dyaOrig="225" w14:anchorId="1F5A4558">
                <v:shape id="_x0000_i4706" type="#_x0000_t75" style="width:9.75pt;height:11.25pt" o:ole="">
                  <v:imagedata r:id="rId578" o:title=""/>
                </v:shape>
                <o:OLEObject Type="Embed" ProgID="Equation.DSMT4" ShapeID="_x0000_i4706" DrawAspect="Content" ObjectID="_1687485007" r:id="rId579"/>
              </w:object>
            </w:r>
            <w:r w:rsidRPr="004801B8">
              <w:rPr>
                <w:rFonts w:ascii="Chu Van An" w:hAnsi="Chu Van An" w:cs="Chu Van An"/>
              </w:rPr>
              <w:t xml:space="preserve"> trong khai triển nhị thức Newton </w:t>
            </w:r>
            <w:r w:rsidRPr="004801B8">
              <w:rPr>
                <w:rFonts w:ascii="Chu Van An" w:hAnsi="Chu Van An" w:cs="Chu Van An"/>
                <w:position w:val="-28"/>
              </w:rPr>
              <w:object w:dxaOrig="1035" w:dyaOrig="735" w14:anchorId="6522FEB5">
                <v:shape id="_x0000_i4707" type="#_x0000_t75" style="width:51.75pt;height:36.75pt" o:ole="">
                  <v:imagedata r:id="rId580" o:title=""/>
                </v:shape>
                <o:OLEObject Type="Embed" ProgID="Equation.DSMT4" ShapeID="_x0000_i4707" DrawAspect="Content" ObjectID="_1687485008" r:id="rId581"/>
              </w:object>
            </w:r>
            <w:r w:rsidRPr="004801B8">
              <w:rPr>
                <w:rFonts w:ascii="Chu Van An" w:hAnsi="Chu Van An" w:cs="Chu Van An"/>
              </w:rPr>
              <w:t xml:space="preserve">, </w:t>
            </w:r>
            <w:r w:rsidRPr="004801B8">
              <w:rPr>
                <w:rFonts w:ascii="Chu Van An" w:hAnsi="Chu Van An" w:cs="Chu Van An"/>
                <w:position w:val="-16"/>
              </w:rPr>
              <w:object w:dxaOrig="1500" w:dyaOrig="435" w14:anchorId="0A92595F">
                <v:shape id="_x0000_i4708" type="#_x0000_t75" style="width:75pt;height:21.75pt" o:ole="">
                  <v:imagedata r:id="rId582" o:title=""/>
                </v:shape>
                <o:OLEObject Type="Embed" ProgID="Equation.DSMT4" ShapeID="_x0000_i4708" DrawAspect="Content" ObjectID="_1687485009" r:id="rId583"/>
              </w:object>
            </w:r>
            <w:r w:rsidRPr="004801B8">
              <w:rPr>
                <w:rFonts w:ascii="Chu Van An" w:hAnsi="Chu Van An" w:cs="Chu Van An"/>
              </w:rPr>
              <w:t>.</w:t>
            </w:r>
          </w:p>
          <w:p w14:paraId="754AE752" w14:textId="049C6D32" w:rsidR="008F2A17" w:rsidRPr="004801B8" w:rsidRDefault="008F2A17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vi-VN"/>
              </w:rPr>
              <w:t>Ⓐ.</w:t>
            </w:r>
            <w:r w:rsidRPr="004801B8">
              <w:rPr>
                <w:rFonts w:ascii="Chu Van An" w:hAnsi="Chu Van An" w:cs="Chu Van An"/>
                <w:b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</w:rPr>
              <w:object w:dxaOrig="585" w:dyaOrig="390" w14:anchorId="2B7B4F67">
                <v:shape id="_x0000_i4709" type="#_x0000_t75" style="width:29.25pt;height:19.5pt" o:ole="">
                  <v:imagedata r:id="rId584" o:title=""/>
                </v:shape>
                <o:OLEObject Type="Embed" ProgID="Equation.DSMT4" ShapeID="_x0000_i4709" DrawAspect="Content" ObjectID="_1687485010" r:id="rId585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vi-VN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vi-VN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</w:rPr>
              <w:object w:dxaOrig="585" w:dyaOrig="390" w14:anchorId="34A1FD9B">
                <v:shape id="_x0000_i4710" type="#_x0000_t75" style="width:29.25pt;height:19.5pt" o:ole="">
                  <v:imagedata r:id="rId586" o:title=""/>
                </v:shape>
                <o:OLEObject Type="Embed" ProgID="Equation.DSMT4" ShapeID="_x0000_i4710" DrawAspect="Content" ObjectID="_1687485011" r:id="rId587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vi-VN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vi-VN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</w:rPr>
              <w:object w:dxaOrig="705" w:dyaOrig="390" w14:anchorId="458AFF52">
                <v:shape id="_x0000_i4711" type="#_x0000_t75" style="width:35.25pt;height:19.5pt" o:ole="">
                  <v:imagedata r:id="rId588" o:title=""/>
                </v:shape>
                <o:OLEObject Type="Embed" ProgID="Equation.DSMT4" ShapeID="_x0000_i4711" DrawAspect="Content" ObjectID="_1687485012" r:id="rId589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vi-VN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vi-VN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</w:rPr>
              <w:object w:dxaOrig="720" w:dyaOrig="390" w14:anchorId="0071C8BB">
                <v:shape id="_x0000_i4712" type="#_x0000_t75" style="width:36pt;height:19.5pt" o:ole="">
                  <v:imagedata r:id="rId590" o:title=""/>
                </v:shape>
                <o:OLEObject Type="Embed" ProgID="Equation.DSMT4" ShapeID="_x0000_i4712" DrawAspect="Content" ObjectID="_1687485013" r:id="rId591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vi-VN"/>
              </w:rPr>
              <w:t>.</w:t>
            </w:r>
          </w:p>
          <w:p w14:paraId="55993810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7208A0A4" w14:textId="77777777" w:rsidR="008F2A17" w:rsidRPr="0044542F" w:rsidRDefault="008F2A17" w:rsidP="003330D3">
            <w:pPr>
              <w:spacing w:after="255"/>
              <w:contextualSpacing/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  <w:lang w:val="nl-NL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66A048D3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50248D06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  <w:lang w:val="pl-PL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pl-PL"/>
              </w:rPr>
              <w:t>Câu 20:</w:t>
            </w:r>
            <w:r w:rsidRPr="004801B8">
              <w:rPr>
                <w:rFonts w:ascii="Chu Van An" w:hAnsi="Chu Van An" w:cs="Chu Van An"/>
                <w:sz w:val="24"/>
                <w:szCs w:val="24"/>
                <w:lang w:val="pl-PL"/>
              </w:rPr>
              <w:t xml:space="preserve">Tìm hệ số chứa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330" w:dyaOrig="315" w14:anchorId="282E5C8A">
                <v:shape id="_x0000_i4713" type="#_x0000_t75" style="width:16.5pt;height:15.75pt" o:ole="">
                  <v:imagedata r:id="rId592" o:title=""/>
                </v:shape>
                <o:OLEObject Type="Embed" ProgID="Equation.DSMT4" ShapeID="_x0000_i4713" DrawAspect="Content" ObjectID="_1687485014" r:id="rId593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pl-PL"/>
              </w:rPr>
              <w:t xml:space="preserve">trong khai triển </w:t>
            </w:r>
            <w:r w:rsidRPr="004801B8">
              <w:rPr>
                <w:rFonts w:ascii="Chu Van An" w:eastAsia="Times New Roman" w:hAnsi="Chu Van An" w:cs="Chu Van An"/>
                <w:position w:val="-28"/>
                <w:sz w:val="24"/>
                <w:szCs w:val="24"/>
              </w:rPr>
              <w:object w:dxaOrig="3000" w:dyaOrig="735" w14:anchorId="15A0F33A">
                <v:shape id="_x0000_i4714" type="#_x0000_t75" style="width:150pt;height:36.75pt" o:ole="">
                  <v:imagedata r:id="rId594" o:title=""/>
                </v:shape>
                <o:OLEObject Type="Embed" ProgID="Equation.DSMT4" ShapeID="_x0000_i4714" DrawAspect="Content" ObjectID="_1687485015" r:id="rId595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pl-PL"/>
              </w:rPr>
              <w:t xml:space="preserve">với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210" w:dyaOrig="225" w14:anchorId="5A9FB5EC">
                <v:shape id="_x0000_i4715" type="#_x0000_t75" style="width:10.5pt;height:11.25pt" o:ole="">
                  <v:imagedata r:id="rId596" o:title=""/>
                </v:shape>
                <o:OLEObject Type="Embed" ProgID="Equation.DSMT4" ShapeID="_x0000_i4715" DrawAspect="Content" ObjectID="_1687485016" r:id="rId597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pl-PL"/>
              </w:rPr>
              <w:t xml:space="preserve">là số tự nhiên thỏa mãn hệ thức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</w:rPr>
              <w:object w:dxaOrig="2895" w:dyaOrig="390" w14:anchorId="3C13099F">
                <v:shape id="_x0000_i4716" type="#_x0000_t75" style="width:144.75pt;height:19.5pt" o:ole="">
                  <v:imagedata r:id="rId598" o:title=""/>
                </v:shape>
                <o:OLEObject Type="Embed" ProgID="Equation.DSMT4" ShapeID="_x0000_i4716" DrawAspect="Content" ObjectID="_1687485017" r:id="rId599"/>
              </w:object>
            </w:r>
          </w:p>
          <w:p w14:paraId="254301F0" w14:textId="5D4B5B6C" w:rsidR="008F2A17" w:rsidRPr="004801B8" w:rsidRDefault="008F2A17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eastAsiaTheme="minorHAnsi" w:hAnsi="Chu Van An" w:cs="Chu Van An"/>
                <w:b/>
                <w:color w:val="0000FF"/>
                <w:sz w:val="24"/>
                <w:szCs w:val="24"/>
                <w:lang w:val="pl-PL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pl-PL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pl-PL"/>
              </w:rPr>
              <w:t>Ⓐ.</w:t>
            </w:r>
            <w:r w:rsidRPr="004801B8">
              <w:rPr>
                <w:rFonts w:ascii="Chu Van An" w:hAnsi="Chu Van An" w:cs="Chu Van An"/>
                <w:sz w:val="24"/>
                <w:szCs w:val="24"/>
                <w:lang w:val="pl-PL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pl-PL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</w:rPr>
              <w:object w:dxaOrig="660" w:dyaOrig="390" w14:anchorId="4164E3B1">
                <v:shape id="_x0000_i4717" type="#_x0000_t75" style="width:33pt;height:19.5pt" o:ole="">
                  <v:imagedata r:id="rId600" o:title=""/>
                </v:shape>
                <o:OLEObject Type="Embed" ProgID="Equation.DSMT4" ShapeID="_x0000_i4717" DrawAspect="Content" ObjectID="_1687485018" r:id="rId601"/>
              </w:objec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pl-PL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pl-PL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pl-PL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</w:rPr>
              <w:object w:dxaOrig="915" w:dyaOrig="390" w14:anchorId="567FC95A">
                <v:shape id="_x0000_i4718" type="#_x0000_t75" style="width:45.75pt;height:19.5pt" o:ole="">
                  <v:imagedata r:id="rId602" o:title=""/>
                </v:shape>
                <o:OLEObject Type="Embed" ProgID="Equation.DSMT4" ShapeID="_x0000_i4718" DrawAspect="Content" ObjectID="_1687485019" r:id="rId603"/>
              </w:objec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pl-PL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pl-PL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pl-PL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</w:rPr>
              <w:object w:dxaOrig="660" w:dyaOrig="390" w14:anchorId="7F5C698B">
                <v:shape id="_x0000_i4719" type="#_x0000_t75" style="width:33pt;height:19.5pt" o:ole="">
                  <v:imagedata r:id="rId604" o:title=""/>
                </v:shape>
                <o:OLEObject Type="Embed" ProgID="Equation.DSMT4" ShapeID="_x0000_i4719" DrawAspect="Content" ObjectID="_1687485020" r:id="rId605"/>
              </w:objec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pl-PL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pl-PL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pl-PL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</w:rPr>
              <w:object w:dxaOrig="915" w:dyaOrig="390" w14:anchorId="1749F043">
                <v:shape id="_x0000_i4720" type="#_x0000_t75" style="width:45.75pt;height:19.5pt" o:ole="">
                  <v:imagedata r:id="rId606" o:title=""/>
                </v:shape>
                <o:OLEObject Type="Embed" ProgID="Equation.DSMT4" ShapeID="_x0000_i4720" DrawAspect="Content" ObjectID="_1687485021" r:id="rId607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  <w:lang w:val="pl-PL"/>
              </w:rPr>
              <w:t>.</w:t>
            </w:r>
          </w:p>
          <w:p w14:paraId="16AE171A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2FB8FBCA" w14:textId="77777777" w:rsidR="008F2A17" w:rsidRPr="0044542F" w:rsidRDefault="008F2A17" w:rsidP="003330D3">
            <w:pPr>
              <w:mirrorIndents/>
              <w:jc w:val="center"/>
              <w:rPr>
                <w:rFonts w:ascii="CMU Serif Extra" w:hAnsi="CMU Serif Extra" w:cs="Chu Van An"/>
                <w:bCs/>
                <w:noProof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60316A82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2E16BBB1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Câu 21:</w:t>
            </w:r>
            <w:r w:rsidRPr="004801B8">
              <w:rPr>
                <w:rFonts w:ascii="Chu Van An" w:hAnsi="Chu Van An" w:cs="Chu Van An"/>
                <w:sz w:val="24"/>
                <w:szCs w:val="24"/>
                <w:lang w:val="pt-BR"/>
              </w:rPr>
              <w:t>Tìm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 hệ số của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255" w:dyaOrig="315" w14:anchorId="0A92EA13">
                <v:shape id="_x0000_i4721" type="#_x0000_t75" style="width:12.75pt;height:15.75pt" o:ole="">
                  <v:imagedata r:id="rId608" o:title=""/>
                </v:shape>
                <o:OLEObject Type="Embed" ProgID="Equation.DSMT4" ShapeID="_x0000_i4721" DrawAspect="Content" ObjectID="_1687485022" r:id="rId609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sau khi khai triển và rút gọn các đơn thức đồng dạng của </w:t>
            </w:r>
            <w:r w:rsidRPr="004801B8">
              <w:rPr>
                <w:rFonts w:ascii="Chu Van An" w:eastAsia="Times New Roman" w:hAnsi="Chu Van An" w:cs="Chu Van An"/>
                <w:position w:val="-28"/>
                <w:sz w:val="24"/>
                <w:szCs w:val="24"/>
              </w:rPr>
              <w:object w:dxaOrig="1440" w:dyaOrig="735" w14:anchorId="412A8310">
                <v:shape id="_x0000_i4722" type="#_x0000_t75" style="width:1in;height:36.75pt" o:ole="">
                  <v:imagedata r:id="rId610" o:title=""/>
                </v:shape>
                <o:OLEObject Type="Embed" ProgID="Equation.DSMT4" ShapeID="_x0000_i4722" DrawAspect="Content" ObjectID="_1687485023" r:id="rId611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,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555" w:dyaOrig="285" w14:anchorId="16F2E471">
                <v:shape id="_x0000_i4723" type="#_x0000_t75" style="width:27.75pt;height:14.25pt" o:ole="">
                  <v:imagedata r:id="rId612" o:title=""/>
                </v:shape>
                <o:OLEObject Type="Embed" ProgID="Equation.DSMT4" ShapeID="_x0000_i4723" DrawAspect="Content" ObjectID="_1687485024" r:id="rId613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392B4480" w14:textId="0F957ED0" w:rsidR="008F2A17" w:rsidRPr="004801B8" w:rsidRDefault="008F2A17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675" w:dyaOrig="285" w14:anchorId="7F327E8A">
                <v:shape id="_x0000_i4724" type="#_x0000_t75" style="width:33.75pt;height:14.25pt" o:ole="">
                  <v:imagedata r:id="rId614" o:title=""/>
                </v:shape>
                <o:OLEObject Type="Embed" ProgID="Equation.DSMT4" ShapeID="_x0000_i4724" DrawAspect="Content" ObjectID="_1687485025" r:id="rId615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540" w:dyaOrig="285" w14:anchorId="4F2D7CE0">
                <v:shape id="_x0000_i4725" type="#_x0000_t75" style="width:27pt;height:14.25pt" o:ole="">
                  <v:imagedata r:id="rId616" o:title=""/>
                </v:shape>
                <o:OLEObject Type="Embed" ProgID="Equation.DSMT4" ShapeID="_x0000_i4725" DrawAspect="Content" ObjectID="_1687485026" r:id="rId617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555" w:dyaOrig="285" w14:anchorId="1F1C8A40">
                <v:shape id="_x0000_i4726" type="#_x0000_t75" style="width:27.75pt;height:14.25pt" o:ole="">
                  <v:imagedata r:id="rId618" o:title=""/>
                </v:shape>
                <o:OLEObject Type="Embed" ProgID="Equation.DSMT4" ShapeID="_x0000_i4726" DrawAspect="Content" ObjectID="_1687485027" r:id="rId619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675" w:dyaOrig="285" w14:anchorId="24F069CE">
                <v:shape id="_x0000_i4727" type="#_x0000_t75" style="width:33.75pt;height:14.25pt" o:ole="">
                  <v:imagedata r:id="rId620" o:title=""/>
                </v:shape>
                <o:OLEObject Type="Embed" ProgID="Equation.DSMT4" ShapeID="_x0000_i4727" DrawAspect="Content" ObjectID="_1687485028" r:id="rId621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pt-BR"/>
              </w:rPr>
              <w:t>.</w:t>
            </w:r>
          </w:p>
          <w:p w14:paraId="4BEFBC1D" w14:textId="77777777" w:rsidR="008F2A17" w:rsidRPr="0044542F" w:rsidRDefault="008F2A17" w:rsidP="003330D3">
            <w:pPr>
              <w:pStyle w:val="ListParagraph"/>
              <w:ind w:left="0"/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471087AA" w14:textId="77777777" w:rsidR="008F2A17" w:rsidRPr="0044542F" w:rsidRDefault="008F2A17" w:rsidP="003330D3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490A72EC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62CFF0B0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00"/>
                <w:sz w:val="24"/>
                <w:szCs w:val="24"/>
                <w:lang w:val="pl-PL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pl-PL"/>
              </w:rPr>
              <w:t xml:space="preserve">Câu </w:t>
            </w:r>
            <w:bookmarkStart w:id="124" w:name="c22q"/>
            <w:bookmarkEnd w:id="124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pl-PL"/>
              </w:rPr>
              <w:t>22:</w: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 xml:space="preserve">Cho </w:t>
            </w:r>
            <w:r w:rsidRPr="004801B8">
              <w:rPr>
                <w:rFonts w:ascii="Chu Van An" w:eastAsia="Times New Roman" w:hAnsi="Chu Van An" w:cs="Chu Van An"/>
                <w:color w:val="000000"/>
                <w:position w:val="-6"/>
                <w:sz w:val="24"/>
                <w:szCs w:val="24"/>
              </w:rPr>
              <w:object w:dxaOrig="195" w:dyaOrig="225" w14:anchorId="3617D249">
                <v:shape id="_x0000_i4728" type="#_x0000_t75" style="width:9.75pt;height:11.25pt" o:ole="">
                  <v:imagedata r:id="rId622" o:title=""/>
                </v:shape>
                <o:OLEObject Type="Embed" ProgID="Equation.DSMT4" ShapeID="_x0000_i4728" DrawAspect="Content" ObjectID="_1687485029" r:id="rId623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 xml:space="preserve">là số nguyên dương thỏa mãn </w:t>
            </w:r>
            <w:r w:rsidRPr="004801B8">
              <w:rPr>
                <w:rFonts w:ascii="Chu Van An" w:eastAsia="Times New Roman" w:hAnsi="Chu Van An" w:cs="Chu Van An"/>
                <w:color w:val="000000"/>
                <w:position w:val="-12"/>
                <w:sz w:val="24"/>
                <w:szCs w:val="24"/>
              </w:rPr>
              <w:object w:dxaOrig="1275" w:dyaOrig="375" w14:anchorId="4AEB1B2D">
                <v:shape id="_x0000_i4729" type="#_x0000_t75" style="width:63.75pt;height:18.75pt" o:ole="">
                  <v:imagedata r:id="rId624" o:title=""/>
                </v:shape>
                <o:OLEObject Type="Embed" ProgID="Equation.DSMT4" ShapeID="_x0000_i4729" DrawAspect="Content" ObjectID="_1687485030" r:id="rId625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 xml:space="preserve">. Số hạng không chứa </w:t>
            </w:r>
            <w:r w:rsidRPr="004801B8">
              <w:rPr>
                <w:rFonts w:ascii="Chu Van An" w:eastAsia="Times New Roman" w:hAnsi="Chu Van An" w:cs="Chu Van An"/>
                <w:color w:val="000000"/>
                <w:position w:val="-6"/>
                <w:sz w:val="24"/>
                <w:szCs w:val="24"/>
              </w:rPr>
              <w:object w:dxaOrig="195" w:dyaOrig="225" w14:anchorId="387E7353">
                <v:shape id="_x0000_i4730" type="#_x0000_t75" style="width:9.75pt;height:11.25pt" o:ole="">
                  <v:imagedata r:id="rId626" o:title=""/>
                </v:shape>
                <o:OLEObject Type="Embed" ProgID="Equation.DSMT4" ShapeID="_x0000_i4730" DrawAspect="Content" ObjectID="_1687485031" r:id="rId627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 xml:space="preserve">trong khai triển của biểu thức </w:t>
            </w:r>
            <w:r w:rsidRPr="004801B8">
              <w:rPr>
                <w:rFonts w:ascii="Chu Van An" w:eastAsia="Times New Roman" w:hAnsi="Chu Van An" w:cs="Chu Van An"/>
                <w:color w:val="000000"/>
                <w:position w:val="-28"/>
                <w:sz w:val="24"/>
                <w:szCs w:val="24"/>
              </w:rPr>
              <w:object w:dxaOrig="1305" w:dyaOrig="735" w14:anchorId="661B1928">
                <v:shape id="_x0000_i4731" type="#_x0000_t75" style="width:65.25pt;height:36.75pt" o:ole="">
                  <v:imagedata r:id="rId628" o:title=""/>
                </v:shape>
                <o:OLEObject Type="Embed" ProgID="Equation.DSMT4" ShapeID="_x0000_i4731" DrawAspect="Content" ObjectID="_1687485032" r:id="rId629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 xml:space="preserve">, với </w:t>
            </w:r>
            <w:r w:rsidRPr="004801B8">
              <w:rPr>
                <w:rFonts w:ascii="Chu Van An" w:eastAsia="Times New Roman" w:hAnsi="Chu Van An" w:cs="Chu Van An"/>
                <w:color w:val="000000"/>
                <w:position w:val="-6"/>
                <w:sz w:val="24"/>
                <w:szCs w:val="24"/>
              </w:rPr>
              <w:object w:dxaOrig="555" w:dyaOrig="285" w14:anchorId="38A103D9">
                <v:shape id="_x0000_i4732" type="#_x0000_t75" style="width:27.75pt;height:14.25pt" o:ole="">
                  <v:imagedata r:id="rId630" o:title=""/>
                </v:shape>
                <o:OLEObject Type="Embed" ProgID="Equation.DSMT4" ShapeID="_x0000_i4732" DrawAspect="Content" ObjectID="_1687485033" r:id="rId631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bằng</w:t>
            </w:r>
          </w:p>
          <w:p w14:paraId="5E518C9E" w14:textId="198F8188" w:rsidR="008F2A17" w:rsidRPr="004801B8" w:rsidRDefault="008F2A17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pl-PL"/>
              </w:rPr>
            </w:pPr>
            <w:bookmarkStart w:id="125" w:name="c22a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pl-PL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pl-PL"/>
              </w:rPr>
              <w:t>Ⓐ.</w:t>
            </w:r>
            <w:r w:rsidRPr="004801B8">
              <w:rPr>
                <w:rFonts w:ascii="Chu Van An" w:hAnsi="Chu Van An" w:cs="Chu Van An"/>
                <w:b/>
                <w:color w:val="000000"/>
                <w:sz w:val="24"/>
                <w:szCs w:val="24"/>
                <w:lang w:val="pl-PL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pl-PL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color w:val="000000"/>
                <w:position w:val="-6"/>
                <w:sz w:val="24"/>
                <w:szCs w:val="24"/>
              </w:rPr>
              <w:object w:dxaOrig="405" w:dyaOrig="285" w14:anchorId="141D8064">
                <v:shape id="_x0000_i4733" type="#_x0000_t75" style="width:20.25pt;height:14.25pt" o:ole="">
                  <v:imagedata r:id="rId632" o:title=""/>
                </v:shape>
                <o:OLEObject Type="Embed" ProgID="Equation.DSMT4" ShapeID="_x0000_i4733" DrawAspect="Content" ObjectID="_1687485034" r:id="rId633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  <w:lang w:val="pl-PL"/>
              </w:rPr>
              <w:t>.</w:t>
            </w:r>
            <w:bookmarkStart w:id="126" w:name="c22b"/>
            <w:bookmarkEnd w:id="125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pl-PL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pl-PL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pl-PL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color w:val="000000"/>
                <w:position w:val="-6"/>
                <w:sz w:val="24"/>
                <w:szCs w:val="24"/>
              </w:rPr>
              <w:object w:dxaOrig="435" w:dyaOrig="285" w14:anchorId="4AD326AA">
                <v:shape id="_x0000_i4734" type="#_x0000_t75" style="width:21.75pt;height:14.25pt" o:ole="">
                  <v:imagedata r:id="rId634" o:title=""/>
                </v:shape>
                <o:OLEObject Type="Embed" ProgID="Equation.DSMT4" ShapeID="_x0000_i4734" DrawAspect="Content" ObjectID="_1687485035" r:id="rId635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  <w:lang w:val="pl-PL"/>
              </w:rPr>
              <w:t>.</w:t>
            </w:r>
            <w:bookmarkStart w:id="127" w:name="c22c"/>
            <w:bookmarkEnd w:id="126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pl-PL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pl-PL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pl-PL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color w:val="000000"/>
                <w:position w:val="-6"/>
                <w:sz w:val="24"/>
                <w:szCs w:val="24"/>
              </w:rPr>
              <w:object w:dxaOrig="435" w:dyaOrig="285" w14:anchorId="217F134A">
                <v:shape id="_x0000_i4735" type="#_x0000_t75" style="width:21.75pt;height:14.25pt" o:ole="">
                  <v:imagedata r:id="rId636" o:title=""/>
                </v:shape>
                <o:OLEObject Type="Embed" ProgID="Equation.DSMT4" ShapeID="_x0000_i4735" DrawAspect="Content" ObjectID="_1687485036" r:id="rId637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  <w:lang w:val="pl-PL"/>
              </w:rPr>
              <w:t>.</w:t>
            </w:r>
            <w:bookmarkStart w:id="128" w:name="c22d"/>
            <w:bookmarkEnd w:id="127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pl-PL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pl-PL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pl-PL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color w:val="000000"/>
                <w:position w:val="-6"/>
                <w:sz w:val="24"/>
                <w:szCs w:val="24"/>
              </w:rPr>
              <w:object w:dxaOrig="420" w:dyaOrig="285" w14:anchorId="2313B4F5">
                <v:shape id="_x0000_i4736" type="#_x0000_t75" style="width:21pt;height:14.25pt" o:ole="">
                  <v:imagedata r:id="rId638" o:title=""/>
                </v:shape>
                <o:OLEObject Type="Embed" ProgID="Equation.DSMT4" ShapeID="_x0000_i4736" DrawAspect="Content" ObjectID="_1687485037" r:id="rId639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  <w:lang w:val="pl-PL"/>
              </w:rPr>
              <w:t>.</w:t>
            </w:r>
          </w:p>
          <w:bookmarkEnd w:id="128"/>
          <w:p w14:paraId="798C6CD3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1B37DC48" w14:textId="77777777" w:rsidR="008F2A17" w:rsidRPr="0044542F" w:rsidRDefault="008F2A17" w:rsidP="003330D3">
            <w:pPr>
              <w:spacing w:after="255"/>
              <w:contextualSpacing/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21372062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36DBF4BF" w14:textId="77777777" w:rsidR="00E91A7C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color w:val="000000"/>
                <w:sz w:val="24"/>
                <w:szCs w:val="24"/>
                <w:lang w:val="nl-NL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Câu </w:t>
            </w:r>
            <w:bookmarkStart w:id="129" w:name="c23q"/>
            <w:bookmarkEnd w:id="129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>23: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Tìm hệ số của số hạng chứa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345" w:dyaOrig="330" w14:anchorId="4611E1E3">
                <v:shape id="_x0000_i4737" type="#_x0000_t75" style="width:17.25pt;height:16.5pt" o:ole="">
                  <v:imagedata r:id="rId640" o:title=""/>
                </v:shape>
                <o:OLEObject Type="Embed" ProgID="Equation.DSMT4" ShapeID="_x0000_i4737" DrawAspect="Content" ObjectID="_1687485038" r:id="rId641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 xml:space="preserve"> trong khai triển nhị thức Niu tơn của </w:t>
            </w:r>
            <w:r w:rsidRPr="004801B8">
              <w:rPr>
                <w:rFonts w:ascii="Chu Van An" w:eastAsia="Times New Roman" w:hAnsi="Chu Van An" w:cs="Chu Van An"/>
                <w:position w:val="-28"/>
                <w:sz w:val="24"/>
                <w:szCs w:val="24"/>
              </w:rPr>
              <w:object w:dxaOrig="1215" w:dyaOrig="735" w14:anchorId="371394DC">
                <v:shape id="_x0000_i4738" type="#_x0000_t75" style="width:60.75pt;height:36.75pt" o:ole="">
                  <v:imagedata r:id="rId642" o:title=""/>
                </v:shape>
                <o:OLEObject Type="Embed" ProgID="Equation.DSMT4" ShapeID="_x0000_i4738" DrawAspect="Content" ObjectID="_1687485039" r:id="rId643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 xml:space="preserve"> biết rằng: </w:t>
            </w:r>
            <w:r w:rsidRPr="004801B8">
              <w:rPr>
                <w:rFonts w:ascii="Chu Van An" w:eastAsia="Times New Roman" w:hAnsi="Chu Van An" w:cs="Chu Van An"/>
                <w:color w:val="000000"/>
                <w:position w:val="-12"/>
                <w:sz w:val="24"/>
                <w:szCs w:val="24"/>
              </w:rPr>
              <w:object w:dxaOrig="3105" w:dyaOrig="375" w14:anchorId="05429C22">
                <v:shape id="_x0000_i4739" type="#_x0000_t75" style="width:155.25pt;height:18.75pt" o:ole="">
                  <v:imagedata r:id="rId644" o:title=""/>
                </v:shape>
                <o:OLEObject Type="Embed" ProgID="Equation.DSMT4" ShapeID="_x0000_i4739" DrawAspect="Content" ObjectID="_1687485040" r:id="rId645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  <w:lang w:val="nl-NL"/>
              </w:rPr>
              <w:t xml:space="preserve"> </w:t>
            </w:r>
          </w:p>
          <w:p w14:paraId="30E7AD7D" w14:textId="1001F9E1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33CC"/>
                <w:sz w:val="24"/>
                <w:szCs w:val="24"/>
                <w:lang w:val="fr-FR"/>
              </w:rPr>
            </w:pP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  <w:lang w:val="nl-NL"/>
              </w:rPr>
              <w:t>(</w:t>
            </w:r>
            <w:r w:rsidRPr="004801B8">
              <w:rPr>
                <w:rFonts w:ascii="Chu Van An" w:eastAsia="Times New Roman" w:hAnsi="Chu Van An" w:cs="Chu Van An"/>
                <w:color w:val="000000"/>
                <w:position w:val="-6"/>
                <w:sz w:val="24"/>
                <w:szCs w:val="24"/>
              </w:rPr>
              <w:object w:dxaOrig="210" w:dyaOrig="225" w14:anchorId="676C8084">
                <v:shape id="_x0000_i4740" type="#_x0000_t75" style="width:10.5pt;height:11.25pt" o:ole="">
                  <v:imagedata r:id="rId646" o:title=""/>
                </v:shape>
                <o:OLEObject Type="Embed" ProgID="Equation.DSMT4" ShapeID="_x0000_i4740" DrawAspect="Content" ObjectID="_1687485041" r:id="rId647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  <w:lang w:val="nl-NL"/>
              </w:rPr>
              <w:t xml:space="preserve"> nguyên dương).</w:t>
            </w:r>
          </w:p>
          <w:p w14:paraId="42F76183" w14:textId="240E2604" w:rsidR="008F2A17" w:rsidRPr="004801B8" w:rsidRDefault="008F2A17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</w:pPr>
            <w:bookmarkStart w:id="130" w:name="c23a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nl-NL"/>
              </w:rPr>
              <w:t>Ⓐ.</w:t>
            </w:r>
            <w:r w:rsidRPr="004801B8">
              <w:rPr>
                <w:rFonts w:ascii="Chu Van An" w:hAnsi="Chu Van An" w:cs="Chu Van An"/>
                <w:b/>
                <w:color w:val="0033CC"/>
                <w:sz w:val="24"/>
                <w:szCs w:val="24"/>
                <w:lang w:val="fr-FR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color w:val="000000"/>
                <w:position w:val="-6"/>
                <w:sz w:val="24"/>
                <w:szCs w:val="24"/>
              </w:rPr>
              <w:object w:dxaOrig="630" w:dyaOrig="285" w14:anchorId="488B42AF">
                <v:shape id="_x0000_i4741" type="#_x0000_t75" style="width:31.5pt;height:14.25pt" o:ole="">
                  <v:imagedata r:id="rId648" o:title=""/>
                </v:shape>
                <o:OLEObject Type="Embed" ProgID="Equation.DSMT4" ShapeID="_x0000_i4741" DrawAspect="Content" ObjectID="_1687485042" r:id="rId649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nl-NL"/>
              </w:rPr>
              <w:t>.</w:t>
            </w:r>
            <w:bookmarkStart w:id="131" w:name="c23b"/>
            <w:bookmarkEnd w:id="130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nl-NL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color w:val="000000"/>
                <w:position w:val="-6"/>
                <w:sz w:val="24"/>
                <w:szCs w:val="24"/>
              </w:rPr>
              <w:object w:dxaOrig="810" w:dyaOrig="285" w14:anchorId="218A21A5">
                <v:shape id="_x0000_i4742" type="#_x0000_t75" style="width:40.5pt;height:14.25pt" o:ole="">
                  <v:imagedata r:id="rId650" o:title=""/>
                </v:shape>
                <o:OLEObject Type="Embed" ProgID="Equation.DSMT4" ShapeID="_x0000_i4742" DrawAspect="Content" ObjectID="_1687485043" r:id="rId651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nl-NL"/>
              </w:rPr>
              <w:t>.</w:t>
            </w:r>
            <w:bookmarkStart w:id="132" w:name="c23c"/>
            <w:bookmarkEnd w:id="131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color w:val="000000"/>
                <w:position w:val="-6"/>
                <w:sz w:val="24"/>
                <w:szCs w:val="24"/>
              </w:rPr>
              <w:object w:dxaOrig="435" w:dyaOrig="285" w14:anchorId="4B398A43">
                <v:shape id="_x0000_i4743" type="#_x0000_t75" style="width:21.75pt;height:14.25pt" o:ole="">
                  <v:imagedata r:id="rId652" o:title=""/>
                </v:shape>
                <o:OLEObject Type="Embed" ProgID="Equation.DSMT4" ShapeID="_x0000_i4743" DrawAspect="Content" ObjectID="_1687485044" r:id="rId653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133" w:name="c23d"/>
            <w:bookmarkEnd w:id="132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color w:val="000000"/>
                <w:position w:val="-6"/>
                <w:sz w:val="24"/>
                <w:szCs w:val="24"/>
              </w:rPr>
              <w:object w:dxaOrig="555" w:dyaOrig="285" w14:anchorId="797A0594">
                <v:shape id="_x0000_i4744" type="#_x0000_t75" style="width:27.75pt;height:14.25pt" o:ole="">
                  <v:imagedata r:id="rId654" o:title=""/>
                </v:shape>
                <o:OLEObject Type="Embed" ProgID="Equation.DSMT4" ShapeID="_x0000_i4744" DrawAspect="Content" ObjectID="_1687485045" r:id="rId655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bookmarkEnd w:id="133"/>
          <w:p w14:paraId="2764B4E9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5D7D0BB6" w14:textId="77777777" w:rsidR="008F2A17" w:rsidRPr="0044542F" w:rsidRDefault="008F2A17" w:rsidP="003330D3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373C810B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5AE20C38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800080"/>
                <w:szCs w:val="24"/>
              </w:rPr>
            </w:pPr>
            <w:r w:rsidRPr="004801B8">
              <w:rPr>
                <w:rFonts w:ascii="Chu Van An" w:eastAsiaTheme="minorEastAsia" w:hAnsi="Chu Van An" w:cs="Chu Van An"/>
                <w:b/>
                <w:color w:val="0000FF"/>
                <w:szCs w:val="24"/>
              </w:rPr>
              <w:lastRenderedPageBreak/>
              <w:t xml:space="preserve">Câu </w:t>
            </w:r>
            <w:bookmarkStart w:id="134" w:name="c24q"/>
            <w:bookmarkEnd w:id="134"/>
            <w:r w:rsidRPr="004801B8">
              <w:rPr>
                <w:rFonts w:ascii="Chu Van An" w:eastAsiaTheme="minorEastAsia" w:hAnsi="Chu Van An" w:cs="Chu Van An"/>
                <w:b/>
                <w:color w:val="0000FF"/>
                <w:szCs w:val="24"/>
              </w:rPr>
              <w:t>24:</w:t>
            </w:r>
            <w:r w:rsidRPr="004801B8">
              <w:rPr>
                <w:rFonts w:ascii="Chu Van An" w:hAnsi="Chu Van An" w:cs="Chu Van An"/>
                <w:szCs w:val="24"/>
                <w:lang w:val="fr-FR"/>
              </w:rPr>
              <w:t xml:space="preserve">Tìm hệ số của </w:t>
            </w:r>
            <w:r w:rsidRPr="004801B8">
              <w:rPr>
                <w:position w:val="-6"/>
                <w:lang w:val="fr-FR"/>
              </w:rPr>
              <w:object w:dxaOrig="270" w:dyaOrig="315" w14:anchorId="5934E56B">
                <v:shape id="_x0000_i4745" type="#_x0000_t75" style="width:13.5pt;height:15.75pt" o:ole="">
                  <v:imagedata r:id="rId656" o:title=""/>
                </v:shape>
                <o:OLEObject Type="Embed" ProgID="Equation.DSMT4" ShapeID="_x0000_i4745" DrawAspect="Content" ObjectID="_1687485046" r:id="rId657"/>
              </w:object>
            </w:r>
            <w:r w:rsidRPr="004801B8">
              <w:rPr>
                <w:rFonts w:ascii="Chu Van An" w:hAnsi="Chu Van An" w:cs="Chu Van An"/>
                <w:szCs w:val="24"/>
                <w:lang w:val="fr-FR"/>
              </w:rPr>
              <w:t xml:space="preserve"> trong khai triển nhị thức </w:t>
            </w:r>
            <w:r w:rsidRPr="004801B8">
              <w:rPr>
                <w:position w:val="-30"/>
                <w:lang w:val="fr-FR"/>
              </w:rPr>
              <w:object w:dxaOrig="1200" w:dyaOrig="765" w14:anchorId="5D520E04">
                <v:shape id="_x0000_i4746" type="#_x0000_t75" style="width:60pt;height:38.25pt" o:ole="">
                  <v:imagedata r:id="rId658" o:title=""/>
                </v:shape>
                <o:OLEObject Type="Embed" ProgID="Equation.DSMT4" ShapeID="_x0000_i4746" DrawAspect="Content" ObjectID="_1687485047" r:id="rId659"/>
              </w:object>
            </w:r>
            <w:r w:rsidRPr="004801B8">
              <w:rPr>
                <w:rFonts w:ascii="Chu Van An" w:hAnsi="Chu Van An" w:cs="Chu Van An"/>
                <w:szCs w:val="24"/>
                <w:lang w:val="fr-FR"/>
              </w:rPr>
              <w:t xml:space="preserve"> với </w:t>
            </w:r>
            <w:r w:rsidRPr="004801B8">
              <w:rPr>
                <w:position w:val="-6"/>
                <w:lang w:val="fr-FR"/>
              </w:rPr>
              <w:object w:dxaOrig="555" w:dyaOrig="270" w14:anchorId="2FF0889E">
                <v:shape id="_x0000_i4747" type="#_x0000_t75" style="width:27.75pt;height:13.5pt" o:ole="">
                  <v:imagedata r:id="rId660" o:title=""/>
                </v:shape>
                <o:OLEObject Type="Embed" ProgID="Equation.DSMT4" ShapeID="_x0000_i4747" DrawAspect="Content" ObjectID="_1687485048" r:id="rId661"/>
              </w:object>
            </w:r>
            <w:r w:rsidRPr="004801B8">
              <w:rPr>
                <w:rFonts w:ascii="Chu Van An" w:hAnsi="Chu Van An" w:cs="Chu Van An"/>
                <w:szCs w:val="24"/>
                <w:lang w:val="fr-FR"/>
              </w:rPr>
              <w:t xml:space="preserve">, biết </w:t>
            </w:r>
            <w:r w:rsidRPr="004801B8">
              <w:rPr>
                <w:position w:val="-6"/>
                <w:lang w:val="fr-FR"/>
              </w:rPr>
              <w:object w:dxaOrig="195" w:dyaOrig="225" w14:anchorId="39B5F515">
                <v:shape id="_x0000_i4748" type="#_x0000_t75" style="width:9.75pt;height:11.25pt" o:ole="">
                  <v:imagedata r:id="rId662" o:title=""/>
                </v:shape>
                <o:OLEObject Type="Embed" ProgID="Equation.DSMT4" ShapeID="_x0000_i4748" DrawAspect="Content" ObjectID="_1687485049" r:id="rId663"/>
              </w:object>
            </w:r>
            <w:r w:rsidRPr="004801B8">
              <w:rPr>
                <w:rFonts w:ascii="Chu Van An" w:hAnsi="Chu Van An" w:cs="Chu Van An"/>
                <w:szCs w:val="24"/>
                <w:lang w:val="fr-FR"/>
              </w:rPr>
              <w:t xml:space="preserve"> là số tự nhiên lớn nhất thỏa mãn </w:t>
            </w:r>
            <w:r w:rsidRPr="004801B8">
              <w:rPr>
                <w:position w:val="-12"/>
                <w:lang w:val="fr-FR"/>
              </w:rPr>
              <w:object w:dxaOrig="1170" w:dyaOrig="375" w14:anchorId="1487FEBF">
                <v:shape id="_x0000_i4749" type="#_x0000_t75" style="width:58.5pt;height:18.75pt" o:ole="">
                  <v:imagedata r:id="rId664" o:title=""/>
                </v:shape>
                <o:OLEObject Type="Embed" ProgID="Equation.DSMT4" ShapeID="_x0000_i4749" DrawAspect="Content" ObjectID="_1687485050" r:id="rId665"/>
              </w:object>
            </w:r>
          </w:p>
          <w:p w14:paraId="2CFB9829" w14:textId="03EFA8B5" w:rsidR="008F2A17" w:rsidRPr="004801B8" w:rsidRDefault="008F2A17" w:rsidP="003330D3">
            <w:pPr>
              <w:pStyle w:val="ListParagraph"/>
              <w:tabs>
                <w:tab w:val="left" w:pos="85"/>
                <w:tab w:val="left" w:pos="1616"/>
                <w:tab w:val="left" w:pos="3146"/>
                <w:tab w:val="left" w:pos="4535"/>
              </w:tabs>
              <w:ind w:left="0"/>
              <w:mirrorIndents/>
              <w:rPr>
                <w:rFonts w:ascii="Chu Van An" w:eastAsia="Times New Roman" w:hAnsi="Chu Van An" w:cs="Chu Van An"/>
                <w:b/>
                <w:color w:val="0000FF"/>
                <w:szCs w:val="24"/>
                <w:lang w:val="fr-FR"/>
              </w:rPr>
            </w:pPr>
            <w:bookmarkStart w:id="135" w:name="c24a"/>
            <w:r w:rsidRPr="004801B8">
              <w:rPr>
                <w:rFonts w:ascii="Chu Van An" w:eastAsia="Times New Roman" w:hAnsi="Chu Van An" w:cs="Chu Van An"/>
                <w:b/>
                <w:color w:val="0000FF"/>
                <w:szCs w:val="24"/>
                <w:lang w:val="fr-FR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Cs w:val="24"/>
                <w:lang w:val="fr-FR"/>
              </w:rPr>
              <w:t>Ⓐ.</w:t>
            </w:r>
            <w:r w:rsidRPr="004801B8">
              <w:rPr>
                <w:rFonts w:ascii="Chu Van An" w:hAnsi="Chu Van An" w:cs="Chu Van An"/>
                <w:b/>
                <w:color w:val="800080"/>
                <w:szCs w:val="24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szCs w:val="24"/>
                <w:lang w:val="fr-FR"/>
              </w:rPr>
              <w:t xml:space="preserve"> </w:t>
            </w:r>
            <w:r w:rsidRPr="004801B8">
              <w:rPr>
                <w:rFonts w:ascii="Chu Van An" w:eastAsia="Calibri" w:hAnsi="Chu Van An" w:cs="Chu Van An"/>
                <w:position w:val="-6"/>
                <w:szCs w:val="24"/>
              </w:rPr>
              <w:object w:dxaOrig="540" w:dyaOrig="270" w14:anchorId="4044B03E">
                <v:shape id="_x0000_i4750" type="#_x0000_t75" style="width:27pt;height:13.5pt" o:ole="">
                  <v:imagedata r:id="rId666" o:title=""/>
                </v:shape>
                <o:OLEObject Type="Embed" ProgID="Equation.DSMT4" ShapeID="_x0000_i4750" DrawAspect="Content" ObjectID="_1687485051" r:id="rId667"/>
              </w:object>
            </w:r>
            <w:r w:rsidRPr="004801B8">
              <w:rPr>
                <w:rFonts w:ascii="Chu Van An" w:hAnsi="Chu Van An" w:cs="Chu Van An"/>
                <w:szCs w:val="24"/>
                <w:lang w:val="fr-FR"/>
              </w:rPr>
              <w:t>.</w:t>
            </w:r>
            <w:bookmarkStart w:id="136" w:name="c24b"/>
            <w:bookmarkEnd w:id="135"/>
            <w:r w:rsidRPr="004801B8">
              <w:rPr>
                <w:rFonts w:ascii="Chu Van An" w:eastAsia="Times New Roman" w:hAnsi="Chu Van An" w:cs="Chu Van An"/>
                <w:b/>
                <w:color w:val="0000FF"/>
                <w:szCs w:val="24"/>
                <w:lang w:val="fr-FR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Cs w:val="24"/>
                <w:lang w:val="fr-FR"/>
              </w:rPr>
              <w:t>Ⓑ.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szCs w:val="24"/>
                <w:lang w:val="fr-FR"/>
              </w:rPr>
              <w:t xml:space="preserve">  </w:t>
            </w:r>
            <w:r w:rsidRPr="004801B8">
              <w:rPr>
                <w:rFonts w:ascii="Chu Van An" w:eastAsia="Calibri" w:hAnsi="Chu Van An" w:cs="Chu Van An"/>
                <w:position w:val="-6"/>
                <w:szCs w:val="24"/>
              </w:rPr>
              <w:object w:dxaOrig="540" w:dyaOrig="270" w14:anchorId="2629FF9C">
                <v:shape id="_x0000_i4751" type="#_x0000_t75" style="width:27pt;height:13.5pt" o:ole="">
                  <v:imagedata r:id="rId668" o:title=""/>
                </v:shape>
                <o:OLEObject Type="Embed" ProgID="Equation.DSMT4" ShapeID="_x0000_i4751" DrawAspect="Content" ObjectID="_1687485052" r:id="rId669"/>
              </w:object>
            </w:r>
            <w:r w:rsidRPr="004801B8">
              <w:rPr>
                <w:rFonts w:ascii="Chu Van An" w:hAnsi="Chu Van An" w:cs="Chu Van An"/>
                <w:szCs w:val="24"/>
                <w:lang w:val="fr-FR"/>
              </w:rPr>
              <w:t>.</w:t>
            </w:r>
            <w:bookmarkStart w:id="137" w:name="c24c"/>
            <w:bookmarkEnd w:id="136"/>
            <w:r w:rsidRPr="004801B8">
              <w:rPr>
                <w:rFonts w:ascii="Chu Van An" w:eastAsia="Times New Roman" w:hAnsi="Chu Van An" w:cs="Chu Van An"/>
                <w:b/>
                <w:color w:val="0000FF"/>
                <w:szCs w:val="24"/>
                <w:lang w:val="fr-FR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Cs w:val="24"/>
                <w:lang w:val="fr-FR"/>
              </w:rPr>
              <w:t>Ⓒ.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szCs w:val="24"/>
                <w:lang w:val="fr-FR"/>
              </w:rPr>
              <w:t xml:space="preserve">  </w:t>
            </w:r>
            <w:r w:rsidRPr="004801B8">
              <w:rPr>
                <w:rFonts w:ascii="Chu Van An" w:eastAsia="Calibri" w:hAnsi="Chu Van An" w:cs="Chu Van An"/>
                <w:position w:val="-6"/>
                <w:szCs w:val="24"/>
              </w:rPr>
              <w:object w:dxaOrig="630" w:dyaOrig="270" w14:anchorId="343FC948">
                <v:shape id="_x0000_i4752" type="#_x0000_t75" style="width:31.5pt;height:13.5pt" o:ole="">
                  <v:imagedata r:id="rId670" o:title=""/>
                </v:shape>
                <o:OLEObject Type="Embed" ProgID="Equation.DSMT4" ShapeID="_x0000_i4752" DrawAspect="Content" ObjectID="_1687485053" r:id="rId671"/>
              </w:object>
            </w:r>
            <w:r w:rsidRPr="004801B8">
              <w:rPr>
                <w:rFonts w:ascii="Chu Van An" w:hAnsi="Chu Van An" w:cs="Chu Van An"/>
                <w:szCs w:val="24"/>
                <w:lang w:val="fr-FR"/>
              </w:rPr>
              <w:t>.</w:t>
            </w:r>
            <w:bookmarkStart w:id="138" w:name="c24d"/>
            <w:bookmarkEnd w:id="137"/>
            <w:r w:rsidRPr="004801B8">
              <w:rPr>
                <w:rFonts w:ascii="Chu Van An" w:eastAsia="Times New Roman" w:hAnsi="Chu Van An" w:cs="Chu Van An"/>
                <w:b/>
                <w:color w:val="0000FF"/>
                <w:szCs w:val="24"/>
                <w:lang w:val="fr-FR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Ⓓ.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 xml:space="preserve">  </w:t>
            </w:r>
            <w:r w:rsidRPr="004801B8">
              <w:rPr>
                <w:rFonts w:ascii="Chu Van An" w:eastAsia="Calibri" w:hAnsi="Chu Van An" w:cs="Chu Van An"/>
                <w:position w:val="-6"/>
                <w:szCs w:val="24"/>
              </w:rPr>
              <w:object w:dxaOrig="630" w:dyaOrig="270" w14:anchorId="0E199F2F">
                <v:shape id="_x0000_i4753" type="#_x0000_t75" style="width:31.5pt;height:13.5pt" o:ole="">
                  <v:imagedata r:id="rId672" o:title=""/>
                </v:shape>
                <o:OLEObject Type="Embed" ProgID="Equation.DSMT4" ShapeID="_x0000_i4753" DrawAspect="Content" ObjectID="_1687485054" r:id="rId673"/>
              </w:object>
            </w:r>
            <w:r w:rsidRPr="004801B8">
              <w:rPr>
                <w:rFonts w:ascii="Chu Van An" w:hAnsi="Chu Van An" w:cs="Chu Van An"/>
                <w:szCs w:val="24"/>
              </w:rPr>
              <w:t>.</w:t>
            </w:r>
          </w:p>
          <w:bookmarkEnd w:id="138"/>
          <w:p w14:paraId="4B09323D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bookmarkEnd w:id="116"/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3AD923BB" w14:textId="77777777" w:rsidR="008F2A17" w:rsidRPr="0044542F" w:rsidRDefault="008F2A17" w:rsidP="003330D3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3BE92771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272F611C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szCs w:val="24"/>
                <w:lang w:val="nl-NL"/>
              </w:rPr>
            </w:pPr>
            <w:r w:rsidRPr="004801B8">
              <w:rPr>
                <w:rFonts w:ascii="Chu Van An" w:eastAsiaTheme="minorEastAsia" w:hAnsi="Chu Van An" w:cs="Chu Van An"/>
                <w:b/>
                <w:color w:val="0000FF"/>
                <w:szCs w:val="24"/>
                <w:lang w:val="nl-NL"/>
              </w:rPr>
              <w:t xml:space="preserve">Câu </w:t>
            </w:r>
            <w:bookmarkStart w:id="139" w:name="c25q"/>
            <w:bookmarkEnd w:id="139"/>
            <w:r w:rsidRPr="004801B8">
              <w:rPr>
                <w:rFonts w:ascii="Chu Van An" w:eastAsiaTheme="minorEastAsia" w:hAnsi="Chu Van An" w:cs="Chu Van An"/>
                <w:b/>
                <w:color w:val="0000FF"/>
                <w:szCs w:val="24"/>
                <w:lang w:val="nl-NL"/>
              </w:rPr>
              <w:t>25:</w:t>
            </w:r>
            <w:r w:rsidRPr="004801B8">
              <w:rPr>
                <w:rStyle w:val="fontstyle01"/>
                <w:rFonts w:ascii="Chu Van An" w:hAnsi="Chu Van An" w:cs="Chu Van An"/>
              </w:rPr>
              <w:t>Với</w:t>
            </w:r>
            <w:r w:rsidRPr="004801B8">
              <w:rPr>
                <w:rFonts w:ascii="Chu Van An" w:hAnsi="Chu Van An" w:cs="Chu Van An"/>
                <w:szCs w:val="24"/>
                <w:lang w:val="nl-NL"/>
              </w:rPr>
              <w:t xml:space="preserve"> </w:t>
            </w:r>
            <w:r w:rsidRPr="004801B8">
              <w:rPr>
                <w:position w:val="-6"/>
              </w:rPr>
              <w:object w:dxaOrig="195" w:dyaOrig="225" w14:anchorId="07FC8141">
                <v:shape id="_x0000_i4754" type="#_x0000_t75" style="width:9.75pt;height:11.25pt" o:ole="">
                  <v:imagedata r:id="rId674" o:title=""/>
                </v:shape>
                <o:OLEObject Type="Embed" ProgID="Equation.DSMT4" ShapeID="_x0000_i4754" DrawAspect="Content" ObjectID="_1687485055" r:id="rId675"/>
              </w:object>
            </w:r>
            <w:r w:rsidRPr="004801B8">
              <w:rPr>
                <w:rFonts w:ascii="Chu Van An" w:hAnsi="Chu Van An" w:cs="Chu Van An"/>
                <w:szCs w:val="24"/>
                <w:lang w:val="nl-NL"/>
              </w:rPr>
              <w:t xml:space="preserve"> là số tự nhiên thỏa mãn </w:t>
            </w:r>
            <w:r w:rsidRPr="004801B8">
              <w:rPr>
                <w:position w:val="-12"/>
              </w:rPr>
              <w:object w:dxaOrig="1680" w:dyaOrig="375" w14:anchorId="7CF75069">
                <v:shape id="_x0000_i4755" type="#_x0000_t75" style="width:84pt;height:18.75pt" o:ole="">
                  <v:imagedata r:id="rId676" o:title=""/>
                </v:shape>
                <o:OLEObject Type="Embed" ProgID="Equation.DSMT4" ShapeID="_x0000_i4755" DrawAspect="Content" ObjectID="_1687485056" r:id="rId677"/>
              </w:object>
            </w:r>
            <w:r w:rsidRPr="004801B8">
              <w:rPr>
                <w:rFonts w:ascii="Chu Van An" w:hAnsi="Chu Van An" w:cs="Chu Van An"/>
                <w:szCs w:val="24"/>
                <w:lang w:val="nl-NL"/>
              </w:rPr>
              <w:t xml:space="preserve">, hệ số của số hạng chứa </w:t>
            </w:r>
            <w:r w:rsidRPr="004801B8">
              <w:rPr>
                <w:position w:val="-6"/>
              </w:rPr>
              <w:object w:dxaOrig="285" w:dyaOrig="315" w14:anchorId="36D4B605">
                <v:shape id="_x0000_i4756" type="#_x0000_t75" style="width:14.25pt;height:15.75pt" o:ole="">
                  <v:imagedata r:id="rId678" o:title=""/>
                </v:shape>
                <o:OLEObject Type="Embed" ProgID="Equation.DSMT4" ShapeID="_x0000_i4756" DrawAspect="Content" ObjectID="_1687485057" r:id="rId679"/>
              </w:object>
            </w:r>
            <w:r w:rsidRPr="004801B8">
              <w:rPr>
                <w:rFonts w:ascii="Chu Van An" w:hAnsi="Chu Van An" w:cs="Chu Van An"/>
                <w:szCs w:val="24"/>
                <w:lang w:val="nl-NL"/>
              </w:rPr>
              <w:t xml:space="preserve"> trong khai triển nhị thức Niu-tơn của </w:t>
            </w:r>
            <w:r w:rsidRPr="004801B8">
              <w:rPr>
                <w:position w:val="-28"/>
              </w:rPr>
              <w:object w:dxaOrig="975" w:dyaOrig="735" w14:anchorId="1957AA9F">
                <v:shape id="_x0000_i4757" type="#_x0000_t75" style="width:48.75pt;height:36.75pt" o:ole="">
                  <v:imagedata r:id="rId680" o:title=""/>
                </v:shape>
                <o:OLEObject Type="Embed" ProgID="Equation.DSMT4" ShapeID="_x0000_i4757" DrawAspect="Content" ObjectID="_1687485058" r:id="rId681"/>
              </w:object>
            </w:r>
            <w:r w:rsidRPr="004801B8">
              <w:rPr>
                <w:rFonts w:ascii="Chu Van An" w:hAnsi="Chu Van An" w:cs="Chu Van An"/>
                <w:szCs w:val="24"/>
                <w:lang w:val="nl-NL"/>
              </w:rPr>
              <w:t xml:space="preserve">(với </w:t>
            </w:r>
            <w:r w:rsidRPr="004801B8">
              <w:rPr>
                <w:position w:val="-6"/>
              </w:rPr>
              <w:object w:dxaOrig="555" w:dyaOrig="285" w14:anchorId="53395034">
                <v:shape id="_x0000_i4758" type="#_x0000_t75" style="width:27.75pt;height:14.25pt" o:ole="">
                  <v:imagedata r:id="rId682" o:title=""/>
                </v:shape>
                <o:OLEObject Type="Embed" ProgID="Equation.DSMT4" ShapeID="_x0000_i4758" DrawAspect="Content" ObjectID="_1687485059" r:id="rId683"/>
              </w:object>
            </w:r>
            <w:r w:rsidRPr="004801B8">
              <w:rPr>
                <w:rFonts w:ascii="Chu Van An" w:hAnsi="Chu Van An" w:cs="Chu Van An"/>
                <w:szCs w:val="24"/>
                <w:lang w:val="nl-NL"/>
              </w:rPr>
              <w:t>) bằng</w:t>
            </w:r>
          </w:p>
          <w:p w14:paraId="5FAD280A" w14:textId="3D0FDAC4" w:rsidR="008F2A17" w:rsidRPr="004801B8" w:rsidRDefault="008F2A17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</w:pPr>
            <w:bookmarkStart w:id="140" w:name="c25a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nl-NL"/>
              </w:rPr>
              <w:t>Ⓐ.</w:t>
            </w:r>
            <w:r w:rsidRPr="004801B8">
              <w:rPr>
                <w:rFonts w:ascii="Chu Van An" w:hAnsi="Chu Van An" w:cs="Chu Van An"/>
                <w:szCs w:val="24"/>
                <w:lang w:val="nl-NL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525" w:dyaOrig="285" w14:anchorId="58C6CECE">
                <v:shape id="_x0000_i4759" type="#_x0000_t75" style="width:26.25pt;height:14.25pt" o:ole="">
                  <v:imagedata r:id="rId684" o:title=""/>
                </v:shape>
                <o:OLEObject Type="Embed" ProgID="Equation.DSMT4" ShapeID="_x0000_i4759" DrawAspect="Content" ObjectID="_1687485060" r:id="rId685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nl-NL"/>
              </w:rPr>
              <w:t>.</w:t>
            </w:r>
            <w:bookmarkStart w:id="141" w:name="c25b"/>
            <w:bookmarkEnd w:id="140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nl-NL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435" w:dyaOrig="285" w14:anchorId="5DF88E99">
                <v:shape id="_x0000_i4760" type="#_x0000_t75" style="width:21.75pt;height:14.25pt" o:ole="">
                  <v:imagedata r:id="rId686" o:title=""/>
                </v:shape>
                <o:OLEObject Type="Embed" ProgID="Equation.DSMT4" ShapeID="_x0000_i4760" DrawAspect="Content" ObjectID="_1687485061" r:id="rId687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nl-NL"/>
              </w:rPr>
              <w:t>.</w:t>
            </w:r>
            <w:bookmarkStart w:id="142" w:name="c25c"/>
            <w:bookmarkEnd w:id="141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nl-NL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525" w:dyaOrig="285" w14:anchorId="238374A7">
                <v:shape id="_x0000_i4761" type="#_x0000_t75" style="width:26.25pt;height:14.25pt" o:ole="">
                  <v:imagedata r:id="rId688" o:title=""/>
                </v:shape>
                <o:OLEObject Type="Embed" ProgID="Equation.DSMT4" ShapeID="_x0000_i4761" DrawAspect="Content" ObjectID="_1687485062" r:id="rId689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nl-NL"/>
              </w:rPr>
              <w:t>.</w:t>
            </w:r>
            <w:bookmarkStart w:id="143" w:name="c25d"/>
            <w:bookmarkEnd w:id="142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nl-NL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675" w:dyaOrig="285" w14:anchorId="051EE1D2">
                <v:shape id="_x0000_i4762" type="#_x0000_t75" style="width:33.75pt;height:14.25pt" o:ole="">
                  <v:imagedata r:id="rId690" o:title=""/>
                </v:shape>
                <o:OLEObject Type="Embed" ProgID="Equation.DSMT4" ShapeID="_x0000_i4762" DrawAspect="Content" ObjectID="_1687485063" r:id="rId691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nl-NL"/>
              </w:rPr>
              <w:t>.</w:t>
            </w:r>
          </w:p>
          <w:bookmarkEnd w:id="143"/>
          <w:p w14:paraId="10E602AB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63011756" w14:textId="77777777" w:rsidR="008F2A17" w:rsidRPr="0044542F" w:rsidRDefault="008F2A17" w:rsidP="003330D3">
            <w:pPr>
              <w:ind w:left="-79" w:firstLine="221"/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0B8D140D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7A9AF4C9" w14:textId="77777777" w:rsidR="008F2A17" w:rsidRPr="004801B8" w:rsidRDefault="008F2A17" w:rsidP="003330D3">
            <w:pPr>
              <w:spacing w:line="276" w:lineRule="auto"/>
              <w:contextualSpacing/>
              <w:mirrorIndents/>
              <w:rPr>
                <w:rFonts w:ascii="Chu Van An" w:hAnsi="Chu Van An" w:cs="Chu Van An"/>
                <w:b/>
                <w:sz w:val="24"/>
                <w:szCs w:val="24"/>
                <w:lang w:val="fr-FR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Câu </w:t>
            </w:r>
            <w:bookmarkStart w:id="144" w:name="c26q"/>
            <w:bookmarkEnd w:id="144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>26:</w:t>
            </w:r>
            <w:r w:rsidRPr="004801B8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Tìm số hạng không chứa </w:t>
            </w:r>
            <w:r w:rsidRPr="004801B8">
              <w:rPr>
                <w:rFonts w:ascii="Chu Van An" w:eastAsia="Times New Roman" w:hAnsi="Chu Van An" w:cs="Chu Van An"/>
                <w:position w:val="-4"/>
                <w:sz w:val="24"/>
                <w:szCs w:val="24"/>
              </w:rPr>
              <w:object w:dxaOrig="195" w:dyaOrig="195" w14:anchorId="0CC9DCC8">
                <v:shape id="_x0000_i4763" type="#_x0000_t75" style="width:9.75pt;height:9.75pt" o:ole="">
                  <v:imagedata r:id="rId692" o:title=""/>
                </v:shape>
                <o:OLEObject Type="Embed" ProgID="Equation.DSMT4" ShapeID="_x0000_i4763" DrawAspect="Content" ObjectID="_1687485064" r:id="rId693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trong khai triển nhị thức Newton của </w:t>
            </w:r>
            <w:r w:rsidRPr="004801B8">
              <w:rPr>
                <w:rFonts w:ascii="Chu Van An" w:eastAsia="Times New Roman" w:hAnsi="Chu Van An" w:cs="Chu Van An"/>
                <w:position w:val="-24"/>
                <w:sz w:val="24"/>
                <w:szCs w:val="24"/>
              </w:rPr>
              <w:object w:dxaOrig="2010" w:dyaOrig="615" w14:anchorId="37278D91">
                <v:shape id="_x0000_i4764" type="#_x0000_t75" style="width:100.5pt;height:30.75pt" o:ole="">
                  <v:imagedata r:id="rId694" o:title=""/>
                </v:shape>
                <o:OLEObject Type="Embed" ProgID="Equation.DSMT4" ShapeID="_x0000_i4764" DrawAspect="Content" ObjectID="_1687485065" r:id="rId695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, biết rằng </w:t>
            </w:r>
            <w:r w:rsidRPr="004801B8">
              <w:rPr>
                <w:rFonts w:ascii="Chu Van An" w:eastAsia="Times New Roman" w:hAnsi="Chu Van An" w:cs="Chu Van An"/>
                <w:position w:val="-18"/>
                <w:sz w:val="24"/>
                <w:szCs w:val="24"/>
              </w:rPr>
              <w:object w:dxaOrig="3855" w:dyaOrig="450" w14:anchorId="036ED443">
                <v:shape id="_x0000_i4765" type="#_x0000_t75" style="width:192.75pt;height:22.5pt" o:ole="">
                  <v:imagedata r:id="rId696" o:title=""/>
                </v:shape>
                <o:OLEObject Type="Embed" ProgID="Equation.DSMT4" ShapeID="_x0000_i4765" DrawAspect="Content" ObjectID="_1687485066" r:id="rId697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là số tổ hợp chập </w:t>
            </w:r>
            <w:r w:rsidRPr="004801B8">
              <w:rPr>
                <w:rFonts w:ascii="Chu Van An" w:eastAsia="Times New Roman" w:hAnsi="Chu Van An" w:cs="Chu Van An"/>
                <w:position w:val="-4"/>
                <w:sz w:val="24"/>
                <w:szCs w:val="24"/>
              </w:rPr>
              <w:object w:dxaOrig="195" w:dyaOrig="255" w14:anchorId="4DD1C6FC">
                <v:shape id="_x0000_i4766" type="#_x0000_t75" style="width:9.75pt;height:12.75pt" o:ole="">
                  <v:imagedata r:id="rId698" o:title=""/>
                </v:shape>
                <o:OLEObject Type="Embed" ProgID="Equation.DSMT4" ShapeID="_x0000_i4766" DrawAspect="Content" ObjectID="_1687485067" r:id="rId699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của </w:t>
            </w:r>
            <w:r w:rsidRPr="004801B8">
              <w:rPr>
                <w:rFonts w:ascii="Chu Van An" w:eastAsia="Times New Roman" w:hAnsi="Chu Van An" w:cs="Chu Van An"/>
                <w:position w:val="-4"/>
                <w:sz w:val="24"/>
                <w:szCs w:val="24"/>
              </w:rPr>
              <w:object w:dxaOrig="195" w:dyaOrig="195" w14:anchorId="03CB97AE">
                <v:shape id="_x0000_i4767" type="#_x0000_t75" style="width:9.75pt;height:9.75pt" o:ole="">
                  <v:imagedata r:id="rId700" o:title=""/>
                </v:shape>
                <o:OLEObject Type="Embed" ProgID="Equation.DSMT4" ShapeID="_x0000_i4767" DrawAspect="Content" ObjectID="_1687485068" r:id="rId701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phần tử).</w:t>
            </w:r>
          </w:p>
          <w:p w14:paraId="25ADC1F3" w14:textId="07F7A56A" w:rsidR="008F2A17" w:rsidRPr="004801B8" w:rsidRDefault="008F2A17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contextualSpacing/>
              <w:mirrorIndents/>
              <w:rPr>
                <w:rFonts w:ascii="Chu Van An" w:eastAsiaTheme="minorHAnsi" w:hAnsi="Chu Van An" w:cs="Chu Van An"/>
                <w:b/>
                <w:color w:val="0000FF"/>
                <w:sz w:val="24"/>
                <w:szCs w:val="24"/>
                <w:lang w:val="fr-FR"/>
              </w:rPr>
            </w:pPr>
            <w:bookmarkStart w:id="145" w:name="c26a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Ⓐ.</w:t>
            </w:r>
            <w:r w:rsidRPr="004801B8">
              <w:rPr>
                <w:rFonts w:ascii="Chu Van An" w:hAnsi="Chu Van An" w:cs="Chu Van An"/>
                <w:b/>
                <w:sz w:val="24"/>
                <w:szCs w:val="24"/>
                <w:lang w:val="fr-FR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position w:val="-6"/>
                <w:sz w:val="24"/>
                <w:szCs w:val="24"/>
              </w:rPr>
              <w:object w:dxaOrig="795" w:dyaOrig="270" w14:anchorId="3486916E">
                <v:shape id="_x0000_i4768" type="#_x0000_t75" style="width:39.75pt;height:13.5pt" o:ole="">
                  <v:imagedata r:id="rId702" o:title=""/>
                </v:shape>
                <o:OLEObject Type="Embed" ProgID="Equation.DSMT4" ShapeID="_x0000_i4768" DrawAspect="Content" ObjectID="_1687485069" r:id="rId703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fr-FR"/>
              </w:rPr>
              <w:t>.</w:t>
            </w:r>
            <w:bookmarkStart w:id="146" w:name="c26b"/>
            <w:bookmarkEnd w:id="145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position w:val="-6"/>
                <w:sz w:val="24"/>
                <w:szCs w:val="24"/>
              </w:rPr>
              <w:object w:dxaOrig="675" w:dyaOrig="270" w14:anchorId="2985EAAD">
                <v:shape id="_x0000_i4769" type="#_x0000_t75" style="width:33.75pt;height:13.5pt" o:ole="">
                  <v:imagedata r:id="rId704" o:title=""/>
                </v:shape>
                <o:OLEObject Type="Embed" ProgID="Equation.DSMT4" ShapeID="_x0000_i4769" DrawAspect="Content" ObjectID="_1687485070" r:id="rId705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fr-FR"/>
              </w:rPr>
              <w:t>.</w:t>
            </w:r>
            <w:bookmarkStart w:id="147" w:name="c26c"/>
            <w:bookmarkEnd w:id="146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position w:val="-6"/>
                <w:sz w:val="24"/>
                <w:szCs w:val="24"/>
              </w:rPr>
              <w:object w:dxaOrig="675" w:dyaOrig="270" w14:anchorId="1188ADCA">
                <v:shape id="_x0000_i4770" type="#_x0000_t75" style="width:33.75pt;height:13.5pt" o:ole="">
                  <v:imagedata r:id="rId706" o:title=""/>
                </v:shape>
                <o:OLEObject Type="Embed" ProgID="Equation.DSMT4" ShapeID="_x0000_i4770" DrawAspect="Content" ObjectID="_1687485071" r:id="rId707"/>
              </w:object>
            </w:r>
            <w:bookmarkStart w:id="148" w:name="c26d"/>
            <w:bookmarkEnd w:id="147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position w:val="-6"/>
                <w:sz w:val="24"/>
                <w:szCs w:val="24"/>
              </w:rPr>
              <w:object w:dxaOrig="915" w:dyaOrig="270" w14:anchorId="437FE80A">
                <v:shape id="_x0000_i4771" type="#_x0000_t75" style="width:45.75pt;height:13.5pt" o:ole="">
                  <v:imagedata r:id="rId708" o:title=""/>
                </v:shape>
                <o:OLEObject Type="Embed" ProgID="Equation.DSMT4" ShapeID="_x0000_i4771" DrawAspect="Content" ObjectID="_1687485072" r:id="rId709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bookmarkEnd w:id="148"/>
          <w:p w14:paraId="15F655BB" w14:textId="77777777" w:rsidR="008F2A17" w:rsidRPr="0044542F" w:rsidRDefault="008F2A17" w:rsidP="003330D3">
            <w:pPr>
              <w:mirrorIndents/>
              <w:rPr>
                <w:rFonts w:ascii="Chu Van An" w:eastAsia="Times New Roman" w:hAnsi="Chu Van An" w:cs="Chu Van An"/>
                <w:b/>
                <w:color w:val="0000FF"/>
              </w:rPr>
            </w:pPr>
          </w:p>
        </w:tc>
        <w:bookmarkEnd w:id="117"/>
        <w:bookmarkEnd w:id="118"/>
        <w:bookmarkEnd w:id="119"/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</w:tcPr>
          <w:p w14:paraId="2643A13B" w14:textId="77777777" w:rsidR="008F2A17" w:rsidRPr="0044542F" w:rsidRDefault="008F2A17" w:rsidP="003330D3">
            <w:pPr>
              <w:ind w:left="-79" w:firstLine="221"/>
              <w:mirrorIndents/>
              <w:jc w:val="center"/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7ACFBA8D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3E46F25E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eastAsia="Times New Roman" w:hAnsi="Chu Van An" w:cs="Chu Van An"/>
                <w:color w:val="000000"/>
                <w:sz w:val="24"/>
                <w:szCs w:val="24"/>
                <w:lang w:val="it-IT"/>
              </w:rPr>
            </w:pPr>
            <w:r w:rsidRPr="004801B8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  <w:lang w:val="it-IT"/>
              </w:rPr>
              <w:t xml:space="preserve">Câu </w:t>
            </w:r>
            <w:bookmarkStart w:id="149" w:name="c27q"/>
            <w:bookmarkEnd w:id="149"/>
            <w:r w:rsidRPr="004801B8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  <w:lang w:val="it-IT"/>
              </w:rPr>
              <w:t>27:</w: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  <w:lang w:val="it-IT"/>
              </w:rPr>
              <w:t xml:space="preserve">Hệ số của </w:t>
            </w:r>
            <w:r w:rsidRPr="004801B8">
              <w:rPr>
                <w:rFonts w:ascii="Chu Van An" w:eastAsia="Times New Roman" w:hAnsi="Chu Van An" w:cs="Chu Van An"/>
                <w:color w:val="000000"/>
                <w:position w:val="-6"/>
                <w:sz w:val="24"/>
                <w:szCs w:val="24"/>
                <w:lang w:val="it-IT"/>
              </w:rPr>
              <w:object w:dxaOrig="300" w:dyaOrig="360" w14:anchorId="1CF59051">
                <v:shape id="_x0000_i4772" type="#_x0000_t75" style="width:15pt;height:18pt" o:ole="">
                  <v:imagedata r:id="rId710" o:title=""/>
                </v:shape>
                <o:OLEObject Type="Embed" ProgID="Equation.DSMT4" ShapeID="_x0000_i4772" DrawAspect="Content" ObjectID="_1687485073" r:id="rId711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  <w:lang w:val="it-IT"/>
              </w:rPr>
              <w:t xml:space="preserve">trong khai triển </w:t>
            </w:r>
            <w:r w:rsidRPr="004801B8">
              <w:rPr>
                <w:rFonts w:ascii="Chu Van An" w:eastAsia="Times New Roman" w:hAnsi="Chu Van An" w:cs="Chu Van An"/>
                <w:color w:val="000000"/>
                <w:position w:val="-28"/>
                <w:sz w:val="24"/>
                <w:szCs w:val="24"/>
                <w:lang w:val="it-IT"/>
              </w:rPr>
              <w:object w:dxaOrig="2220" w:dyaOrig="765" w14:anchorId="13AE2E3F">
                <v:shape id="_x0000_i4773" type="#_x0000_t75" style="width:111pt;height:38.25pt" o:ole="">
                  <v:imagedata r:id="rId712" o:title=""/>
                </v:shape>
                <o:OLEObject Type="Embed" ProgID="Equation.DSMT4" ShapeID="_x0000_i4773" DrawAspect="Content" ObjectID="_1687485074" r:id="rId713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  <w:lang w:val="it-IT"/>
              </w:rPr>
              <w:t>thành đa thức là</w:t>
            </w:r>
          </w:p>
          <w:p w14:paraId="42CCCA1A" w14:textId="654D33B3" w:rsidR="008F2A17" w:rsidRPr="004801B8" w:rsidRDefault="008F2A17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it-IT"/>
              </w:rPr>
            </w:pPr>
            <w:bookmarkStart w:id="150" w:name="c27a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it-IT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it-IT"/>
              </w:rPr>
              <w:t>Ⓐ.</w:t>
            </w:r>
            <w:r w:rsidRPr="004801B8">
              <w:rPr>
                <w:rFonts w:ascii="Chu Van An" w:eastAsia="Times New Roman" w:hAnsi="Chu Van An" w:cs="Chu Van An"/>
                <w:color w:val="000000"/>
                <w:sz w:val="24"/>
                <w:szCs w:val="24"/>
                <w:lang w:val="it-IT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it-IT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b/>
                <w:color w:val="000000"/>
                <w:position w:val="-24"/>
                <w:sz w:val="24"/>
                <w:szCs w:val="24"/>
              </w:rPr>
              <w:object w:dxaOrig="555" w:dyaOrig="630" w14:anchorId="1C30F0EB">
                <v:shape id="_x0000_i4774" type="#_x0000_t75" style="width:27.75pt;height:31.5pt" o:ole="">
                  <v:imagedata r:id="rId714" o:title=""/>
                </v:shape>
                <o:OLEObject Type="Embed" ProgID="Equation.DSMT4" ShapeID="_x0000_i4774" DrawAspect="Content" ObjectID="_1687485075" r:id="rId715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  <w:lang w:val="it-IT"/>
              </w:rPr>
              <w:t>.</w:t>
            </w:r>
            <w:bookmarkStart w:id="151" w:name="c27b"/>
            <w:bookmarkEnd w:id="150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it-IT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it-IT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it-IT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b/>
                <w:color w:val="000000"/>
                <w:position w:val="-24"/>
                <w:sz w:val="24"/>
                <w:szCs w:val="24"/>
              </w:rPr>
              <w:object w:dxaOrig="540" w:dyaOrig="615" w14:anchorId="1C972C88">
                <v:shape id="_x0000_i4775" type="#_x0000_t75" style="width:27pt;height:30.75pt" o:ole="">
                  <v:imagedata r:id="rId716" o:title=""/>
                </v:shape>
                <o:OLEObject Type="Embed" ProgID="Equation.DSMT4" ShapeID="_x0000_i4775" DrawAspect="Content" ObjectID="_1687485076" r:id="rId717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  <w:lang w:val="it-IT"/>
              </w:rPr>
              <w:t>.</w:t>
            </w:r>
            <w:bookmarkStart w:id="152" w:name="c27c"/>
            <w:bookmarkEnd w:id="151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it-IT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it-IT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it-IT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b/>
                <w:color w:val="000000"/>
                <w:position w:val="-12"/>
                <w:sz w:val="24"/>
                <w:szCs w:val="24"/>
              </w:rPr>
              <w:object w:dxaOrig="360" w:dyaOrig="390" w14:anchorId="6E9429FB">
                <v:shape id="_x0000_i4776" type="#_x0000_t75" style="width:18pt;height:19.5pt" o:ole="">
                  <v:imagedata r:id="rId718" o:title=""/>
                </v:shape>
                <o:OLEObject Type="Embed" ProgID="Equation.DSMT4" ShapeID="_x0000_i4776" DrawAspect="Content" ObjectID="_1687485077" r:id="rId719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  <w:lang w:val="it-IT"/>
              </w:rPr>
              <w:t>.</w:t>
            </w:r>
            <w:bookmarkStart w:id="153" w:name="c27d"/>
            <w:bookmarkEnd w:id="152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it-IT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it-IT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it-IT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b/>
                <w:color w:val="000000"/>
                <w:position w:val="-12"/>
                <w:sz w:val="24"/>
                <w:szCs w:val="24"/>
              </w:rPr>
              <w:object w:dxaOrig="465" w:dyaOrig="390" w14:anchorId="451B7473">
                <v:shape id="_x0000_i4777" type="#_x0000_t75" style="width:23.25pt;height:19.5pt" o:ole="">
                  <v:imagedata r:id="rId720" o:title=""/>
                </v:shape>
                <o:OLEObject Type="Embed" ProgID="Equation.DSMT4" ShapeID="_x0000_i4777" DrawAspect="Content" ObjectID="_1687485078" r:id="rId721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  <w:lang w:val="it-IT"/>
              </w:rPr>
              <w:t>.</w:t>
            </w:r>
          </w:p>
          <w:bookmarkEnd w:id="153"/>
          <w:p w14:paraId="45722C00" w14:textId="77777777" w:rsidR="008F2A17" w:rsidRPr="002D0D16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bookmarkEnd w:id="120"/>
        <w:bookmarkEnd w:id="121"/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</w:tcPr>
          <w:p w14:paraId="480ECCB3" w14:textId="77777777" w:rsidR="008F2A17" w:rsidRPr="0044542F" w:rsidRDefault="008F2A17" w:rsidP="003330D3">
            <w:pPr>
              <w:ind w:left="-79" w:firstLine="221"/>
              <w:mirrorIndents/>
              <w:jc w:val="center"/>
              <w:rPr>
                <w:rFonts w:ascii="CMU Serif Extra" w:hAnsi="CMU Serif Extra" w:cs="Chu Van An"/>
                <w:bCs/>
                <w:i/>
                <w:iCs/>
                <w:color w:val="FF0000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</w:tbl>
    <w:p w14:paraId="034FC3E4" w14:textId="77777777" w:rsidR="007A7E85" w:rsidRPr="00E14327" w:rsidRDefault="00A942B2" w:rsidP="004C4F30">
      <w:pPr>
        <w:spacing w:line="240" w:lineRule="auto"/>
        <w:ind w:left="284"/>
        <w:rPr>
          <w:rFonts w:ascii="Chu Van An" w:eastAsia="Chu Van An" w:hAnsi="Chu Van An" w:cs="Chu Van An"/>
          <w:b/>
          <w:color w:val="0000CC"/>
          <w:sz w:val="24"/>
          <w:szCs w:val="24"/>
        </w:rPr>
      </w:pPr>
      <w:bookmarkStart w:id="154" w:name="30j0zll" w:colFirst="0" w:colLast="0"/>
      <w:bookmarkStart w:id="155" w:name="_1fob9te" w:colFirst="0" w:colLast="0"/>
      <w:bookmarkEnd w:id="154"/>
      <w:bookmarkEnd w:id="155"/>
      <w:r w:rsidRPr="00E14327">
        <w:rPr>
          <w:rFonts w:ascii="Chu Van An" w:eastAsia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5F46A3A1" wp14:editId="462AD1D3">
                <wp:extent cx="6686332" cy="2505075"/>
                <wp:effectExtent l="0" t="0" r="635" b="28575"/>
                <wp:docPr id="119" name="Group 1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6332" cy="2505075"/>
                          <a:chOff x="1933216" y="2984663"/>
                          <a:chExt cx="6686332" cy="2505075"/>
                        </a:xfrm>
                      </wpg:grpSpPr>
                      <wpg:grpSp>
                        <wpg:cNvPr id="120" name="Group 120"/>
                        <wpg:cNvGrpSpPr/>
                        <wpg:grpSpPr>
                          <a:xfrm>
                            <a:off x="1933216" y="2984663"/>
                            <a:ext cx="6686332" cy="2505075"/>
                            <a:chOff x="-139232" y="0"/>
                            <a:chExt cx="6686332" cy="2505075"/>
                          </a:xfrm>
                        </wpg:grpSpPr>
                        <wps:wsp>
                          <wps:cNvPr id="121" name="Rectangle 121"/>
                          <wps:cNvSpPr/>
                          <wps:spPr>
                            <a:xfrm>
                              <a:off x="0" y="0"/>
                              <a:ext cx="6547100" cy="15906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0732FE7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22" name="Freeform: Shape 122"/>
                          <wps:cNvSpPr/>
                          <wps:spPr>
                            <a:xfrm>
                              <a:off x="-139232" y="213055"/>
                              <a:ext cx="6547104" cy="229202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435090" h="1533525" extrusionOk="0">
                                  <a:moveTo>
                                    <a:pt x="14522" y="0"/>
                                  </a:moveTo>
                                  <a:lnTo>
                                    <a:pt x="6324830" y="0"/>
                                  </a:lnTo>
                                  <a:cubicBezTo>
                                    <a:pt x="6385725" y="0"/>
                                    <a:pt x="6435090" y="49365"/>
                                    <a:pt x="6435090" y="110260"/>
                                  </a:cubicBezTo>
                                  <a:lnTo>
                                    <a:pt x="6435090" y="1519003"/>
                                  </a:lnTo>
                                  <a:cubicBezTo>
                                    <a:pt x="6435090" y="1527023"/>
                                    <a:pt x="6428588" y="1533525"/>
                                    <a:pt x="6420568" y="1533525"/>
                                  </a:cubicBezTo>
                                  <a:lnTo>
                                    <a:pt x="110260" y="1533525"/>
                                  </a:lnTo>
                                  <a:cubicBezTo>
                                    <a:pt x="49365" y="1533525"/>
                                    <a:pt x="0" y="1484160"/>
                                    <a:pt x="0" y="1423265"/>
                                  </a:cubicBezTo>
                                  <a:lnTo>
                                    <a:pt x="0" y="14522"/>
                                  </a:lnTo>
                                  <a:cubicBezTo>
                                    <a:pt x="0" y="6502"/>
                                    <a:pt x="6502" y="0"/>
                                    <a:pt x="14522" y="0"/>
                                  </a:cubicBezTo>
                                  <a:close/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EFFF7"/>
                                </a:gs>
                                <a:gs pos="98000">
                                  <a:srgbClr val="EFFFFF"/>
                                </a:gs>
                                <a:gs pos="99001">
                                  <a:srgbClr val="FFFFFB"/>
                                </a:gs>
                                <a:gs pos="100000">
                                  <a:srgbClr val="0000CC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  <a:tileRect/>
                            </a:gradFill>
                            <a:ln w="15875" cap="flat" cmpd="sng">
                              <a:solidFill>
                                <a:srgbClr val="4D6D1E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4EF26698" w14:textId="77777777" w:rsidR="00E76256" w:rsidRDefault="00E76256">
                                <w:pPr>
                                  <w:spacing w:line="240" w:lineRule="auto"/>
                                  <w:ind w:firstLine="287"/>
                                  <w:jc w:val="both"/>
                                  <w:textDirection w:val="btLr"/>
                                </w:pPr>
                              </w:p>
                              <w:p w14:paraId="4456A6AA" w14:textId="4A9EA8D0" w:rsidR="00E76256" w:rsidRDefault="00F56848">
                                <w:pPr>
                                  <w:spacing w:line="258" w:lineRule="auto"/>
                                  <w:textDirection w:val="btLr"/>
                                  <w:rPr>
                                    <w:rFonts w:ascii="Chu Van An" w:eastAsia="Chu Van An" w:hAnsi="Chu Van An" w:cs="Chu Van An"/>
                                    <w:b/>
                                    <w:i/>
                                    <w:color w:val="0000CC"/>
                                    <w:sz w:val="24"/>
                                  </w:rPr>
                                </w:pPr>
                                <w:r w:rsidRPr="00F56848">
                                  <w:rPr>
                                    <w:rFonts w:ascii="Chu Van An" w:eastAsia="Chu Van An" w:hAnsi="Chu Van An" w:cs="Chu Van An"/>
                                    <w:b/>
                                    <w:iCs/>
                                    <w:color w:val="0000CC"/>
                                    <w:sz w:val="24"/>
                                  </w:rPr>
                                  <w:sym w:font="Wingdings" w:char="F071"/>
                                </w:r>
                                <w:r w:rsidR="00E76256">
                                  <w:rPr>
                                    <w:rFonts w:ascii="Chu Van An" w:eastAsia="Chu Van An" w:hAnsi="Chu Van An" w:cs="Chu Van An"/>
                                    <w:b/>
                                    <w:i/>
                                    <w:color w:val="0000CC"/>
                                    <w:sz w:val="24"/>
                                  </w:rPr>
                                  <w:t xml:space="preserve">-Phương pháp:  </w:t>
                                </w:r>
                              </w:p>
                              <w:p w14:paraId="4EDF95DF" w14:textId="77777777" w:rsidR="00F56848" w:rsidRPr="00471A92" w:rsidRDefault="00F56848" w:rsidP="00F56848">
                                <w:pPr>
                                  <w:rPr>
                                    <w:rFonts w:ascii="Chu Van An" w:hAnsi="Chu Van An" w:cs="Chu Van An"/>
                                    <w:b/>
                                    <w:i/>
                                    <w:sz w:val="24"/>
                                    <w:szCs w:val="24"/>
                                  </w:rPr>
                                </w:pPr>
                                <w:r w:rsidRPr="008514D0">
                                  <w:rPr>
                                    <w:rFonts w:ascii="Chu Van An" w:hAnsi="Chu Van An" w:cs="Chu Van An"/>
                                    <w:b/>
                                    <w:iCs/>
                                    <w:color w:val="0000CC"/>
                                    <w:sz w:val="24"/>
                                    <w:szCs w:val="24"/>
                                  </w:rPr>
                                  <w:sym w:font="Wingdings" w:char="F0B2"/>
                                </w:r>
                                <w:r w:rsidRPr="00471A92">
                                  <w:rPr>
                                    <w:rFonts w:ascii="Chu Van An" w:hAnsi="Chu Van An" w:cs="Chu Van An"/>
                                    <w:b/>
                                    <w:i/>
                                    <w:color w:val="FF0000"/>
                                    <w:sz w:val="24"/>
                                    <w:szCs w:val="24"/>
                                  </w:rPr>
                                  <w:t>Hệ quả:</w:t>
                                </w:r>
                              </w:p>
                              <w:p w14:paraId="728566AC" w14:textId="77777777" w:rsidR="00F56848" w:rsidRPr="008514D0" w:rsidRDefault="00F56848" w:rsidP="00673A40">
                                <w:pPr>
                                  <w:pStyle w:val="ListParagraph"/>
                                  <w:numPr>
                                    <w:ilvl w:val="0"/>
                                    <w:numId w:val="1"/>
                                  </w:numPr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 w:rsidRPr="008514D0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a = b = 1: </w:t>
                                </w:r>
                                <w:r w:rsidRPr="00471A92">
                                  <w:rPr>
                                    <w:position w:val="-14"/>
                                  </w:rPr>
                                  <w:object w:dxaOrig="2024" w:dyaOrig="462" w14:anchorId="57A91EF0">
                                    <v:shape id="_x0000_i1691" type="#_x0000_t75" style="width:101.25pt;height:24pt" o:ole="">
                                      <v:imagedata r:id="rId9" o:title=""/>
                                    </v:shape>
                                    <o:OLEObject Type="Embed" ProgID="Equation.DSMT4" ShapeID="_x0000_i1691" DrawAspect="Content" ObjectID="_1687485273" r:id="rId722"/>
                                  </w:object>
                                </w:r>
                              </w:p>
                              <w:p w14:paraId="02C0CC73" w14:textId="77777777" w:rsidR="00F56848" w:rsidRPr="0016063F" w:rsidRDefault="00F56848" w:rsidP="00673A40">
                                <w:pPr>
                                  <w:pStyle w:val="ListParagraph"/>
                                  <w:numPr>
                                    <w:ilvl w:val="0"/>
                                    <w:numId w:val="1"/>
                                  </w:numPr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 w:rsidRPr="008514D0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>a =1; b = –1:</w:t>
                                </w:r>
                                <w:r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 </w:t>
                                </w:r>
                                <w:r w:rsidRPr="00471A92">
                                  <w:rPr>
                                    <w:position w:val="-14"/>
                                  </w:rPr>
                                  <w:object w:dxaOrig="2337" w:dyaOrig="421" w14:anchorId="0E14D081">
                                    <v:shape id="_x0000_i1693" type="#_x0000_t75" style="width:117pt;height:21pt" o:ole="">
                                      <v:imagedata r:id="rId11" o:title=""/>
                                    </v:shape>
                                    <o:OLEObject Type="Embed" ProgID="Equation.DSMT4" ShapeID="_x0000_i1693" DrawAspect="Content" ObjectID="_1687485274" r:id="rId723"/>
                                  </w:object>
                                </w:r>
                              </w:p>
                              <w:p w14:paraId="397003E9" w14:textId="072B0B04" w:rsidR="00F56848" w:rsidRPr="0016063F" w:rsidRDefault="00F56848" w:rsidP="00F56848">
                                <w:pPr>
                                  <w:tabs>
                                    <w:tab w:val="left" w:pos="993"/>
                                  </w:tabs>
                                  <w:outlineLvl w:val="0"/>
                                  <w:rPr>
                                    <w:rFonts w:ascii="Chu Van An" w:hAnsi="Chu Van An" w:cs="Chu Van An"/>
                                    <w:lang w:val="es-ES"/>
                                  </w:rPr>
                                </w:pPr>
                                <w:r w:rsidRPr="008514D0">
                                  <w:rPr>
                                    <w:rFonts w:ascii="Chu Van An" w:hAnsi="Chu Van An" w:cs="Chu Van An"/>
                                    <w:b/>
                                    <w:iCs/>
                                    <w:color w:val="0000CC"/>
                                    <w:sz w:val="24"/>
                                    <w:szCs w:val="24"/>
                                  </w:rPr>
                                  <w:sym w:font="Wingdings" w:char="F0B2"/>
                                </w:r>
                                <w:r w:rsidR="00663557">
                                  <w:rPr>
                                    <w:rFonts w:ascii="Chu Van An" w:hAnsi="Chu Van An" w:cs="Chu Van An"/>
                                    <w:b/>
                                    <w:i/>
                                    <w:iCs/>
                                    <w:color w:val="FF0000"/>
                                    <w:lang w:val="es-ES"/>
                                  </w:rPr>
                                  <w:t>Chú ý</w:t>
                                </w:r>
                                <w:r w:rsidRPr="0016063F">
                                  <w:rPr>
                                    <w:rFonts w:ascii="Chu Van An" w:hAnsi="Chu Van An" w:cs="Chu Van An"/>
                                    <w:b/>
                                    <w:i/>
                                    <w:iCs/>
                                    <w:color w:val="0000CC"/>
                                    <w:lang w:val="es-ES"/>
                                  </w:rPr>
                                  <w:t>:</w:t>
                                </w:r>
                                <w:r w:rsidRPr="0016063F">
                                  <w:rPr>
                                    <w:rFonts w:ascii="Chu Van An" w:hAnsi="Chu Van An" w:cs="Chu Van An"/>
                                    <w:b/>
                                    <w:color w:val="0000CC"/>
                                    <w:lang w:val="es-ES"/>
                                  </w:rPr>
                                  <w:t xml:space="preserve"> </w:t>
                                </w:r>
                                <w:r w:rsidRPr="0016063F">
                                  <w:rPr>
                                    <w:rFonts w:ascii="Chu Van An" w:hAnsi="Chu Van An" w:cs="Chu Van An"/>
                                    <w:color w:val="0000CC"/>
                                    <w:lang w:val="es-ES"/>
                                  </w:rPr>
                                  <w:t xml:space="preserve"> </w:t>
                                </w:r>
                                <w:r w:rsidRPr="0016063F">
                                  <w:rPr>
                                    <w:rFonts w:ascii="Chu Van An" w:hAnsi="Chu Van An" w:cs="Chu Van An"/>
                                    <w:position w:val="-12"/>
                                    <w:lang w:val="es-ES"/>
                                  </w:rPr>
                                  <w:object w:dxaOrig="3500" w:dyaOrig="400" w14:anchorId="4F8FAD3E">
                                    <v:shape id="_x0000_i1695" type="#_x0000_t75" style="width:175.5pt;height:20.25pt" o:ole="">
                                      <v:imagedata r:id="rId13" o:title=""/>
                                    </v:shape>
                                    <o:OLEObject Type="Embed" ProgID="Equation.DSMT4" ShapeID="_x0000_i1695" DrawAspect="Content" ObjectID="_1687485275" r:id="rId724"/>
                                  </w:object>
                                </w:r>
                              </w:p>
                              <w:p w14:paraId="1AA6EDA1" w14:textId="6A11E130" w:rsidR="00F56848" w:rsidRPr="00663557" w:rsidRDefault="00F56848" w:rsidP="00673A40">
                                <w:pPr>
                                  <w:pStyle w:val="ListParagraph"/>
                                  <w:numPr>
                                    <w:ilvl w:val="0"/>
                                    <w:numId w:val="3"/>
                                  </w:numPr>
                                  <w:tabs>
                                    <w:tab w:val="left" w:pos="993"/>
                                  </w:tabs>
                                  <w:ind w:left="709"/>
                                  <w:rPr>
                                    <w:rFonts w:ascii="Chu Van An" w:hAnsi="Chu Van An" w:cs="Chu Van An"/>
                                    <w:lang w:val="es-ES"/>
                                  </w:rPr>
                                </w:pPr>
                                <w:r w:rsidRPr="0016063F">
                                  <w:rPr>
                                    <w:position w:val="-12"/>
                                    <w:lang w:val="es-ES"/>
                                  </w:rPr>
                                  <w:object w:dxaOrig="2060" w:dyaOrig="400" w14:anchorId="55F60F32">
                                    <v:shape id="_x0000_i1697" type="#_x0000_t75" style="width:103.5pt;height:20.25pt" o:ole="">
                                      <v:imagedata r:id="rId15" o:title=""/>
                                    </v:shape>
                                    <o:OLEObject Type="Embed" ProgID="Equation.DSMT4" ShapeID="_x0000_i1697" DrawAspect="Content" ObjectID="_1687485276" r:id="rId725"/>
                                  </w:object>
                                </w:r>
                                <w:r w:rsidR="00663557">
                                  <w:rPr>
                                    <w:lang w:val="es-ES"/>
                                  </w:rPr>
                                  <w:tab/>
                                </w:r>
                                <w:r w:rsidR="00663557">
                                  <w:rPr>
                                    <w:lang w:val="es-ES"/>
                                  </w:rPr>
                                  <w:tab/>
                                </w:r>
                                <w:r w:rsidR="00663557">
                                  <w:rPr>
                                    <w:lang w:val="es-ES"/>
                                  </w:rPr>
                                  <w:tab/>
                                </w:r>
                                <w:r w:rsidRPr="0016063F">
                                  <w:rPr>
                                    <w:position w:val="-12"/>
                                    <w:lang w:val="es-ES"/>
                                  </w:rPr>
                                  <w:object w:dxaOrig="2900" w:dyaOrig="400" w14:anchorId="5BB1CBAD">
                                    <v:shape id="_x0000_i1699" type="#_x0000_t75" style="width:145.5pt;height:20.25pt" o:ole="">
                                      <v:imagedata r:id="rId17" o:title=""/>
                                    </v:shape>
                                    <o:OLEObject Type="Embed" ProgID="Equation.DSMT4" ShapeID="_x0000_i1699" DrawAspect="Content" ObjectID="_1687485277" r:id="rId726"/>
                                  </w:object>
                                </w:r>
                              </w:p>
                              <w:p w14:paraId="6BBD4912" w14:textId="77777777" w:rsidR="00F56848" w:rsidRDefault="00F56848">
                                <w:pPr>
                                  <w:spacing w:line="258" w:lineRule="auto"/>
                                  <w:textDirection w:val="btLr"/>
                                </w:pPr>
                              </w:p>
                              <w:p w14:paraId="709C482E" w14:textId="77777777" w:rsidR="00E76256" w:rsidRDefault="00E76256">
                                <w:pPr>
                                  <w:spacing w:line="240" w:lineRule="auto"/>
                                  <w:textDirection w:val="btLr"/>
                                </w:pPr>
                              </w:p>
                              <w:p w14:paraId="368A099E" w14:textId="77777777" w:rsidR="00E76256" w:rsidRDefault="00E76256">
                                <w:pPr>
                                  <w:spacing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45700" rIns="91425" bIns="45700" anchor="ctr" anchorCtr="0">
                            <a:noAutofit/>
                          </wps:bodyPr>
                        </wps:wsp>
                        <wpg:grpSp>
                          <wpg:cNvPr id="123" name="Group 123"/>
                          <wpg:cNvGrpSpPr/>
                          <wpg:grpSpPr>
                            <a:xfrm>
                              <a:off x="150812" y="0"/>
                              <a:ext cx="5377331" cy="571533"/>
                              <a:chOff x="150812" y="0"/>
                              <a:chExt cx="5377651" cy="571533"/>
                            </a:xfrm>
                          </wpg:grpSpPr>
                          <wpg:grpSp>
                            <wpg:cNvPr id="124" name="Group 124"/>
                            <wpg:cNvGrpSpPr/>
                            <wpg:grpSpPr>
                              <a:xfrm>
                                <a:off x="150812" y="0"/>
                                <a:ext cx="5377651" cy="485775"/>
                                <a:chOff x="150812" y="0"/>
                                <a:chExt cx="5377651" cy="485775"/>
                              </a:xfrm>
                            </wpg:grpSpPr>
                            <wpg:grpSp>
                              <wpg:cNvPr id="125" name="Group 125"/>
                              <wpg:cNvGrpSpPr/>
                              <wpg:grpSpPr>
                                <a:xfrm>
                                  <a:off x="184079" y="0"/>
                                  <a:ext cx="5344384" cy="485775"/>
                                  <a:chOff x="184079" y="0"/>
                                  <a:chExt cx="5344384" cy="485775"/>
                                </a:xfrm>
                              </wpg:grpSpPr>
                              <wps:wsp>
                                <wps:cNvPr id="169" name="Rectangle: Single Corner Snipped 169"/>
                                <wps:cNvSpPr/>
                                <wps:spPr>
                                  <a:xfrm>
                                    <a:off x="184079" y="38081"/>
                                    <a:ext cx="5344384" cy="447554"/>
                                  </a:xfrm>
                                  <a:prstGeom prst="snip1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7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4401F48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171" name="Group 171"/>
                                <wpg:cNvGrpSpPr/>
                                <wpg:grpSpPr>
                                  <a:xfrm>
                                    <a:off x="1502180" y="0"/>
                                    <a:ext cx="3854823" cy="485775"/>
                                    <a:chOff x="1502180" y="0"/>
                                    <a:chExt cx="3854823" cy="485775"/>
                                  </a:xfrm>
                                </wpg:grpSpPr>
                                <wpg:grpSp>
                                  <wpg:cNvPr id="173" name="Group 173"/>
                                  <wpg:cNvGrpSpPr/>
                                  <wpg:grpSpPr>
                                    <a:xfrm>
                                      <a:off x="1611714" y="76514"/>
                                      <a:ext cx="3745289" cy="397443"/>
                                      <a:chOff x="1611714" y="76514"/>
                                      <a:chExt cx="3745289" cy="397443"/>
                                    </a:xfrm>
                                  </wpg:grpSpPr>
                                  <wps:wsp>
                                    <wps:cNvPr id="175" name="Arrow: Chevron 175"/>
                                    <wps:cNvSpPr/>
                                    <wps:spPr>
                                      <a:xfrm>
                                        <a:off x="1779609" y="76514"/>
                                        <a:ext cx="3577394" cy="352111"/>
                                      </a:xfrm>
                                      <a:prstGeom prst="chevron">
                                        <a:avLst>
                                          <a:gd name="adj" fmla="val 21429"/>
                                        </a:avLst>
                                      </a:pr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97000">
                                            <a:srgbClr val="FFFFFF"/>
                                          </a:gs>
                                          <a:gs pos="100000">
                                            <a:srgbClr val="63A0CB"/>
                                          </a:gs>
                                        </a:gsLst>
                                        <a:path path="circle">
                                          <a:fillToRect r="100000" b="100000"/>
                                        </a:path>
                                        <a:tileRect l="-100000" t="-100000"/>
                                      </a:gradFill>
                                      <a:ln w="15875" cap="flat" cmpd="sng">
                                        <a:solidFill>
                                          <a:srgbClr val="C793FB"/>
                                        </a:solidFill>
                                        <a:prstDash val="solid"/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  <a:effectLst>
                                        <a:outerShdw blurRad="57785" dist="33020" dir="3180000" algn="ctr">
                                          <a:srgbClr val="000000">
                                            <a:alpha val="29803"/>
                                          </a:srgbClr>
                                        </a:outerShdw>
                                      </a:effectLst>
                                    </wps:spPr>
                                    <wps:txbx>
                                      <w:txbxContent>
                                        <w:p w14:paraId="14224BB5" w14:textId="52BE26E4" w:rsidR="00E76256" w:rsidRDefault="00A80FEB">
                                          <w:pPr>
                                            <w:spacing w:line="255" w:lineRule="auto"/>
                                            <w:textDirection w:val="btLr"/>
                                          </w:pPr>
                                          <w:r w:rsidRPr="005A0BE3">
                                            <w:rPr>
                                              <w:rFonts w:ascii="Chu Van An" w:hAnsi="Chu Van An" w:cs="Chu Van An"/>
                                              <w:b/>
                                              <w:i/>
                                              <w:iCs/>
                                              <w:color w:val="0000CC"/>
                                              <w:sz w:val="24"/>
                                              <w:szCs w:val="24"/>
                                            </w:rPr>
                                            <w:t xml:space="preserve">Chứng minh, tính giá trị của biểu thức </w:t>
                                          </w:r>
                                        </w:p>
                                      </w:txbxContent>
                                    </wps:txbx>
                                    <wps:bodyPr spcFirstLastPara="1" wrap="square" lIns="91425" tIns="45700" rIns="91425" bIns="45700" anchor="ctr" anchorCtr="0">
                                      <a:noAutofit/>
                                    </wps:bodyPr>
                                  </wps:wsp>
                                  <wpg:grpSp>
                                    <wpg:cNvPr id="177" name="Group 177"/>
                                    <wpg:cNvGrpSpPr/>
                                    <wpg:grpSpPr>
                                      <a:xfrm>
                                        <a:off x="1611714" y="104387"/>
                                        <a:ext cx="342900" cy="369570"/>
                                        <a:chOff x="1611714" y="104387"/>
                                        <a:chExt cx="342900" cy="369570"/>
                                      </a:xfrm>
                                    </wpg:grpSpPr>
                                    <wps:wsp>
                                      <wps:cNvPr id="179" name="Freeform: Shape 179"/>
                                      <wps:cNvSpPr/>
                                      <wps:spPr>
                                        <a:xfrm>
                                          <a:off x="1642673" y="104387"/>
                                          <a:ext cx="228599" cy="276226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826136" h="866775" extrusionOk="0">
                                              <a:moveTo>
                                                <a:pt x="413068" y="0"/>
                                              </a:moveTo>
                                              <a:lnTo>
                                                <a:pt x="640742" y="238874"/>
                                              </a:lnTo>
                                              <a:lnTo>
                                                <a:pt x="644018" y="239879"/>
                                              </a:lnTo>
                                              <a:cubicBezTo>
                                                <a:pt x="753895" y="281816"/>
                                                <a:pt x="826136" y="352835"/>
                                                <a:pt x="826136" y="433387"/>
                                              </a:cubicBezTo>
                                              <a:cubicBezTo>
                                                <a:pt x="826136" y="513939"/>
                                                <a:pt x="753895" y="584959"/>
                                                <a:pt x="644018" y="626896"/>
                                              </a:cubicBezTo>
                                              <a:lnTo>
                                                <a:pt x="640744" y="627900"/>
                                              </a:lnTo>
                                              <a:lnTo>
                                                <a:pt x="413068" y="866775"/>
                                              </a:lnTo>
                                              <a:lnTo>
                                                <a:pt x="185392" y="627899"/>
                                              </a:lnTo>
                                              <a:lnTo>
                                                <a:pt x="182118" y="626896"/>
                                              </a:lnTo>
                                              <a:cubicBezTo>
                                                <a:pt x="94217" y="593346"/>
                                                <a:pt x="30402" y="541184"/>
                                                <a:pt x="8392" y="480418"/>
                                              </a:cubicBez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7"/>
                                              </a:lnTo>
                                              <a:cubicBezTo>
                                                <a:pt x="0" y="352835"/>
                                                <a:pt x="72241" y="281816"/>
                                                <a:pt x="182118" y="239879"/>
                                              </a:cubicBezTo>
                                              <a:lnTo>
                                                <a:pt x="185394" y="238874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gradFill>
                                          <a:gsLst>
                                            <a:gs pos="0">
                                              <a:srgbClr val="FFFFE5"/>
                                            </a:gs>
                                            <a:gs pos="47000">
                                              <a:srgbClr val="FFFFB3"/>
                                            </a:gs>
                                            <a:gs pos="55000">
                                              <a:srgbClr val="0000CC"/>
                                            </a:gs>
                                            <a:gs pos="100000">
                                              <a:srgbClr val="0000CC"/>
                                            </a:gs>
                                          </a:gsLst>
                                          <a:path path="circle">
                                            <a:fillToRect l="50000" t="50000" r="50000" b="50000"/>
                                          </a:path>
                                          <a:tileRect/>
                                        </a:gradFill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7833A734" w14:textId="77777777" w:rsidR="00E76256" w:rsidRDefault="00E76256">
                                            <w:pPr>
                                              <w:spacing w:after="0" w:line="240" w:lineRule="auto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181" name="Rectangle 181"/>
                                      <wps:cNvSpPr/>
                                      <wps:spPr>
                                        <a:xfrm>
                                          <a:off x="1611714" y="104387"/>
                                          <a:ext cx="342900" cy="3695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24349869" w14:textId="77777777" w:rsidR="00E76256" w:rsidRDefault="00E76256">
                                            <w:pPr>
                                              <w:spacing w:line="255" w:lineRule="auto"/>
                                              <w:textDirection w:val="btLr"/>
                                            </w:pPr>
                                            <w:r>
                                              <w:rPr>
                                                <w:rFonts w:ascii="Cambria Math" w:eastAsia="Cambria Math" w:hAnsi="Cambria Math" w:cs="Cambria Math"/>
                                                <w:color w:val="C00000"/>
                                              </w:rPr>
                                              <w:t>▣</w:t>
                                            </w:r>
                                          </w:p>
                                        </w:txbxContent>
                                      </wps:txbx>
                                      <wps:bodyPr spcFirstLastPara="1" wrap="square" lIns="91425" tIns="45700" rIns="91425" bIns="45700" anchor="t" anchorCtr="0">
                                        <a:noAutofit/>
                                      </wps:bodyPr>
                                    </wps:wsp>
                                  </wpg:grpSp>
                                </wpg:grpSp>
                                <wpg:grpSp>
                                  <wpg:cNvPr id="183" name="Group 183"/>
                                  <wpg:cNvGrpSpPr/>
                                  <wpg:grpSpPr>
                                    <a:xfrm>
                                      <a:off x="1502180" y="0"/>
                                      <a:ext cx="219072" cy="485775"/>
                                      <a:chOff x="1502180" y="0"/>
                                      <a:chExt cx="219072" cy="485775"/>
                                    </a:xfrm>
                                  </wpg:grpSpPr>
                                  <wps:wsp>
                                    <wps:cNvPr id="184" name="Freeform: Shape 184"/>
                                    <wps:cNvSpPr/>
                                    <wps:spPr>
                                      <a:xfrm rot="10800000">
                                        <a:off x="1602190" y="43248"/>
                                        <a:ext cx="119062" cy="43300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352426" h="590550" extrusionOk="0">
                                            <a:moveTo>
                                              <a:pt x="352426" y="590550"/>
                                            </a:moveTo>
                                            <a:lnTo>
                                              <a:pt x="152402" y="590550"/>
                                            </a:lnTo>
                                            <a:lnTo>
                                              <a:pt x="112766" y="488158"/>
                                            </a:lnTo>
                                            <a:lnTo>
                                              <a:pt x="52398" y="488158"/>
                                            </a:lnTo>
                                            <a:cubicBezTo>
                                              <a:pt x="23449" y="488158"/>
                                              <a:pt x="0" y="401785"/>
                                              <a:pt x="0" y="295276"/>
                                            </a:cubicBezTo>
                                            <a:cubicBezTo>
                                              <a:pt x="0" y="188766"/>
                                              <a:pt x="23449" y="102393"/>
                                              <a:pt x="52398" y="102393"/>
                                            </a:cubicBezTo>
                                            <a:lnTo>
                                              <a:pt x="112765" y="102393"/>
                                            </a:lnTo>
                                            <a:lnTo>
                                              <a:pt x="152402" y="0"/>
                                            </a:lnTo>
                                            <a:lnTo>
                                              <a:pt x="352426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73000">
                                            <a:srgbClr val="FFFFFF"/>
                                          </a:gs>
                                          <a:gs pos="100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t="100000" r="100000"/>
                                        </a:path>
                                        <a:tileRect l="-100000" b="-100000"/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5BF11152" w14:textId="77777777" w:rsidR="00E76256" w:rsidRDefault="00E76256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185" name="Flowchart: Terminator 185"/>
                                    <wps:cNvSpPr/>
                                    <wps:spPr>
                                      <a:xfrm flipH="1">
                                        <a:off x="1502180" y="0"/>
                                        <a:ext cx="109534" cy="485775"/>
                                      </a:xfrm>
                                      <a:prstGeom prst="flowChartTerminator">
                                        <a:avLst/>
                                      </a:pr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77000">
                                            <a:srgbClr val="FFFFFF"/>
                                          </a:gs>
                                          <a:gs pos="100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t="100000" r="100000"/>
                                        </a:path>
                                        <a:tileRect l="-100000" b="-100000"/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0A8D9CA9" w14:textId="77777777" w:rsidR="00E76256" w:rsidRDefault="00E76256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  <wps:wsp>
                              <wps:cNvPr id="197" name="Flowchart: Direct Access Storage 197"/>
                              <wps:cNvSpPr/>
                              <wps:spPr>
                                <a:xfrm>
                                  <a:off x="150812" y="2668"/>
                                  <a:ext cx="109534" cy="483107"/>
                                </a:xfrm>
                                <a:prstGeom prst="flowChartMagneticDrum">
                                  <a:avLst/>
                                </a:prstGeom>
                                <a:gradFill>
                                  <a:gsLst>
                                    <a:gs pos="0">
                                      <a:srgbClr val="FFFFF7"/>
                                    </a:gs>
                                    <a:gs pos="52000">
                                      <a:srgbClr val="FFFFFF"/>
                                    </a:gs>
                                    <a:gs pos="100000">
                                      <a:srgbClr val="FFFF00"/>
                                    </a:gs>
                                  </a:gsLst>
                                  <a:path path="circle">
                                    <a:fillToRect t="100000" r="100000"/>
                                  </a:path>
                                  <a:tileRect l="-100000" b="-100000"/>
                                </a:gra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54C718C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</wpg:grpSp>
                          <wpg:grpSp>
                            <wpg:cNvPr id="199" name="Group 199"/>
                            <wpg:cNvGrpSpPr/>
                            <wpg:grpSpPr>
                              <a:xfrm>
                                <a:off x="327030" y="38100"/>
                                <a:ext cx="1473606" cy="533433"/>
                                <a:chOff x="327030" y="38100"/>
                                <a:chExt cx="1473606" cy="533433"/>
                              </a:xfrm>
                            </wpg:grpSpPr>
                            <wps:wsp>
                              <wps:cNvPr id="203" name="Flowchart: Preparation 203"/>
                              <wps:cNvSpPr/>
                              <wps:spPr>
                                <a:xfrm>
                                  <a:off x="327030" y="38100"/>
                                  <a:ext cx="1173959" cy="369332"/>
                                </a:xfrm>
                                <a:prstGeom prst="flowChartPreparation">
                                  <a:avLst/>
                                </a:prstGeom>
                                <a:gradFill>
                                  <a:gsLst>
                                    <a:gs pos="0">
                                      <a:srgbClr val="FFFFFF"/>
                                    </a:gs>
                                    <a:gs pos="29000">
                                      <a:srgbClr val="FFFFFF"/>
                                    </a:gs>
                                    <a:gs pos="50000">
                                      <a:srgbClr val="FFFFB3"/>
                                    </a:gs>
                                    <a:gs pos="85000">
                                      <a:srgbClr val="C793FB"/>
                                    </a:gs>
                                    <a:gs pos="96000">
                                      <a:srgbClr val="FFFFF7"/>
                                    </a:gs>
                                    <a:gs pos="100000">
                                      <a:srgbClr val="FFFFF7"/>
                                    </a:gs>
                                  </a:gsLst>
                                  <a:path path="circle">
                                    <a:fillToRect l="50000" t="50000" r="50000" b="50000"/>
                                  </a:path>
                                  <a:tileRect/>
                                </a:gradFill>
                                <a:ln>
                                  <a:noFill/>
                                </a:ln>
                                <a:effectLst>
                                  <a:outerShdw blurRad="44450" dist="27940" dir="5400000" algn="ctr">
                                    <a:srgbClr val="000000">
                                      <a:alpha val="31764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14:paraId="337260AA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205" name="Rectangle 205"/>
                              <wps:cNvSpPr/>
                              <wps:spPr>
                                <a:xfrm>
                                  <a:off x="392757" y="43213"/>
                                  <a:ext cx="1407879" cy="5283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>
                                  <a:outerShdw blurRad="44450" dist="27940" dir="5400000" algn="ctr">
                                    <a:srgbClr val="000000">
                                      <a:alpha val="31764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14:paraId="1ED2BD76" w14:textId="77777777" w:rsidR="00E76256" w:rsidRDefault="00E76256">
                                    <w:pPr>
                                      <w:spacing w:line="255" w:lineRule="auto"/>
                                      <w:textDirection w:val="btLr"/>
                                    </w:pP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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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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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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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</w:t>
                                    </w:r>
                                    <w:r>
                                      <w:rPr>
                                        <w:rFonts w:ascii="Cambria Math" w:eastAsia="Cambria Math" w:hAnsi="Cambria Math" w:cs="Cambria Math"/>
                                        <w:color w:val="C00000"/>
                                        <w:sz w:val="36"/>
                                      </w:rPr>
                                      <w:t>③</w:t>
                                    </w:r>
                                  </w:p>
                                </w:txbxContent>
                              </wps:txbx>
                              <wps:bodyPr spcFirstLastPara="1" wrap="square" lIns="91425" tIns="45700" rIns="91425" bIns="45700" anchor="t" anchorCtr="0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F46A3A1" id="Group 119" o:spid="_x0000_s1144" style="width:526.5pt;height:197.25pt;mso-position-horizontal-relative:char;mso-position-vertical-relative:line" coordorigin="19332,29846" coordsize="66863,25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">
                <v:group id="Group 120" o:spid="_x0000_s1145" style="position:absolute;left:19332;top:29846;width:66863;height:25051" coordorigin="-1392" coordsize="66863,25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cY8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">
                  <v:rect id="Rectangle 121" o:spid="_x0000_s1146" style="position:absolute;width:65471;height:15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" filled="f" stroked="f">
                    <v:textbox inset="2.53958mm,2.53958mm,2.53958mm,2.53958mm">
                      <w:txbxContent>
                        <w:p w14:paraId="50732FE7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shape id="Freeform: Shape 122" o:spid="_x0000_s1147" style="position:absolute;left:-1392;top:2130;width:65470;height:22920;visibility:visible;mso-wrap-style:square;v-text-anchor:middle" coordsize="6435090,15335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" adj="-11796480,,5400" path="m14522,l6324830,v60895,,110260,49365,110260,110260l6435090,1519003v,8020,-6502,14522,-14522,14522l110260,1533525c49365,1533525,,1484160,,1423265l,14522c,6502,6502,,14522,xe" fillcolor="#fefff7" strokecolor="#4d6d1e" strokeweight="1.25pt">
                    <v:fill color2="#00c" focusposition=".5,.5" focussize="" colors="0 #fefff7;64225f #efffff;64881f #fffffb;1 #00c" focus="100%" type="gradientRadial"/>
                    <v:stroke startarrowwidth="narrow" startarrowlength="short" endarrowwidth="narrow" endarrowlength="short" joinstyle="miter"/>
                    <v:formulas/>
                    <v:path arrowok="t" o:extrusionok="f" o:connecttype="custom" textboxrect="0,0,6435090,1533525"/>
                    <v:textbox inset="2.53958mm,1.2694mm,2.53958mm,1.2694mm">
                      <w:txbxContent>
                        <w:p w14:paraId="4EF26698" w14:textId="77777777" w:rsidR="00E76256" w:rsidRDefault="00E76256">
                          <w:pPr>
                            <w:spacing w:line="240" w:lineRule="auto"/>
                            <w:ind w:firstLine="287"/>
                            <w:jc w:val="both"/>
                            <w:textDirection w:val="btLr"/>
                          </w:pPr>
                        </w:p>
                        <w:p w14:paraId="4456A6AA" w14:textId="4A9EA8D0" w:rsidR="00E76256" w:rsidRDefault="00F56848">
                          <w:pPr>
                            <w:spacing w:line="258" w:lineRule="auto"/>
                            <w:textDirection w:val="btLr"/>
                            <w:rPr>
                              <w:rFonts w:ascii="Chu Van An" w:eastAsia="Chu Van An" w:hAnsi="Chu Van An" w:cs="Chu Van An"/>
                              <w:b/>
                              <w:i/>
                              <w:color w:val="0000CC"/>
                              <w:sz w:val="24"/>
                            </w:rPr>
                          </w:pPr>
                          <w:r w:rsidRPr="00F56848">
                            <w:rPr>
                              <w:rFonts w:ascii="Chu Van An" w:eastAsia="Chu Van An" w:hAnsi="Chu Van An" w:cs="Chu Van An"/>
                              <w:b/>
                              <w:iCs/>
                              <w:color w:val="0000CC"/>
                              <w:sz w:val="24"/>
                            </w:rPr>
                            <w:sym w:font="Wingdings" w:char="F071"/>
                          </w:r>
                          <w:r w:rsidR="00E76256">
                            <w:rPr>
                              <w:rFonts w:ascii="Chu Van An" w:eastAsia="Chu Van An" w:hAnsi="Chu Van An" w:cs="Chu Van An"/>
                              <w:b/>
                              <w:i/>
                              <w:color w:val="0000CC"/>
                              <w:sz w:val="24"/>
                            </w:rPr>
                            <w:t xml:space="preserve">-Phương pháp:  </w:t>
                          </w:r>
                        </w:p>
                        <w:p w14:paraId="4EDF95DF" w14:textId="77777777" w:rsidR="00F56848" w:rsidRPr="00471A92" w:rsidRDefault="00F56848" w:rsidP="00F56848">
                          <w:pPr>
                            <w:rPr>
                              <w:rFonts w:ascii="Chu Van An" w:hAnsi="Chu Van An" w:cs="Chu Van An"/>
                              <w:b/>
                              <w:i/>
                              <w:sz w:val="24"/>
                              <w:szCs w:val="24"/>
                            </w:rPr>
                          </w:pPr>
                          <w:r w:rsidRPr="008514D0">
                            <w:rPr>
                              <w:rFonts w:ascii="Chu Van An" w:hAnsi="Chu Van An" w:cs="Chu Van An"/>
                              <w:b/>
                              <w:iCs/>
                              <w:color w:val="0000CC"/>
                              <w:sz w:val="24"/>
                              <w:szCs w:val="24"/>
                            </w:rPr>
                            <w:sym w:font="Wingdings" w:char="F0B2"/>
                          </w:r>
                          <w:r w:rsidRPr="00471A92">
                            <w:rPr>
                              <w:rFonts w:ascii="Chu Van An" w:hAnsi="Chu Van An" w:cs="Chu Van An"/>
                              <w:b/>
                              <w:i/>
                              <w:color w:val="FF0000"/>
                              <w:sz w:val="24"/>
                              <w:szCs w:val="24"/>
                            </w:rPr>
                            <w:t>Hệ quả:</w:t>
                          </w:r>
                        </w:p>
                        <w:p w14:paraId="728566AC" w14:textId="77777777" w:rsidR="00F56848" w:rsidRPr="008514D0" w:rsidRDefault="00F56848" w:rsidP="00673A40">
                          <w:pPr>
                            <w:pStyle w:val="ListParagraph"/>
                            <w:numPr>
                              <w:ilvl w:val="0"/>
                              <w:numId w:val="1"/>
                            </w:numPr>
                            <w:jc w:val="both"/>
                            <w:rPr>
                              <w:rFonts w:ascii="Chu Van An" w:hAnsi="Chu Van An" w:cs="Chu Van An"/>
                              <w:i/>
                              <w:szCs w:val="24"/>
                            </w:rPr>
                          </w:pPr>
                          <w:r w:rsidRPr="008514D0">
                            <w:rPr>
                              <w:rFonts w:ascii="Chu Van An" w:hAnsi="Chu Van An" w:cs="Chu Van An"/>
                              <w:i/>
                              <w:szCs w:val="24"/>
                            </w:rPr>
                            <w:t xml:space="preserve">a = b = 1: </w:t>
                          </w:r>
                          <w:r w:rsidRPr="00471A92">
                            <w:rPr>
                              <w:position w:val="-14"/>
                            </w:rPr>
                            <w:object w:dxaOrig="2024" w:dyaOrig="462" w14:anchorId="57A91EF0">
                              <v:shape id="_x0000_i1691" type="#_x0000_t75" style="width:101.25pt;height:24pt" o:ole="">
                                <v:imagedata r:id="rId9" o:title=""/>
                              </v:shape>
                              <o:OLEObject Type="Embed" ProgID="Equation.DSMT4" ShapeID="_x0000_i1691" DrawAspect="Content" ObjectID="_1687485273" r:id="rId727"/>
                            </w:object>
                          </w:r>
                        </w:p>
                        <w:p w14:paraId="02C0CC73" w14:textId="77777777" w:rsidR="00F56848" w:rsidRPr="0016063F" w:rsidRDefault="00F56848" w:rsidP="00673A40">
                          <w:pPr>
                            <w:pStyle w:val="ListParagraph"/>
                            <w:numPr>
                              <w:ilvl w:val="0"/>
                              <w:numId w:val="1"/>
                            </w:numPr>
                            <w:jc w:val="both"/>
                            <w:rPr>
                              <w:rFonts w:ascii="Chu Van An" w:hAnsi="Chu Van An" w:cs="Chu Van An"/>
                              <w:i/>
                              <w:szCs w:val="24"/>
                            </w:rPr>
                          </w:pPr>
                          <w:r w:rsidRPr="008514D0">
                            <w:rPr>
                              <w:rFonts w:ascii="Chu Van An" w:hAnsi="Chu Van An" w:cs="Chu Van An"/>
                              <w:i/>
                              <w:szCs w:val="24"/>
                            </w:rPr>
                            <w:t>a =1; b = –1:</w:t>
                          </w:r>
                          <w:r>
                            <w:rPr>
                              <w:rFonts w:ascii="Chu Van An" w:hAnsi="Chu Van An" w:cs="Chu Van An"/>
                              <w:i/>
                              <w:szCs w:val="24"/>
                            </w:rPr>
                            <w:t xml:space="preserve"> </w:t>
                          </w:r>
                          <w:r w:rsidRPr="00471A92">
                            <w:rPr>
                              <w:position w:val="-14"/>
                            </w:rPr>
                            <w:object w:dxaOrig="2337" w:dyaOrig="421" w14:anchorId="0E14D081">
                              <v:shape id="_x0000_i1693" type="#_x0000_t75" style="width:117pt;height:21pt" o:ole="">
                                <v:imagedata r:id="rId11" o:title=""/>
                              </v:shape>
                              <o:OLEObject Type="Embed" ProgID="Equation.DSMT4" ShapeID="_x0000_i1693" DrawAspect="Content" ObjectID="_1687485274" r:id="rId728"/>
                            </w:object>
                          </w:r>
                        </w:p>
                        <w:p w14:paraId="397003E9" w14:textId="072B0B04" w:rsidR="00F56848" w:rsidRPr="0016063F" w:rsidRDefault="00F56848" w:rsidP="00F56848">
                          <w:pPr>
                            <w:tabs>
                              <w:tab w:val="left" w:pos="993"/>
                            </w:tabs>
                            <w:outlineLvl w:val="0"/>
                            <w:rPr>
                              <w:rFonts w:ascii="Chu Van An" w:hAnsi="Chu Van An" w:cs="Chu Van An"/>
                              <w:lang w:val="es-ES"/>
                            </w:rPr>
                          </w:pPr>
                          <w:r w:rsidRPr="008514D0">
                            <w:rPr>
                              <w:rFonts w:ascii="Chu Van An" w:hAnsi="Chu Van An" w:cs="Chu Van An"/>
                              <w:b/>
                              <w:iCs/>
                              <w:color w:val="0000CC"/>
                              <w:sz w:val="24"/>
                              <w:szCs w:val="24"/>
                            </w:rPr>
                            <w:sym w:font="Wingdings" w:char="F0B2"/>
                          </w:r>
                          <w:r w:rsidR="00663557">
                            <w:rPr>
                              <w:rFonts w:ascii="Chu Van An" w:hAnsi="Chu Van An" w:cs="Chu Van An"/>
                              <w:b/>
                              <w:i/>
                              <w:iCs/>
                              <w:color w:val="FF0000"/>
                              <w:lang w:val="es-ES"/>
                            </w:rPr>
                            <w:t>Chú ý</w:t>
                          </w:r>
                          <w:r w:rsidRPr="0016063F">
                            <w:rPr>
                              <w:rFonts w:ascii="Chu Van An" w:hAnsi="Chu Van An" w:cs="Chu Van An"/>
                              <w:b/>
                              <w:i/>
                              <w:iCs/>
                              <w:color w:val="0000CC"/>
                              <w:lang w:val="es-ES"/>
                            </w:rPr>
                            <w:t>:</w:t>
                          </w:r>
                          <w:r w:rsidRPr="0016063F">
                            <w:rPr>
                              <w:rFonts w:ascii="Chu Van An" w:hAnsi="Chu Van An" w:cs="Chu Van An"/>
                              <w:b/>
                              <w:color w:val="0000CC"/>
                              <w:lang w:val="es-ES"/>
                            </w:rPr>
                            <w:t xml:space="preserve"> </w:t>
                          </w:r>
                          <w:r w:rsidRPr="0016063F">
                            <w:rPr>
                              <w:rFonts w:ascii="Chu Van An" w:hAnsi="Chu Van An" w:cs="Chu Van An"/>
                              <w:color w:val="0000CC"/>
                              <w:lang w:val="es-ES"/>
                            </w:rPr>
                            <w:t xml:space="preserve"> </w:t>
                          </w:r>
                          <w:r w:rsidRPr="0016063F">
                            <w:rPr>
                              <w:rFonts w:ascii="Chu Van An" w:hAnsi="Chu Van An" w:cs="Chu Van An"/>
                              <w:position w:val="-12"/>
                              <w:lang w:val="es-ES"/>
                            </w:rPr>
                            <w:object w:dxaOrig="3500" w:dyaOrig="400" w14:anchorId="4F8FAD3E">
                              <v:shape id="_x0000_i1695" type="#_x0000_t75" style="width:175.5pt;height:20.25pt" o:ole="">
                                <v:imagedata r:id="rId13" o:title=""/>
                              </v:shape>
                              <o:OLEObject Type="Embed" ProgID="Equation.DSMT4" ShapeID="_x0000_i1695" DrawAspect="Content" ObjectID="_1687485275" r:id="rId729"/>
                            </w:object>
                          </w:r>
                        </w:p>
                        <w:p w14:paraId="1AA6EDA1" w14:textId="6A11E130" w:rsidR="00F56848" w:rsidRPr="00663557" w:rsidRDefault="00F56848" w:rsidP="00673A40">
                          <w:pPr>
                            <w:pStyle w:val="ListParagraph"/>
                            <w:numPr>
                              <w:ilvl w:val="0"/>
                              <w:numId w:val="3"/>
                            </w:numPr>
                            <w:tabs>
                              <w:tab w:val="left" w:pos="993"/>
                            </w:tabs>
                            <w:ind w:left="709"/>
                            <w:rPr>
                              <w:rFonts w:ascii="Chu Van An" w:hAnsi="Chu Van An" w:cs="Chu Van An"/>
                              <w:lang w:val="es-ES"/>
                            </w:rPr>
                          </w:pPr>
                          <w:r w:rsidRPr="0016063F">
                            <w:rPr>
                              <w:position w:val="-12"/>
                              <w:lang w:val="es-ES"/>
                            </w:rPr>
                            <w:object w:dxaOrig="2060" w:dyaOrig="400" w14:anchorId="55F60F32">
                              <v:shape id="_x0000_i1697" type="#_x0000_t75" style="width:103.5pt;height:20.25pt" o:ole="">
                                <v:imagedata r:id="rId15" o:title=""/>
                              </v:shape>
                              <o:OLEObject Type="Embed" ProgID="Equation.DSMT4" ShapeID="_x0000_i1697" DrawAspect="Content" ObjectID="_1687485276" r:id="rId730"/>
                            </w:object>
                          </w:r>
                          <w:r w:rsidR="00663557">
                            <w:rPr>
                              <w:lang w:val="es-ES"/>
                            </w:rPr>
                            <w:tab/>
                          </w:r>
                          <w:r w:rsidR="00663557">
                            <w:rPr>
                              <w:lang w:val="es-ES"/>
                            </w:rPr>
                            <w:tab/>
                          </w:r>
                          <w:r w:rsidR="00663557">
                            <w:rPr>
                              <w:lang w:val="es-ES"/>
                            </w:rPr>
                            <w:tab/>
                          </w:r>
                          <w:r w:rsidRPr="0016063F">
                            <w:rPr>
                              <w:position w:val="-12"/>
                              <w:lang w:val="es-ES"/>
                            </w:rPr>
                            <w:object w:dxaOrig="2900" w:dyaOrig="400" w14:anchorId="5BB1CBAD">
                              <v:shape id="_x0000_i1699" type="#_x0000_t75" style="width:145.5pt;height:20.25pt" o:ole="">
                                <v:imagedata r:id="rId17" o:title=""/>
                              </v:shape>
                              <o:OLEObject Type="Embed" ProgID="Equation.DSMT4" ShapeID="_x0000_i1699" DrawAspect="Content" ObjectID="_1687485277" r:id="rId731"/>
                            </w:object>
                          </w:r>
                        </w:p>
                        <w:p w14:paraId="6BBD4912" w14:textId="77777777" w:rsidR="00F56848" w:rsidRDefault="00F56848">
                          <w:pPr>
                            <w:spacing w:line="258" w:lineRule="auto"/>
                            <w:textDirection w:val="btLr"/>
                          </w:pPr>
                        </w:p>
                        <w:p w14:paraId="709C482E" w14:textId="77777777" w:rsidR="00E76256" w:rsidRDefault="00E76256">
                          <w:pPr>
                            <w:spacing w:line="240" w:lineRule="auto"/>
                            <w:textDirection w:val="btLr"/>
                          </w:pPr>
                        </w:p>
                        <w:p w14:paraId="368A099E" w14:textId="77777777" w:rsidR="00E76256" w:rsidRDefault="00E76256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v:textbox>
                  </v:shape>
                  <v:group id="Group 123" o:spid="_x0000_s1148" style="position:absolute;left:1508;width:53773;height:5715" coordorigin="1508" coordsize="5377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1hL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">
                    <v:group id="Group 124" o:spid="_x0000_s1149" style="position:absolute;left:1508;width:53776;height:4857" coordorigin="1508" coordsize="53776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sA/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">
                      <v:group id="Group 125" o:spid="_x0000_s1150" style="position:absolute;left:1840;width:53444;height:4857" coordorigin="1840" coordsize="53443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Wk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bA6PZ8IFcvULAAD//wMAUEsBAi0AFAAGAAgAAAAhANvh9svuAAAAhQEAABMAAAAAAAAAAAAA&#10;AAAAAAAAAFtDb250ZW50X1R5cGVzXS54bWxQSwECLQAUAAYACAAAACEAWvQsW78AAAAVAQAACwAA&#10;AAAAAAAAAAAAAAAfAQAAX3JlbHMvLnJlbHNQSwECLQAUAAYACAAAACEAEAZlpMMAAADcAAAADwAA&#10;AAAAAAAAAAAAAAAHAgAAZHJzL2Rvd25yZXYueG1sUEsFBgAAAAADAAMAtwAAAPcCAAAAAA==&#10;">
                        <v:shape id="Rectangle: Single Corner Snipped 169" o:spid="_x0000_s1151" style="position:absolute;left:1840;top:380;width:53444;height:4476;visibility:visible;mso-wrap-style:square;v-text-anchor:middle" coordsize="5344384,44755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" adj="-11796480,,5400" path="m,l5120607,r223777,223777l5344384,447554,,447554,,xe" fillcolor="#fffff7" stroked="f">
                          <v:stroke joinstyle="miter"/>
                          <v:formulas/>
                          <v:path arrowok="t" o:connecttype="custom" o:connectlocs="0,0;5120607,0;5344384,223777;5344384,447554;0,447554;0,0" o:connectangles="0,0,0,0,0,0" textboxrect="0,0,5344384,447554"/>
                          <v:textbox inset="2.53958mm,2.53958mm,2.53958mm,2.53958mm">
                            <w:txbxContent>
                              <w:p w14:paraId="54401F48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group id="Group 171" o:spid="_x0000_s1152" style="position:absolute;left:15021;width:38549;height:4857" coordorigin="15021" coordsize="38548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ky6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rwn8PhMukJsfAAAA//8DAFBLAQItABQABgAIAAAAIQDb4fbL7gAAAIUBAAATAAAAAAAAAAAA&#10;AAAAAAAAAABbQ29udGVudF9UeXBlc10ueG1sUEsBAi0AFAAGAAgAAAAhAFr0LFu/AAAAFQEAAAsA&#10;AAAAAAAAAAAAAAAAHwEAAF9yZWxzLy5yZWxzUEsBAi0AFAAGAAgAAAAhAHyOTLrEAAAA3AAAAA8A&#10;AAAAAAAAAAAAAAAABwIAAGRycy9kb3ducmV2LnhtbFBLBQYAAAAAAwADALcAAAD4AgAAAAA=&#10;">
                          <v:group id="Group 173" o:spid="_x0000_s1153" style="position:absolute;left:16117;top:765;width:37453;height:3974" coordorigin="16117,765" coordsize="37452,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HdW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f03h9ky4QC6vAAAA//8DAFBLAQItABQABgAIAAAAIQDb4fbL7gAAAIUBAAATAAAAAAAAAAAA&#10;AAAAAAAAAABbQ29udGVudF9UeXBlc10ueG1sUEsBAi0AFAAGAAgAAAAhAFr0LFu/AAAAFQEAAAsA&#10;AAAAAAAAAAAAAAAAHwEAAF9yZWxzLy5yZWxzUEsBAi0AFAAGAAgAAAAhAOMQd1bEAAAA3AAAAA8A&#10;AAAAAAAAAAAAAAAABwIAAGRycy9kb3ducmV2LnhtbFBLBQYAAAAAAwADALcAAAD4AgAAAAA=&#10;">
                            <v:shape id="Arrow: Chevron 175" o:spid="_x0000_s1154" type="#_x0000_t55" style="position:absolute;left:17796;top:765;width:35774;height:3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" adj="21144" fillcolor="#fffff7" strokecolor="#c793fb" strokeweight="1.25pt">
                              <v:fill color2="#63a0cb" colors="0 #fffff7;63570f white;1 #63a0cb" focus="100%" type="gradientRadial"/>
                              <v:stroke startarrowwidth="narrow" startarrowlength="short" endarrowwidth="narrow" endarrowlength="short" joinstyle="round"/>
                              <v:shadow on="t" color="black" opacity="19531f" offset=".552mm,.73253mm"/>
                              <v:textbox inset="2.53958mm,1.2694mm,2.53958mm,1.2694mm">
                                <w:txbxContent>
                                  <w:p w14:paraId="14224BB5" w14:textId="52BE26E4" w:rsidR="00E76256" w:rsidRDefault="00A80FEB">
                                    <w:pPr>
                                      <w:spacing w:line="255" w:lineRule="auto"/>
                                      <w:textDirection w:val="btLr"/>
                                    </w:pPr>
                                    <w:r w:rsidRPr="005A0BE3">
                                      <w:rPr>
                                        <w:rFonts w:ascii="Chu Van An" w:hAnsi="Chu Van An" w:cs="Chu Van An"/>
                                        <w:b/>
                                        <w:i/>
                                        <w:iCs/>
                                        <w:color w:val="0000CC"/>
                                        <w:sz w:val="24"/>
                                        <w:szCs w:val="24"/>
                                      </w:rPr>
                                      <w:t xml:space="preserve">Chứng minh, tính giá trị của biểu thức </w:t>
                                    </w:r>
                                  </w:p>
                                </w:txbxContent>
                              </v:textbox>
                            </v:shape>
                            <v:group id="Group 177" o:spid="_x0000_s1155" style="position:absolute;left:16117;top:1043;width:3429;height:3696" coordorigin="16117,1043" coordsize="3429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">
                              <v:shape id="Freeform: Shape 179" o:spid="_x0000_s1156" style="position:absolute;left:16426;top:1043;width:2286;height:2763;visibility:visible;mso-wrap-style:square;v-text-anchor:middle" coordsize="826136,8667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" adj="-11796480,,5400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>
                                <v:fill color2="#00c" focusposition=".5,.5" focussize="" colors="0 #ffffe5;30802f #ffffb3;36045f #00c;1 #00c" focus="100%" type="gradientRadial"/>
                                <v:stroke joinstyle="miter"/>
                                <v:formulas/>
                                <v:path arrowok="t" o:extrusionok="f" o:connecttype="custom" textboxrect="0,0,826136,866775"/>
                                <v:textbox inset="2.53958mm,2.53958mm,2.53958mm,2.53958mm">
                                  <w:txbxContent>
                                    <w:p w14:paraId="7833A734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shape>
                              <v:rect id="Rectangle 181" o:spid="_x0000_s1157" style="position:absolute;left:16117;top:1043;width:3429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" filled="f" stroked="f">
                                <v:textbox inset="2.53958mm,1.2694mm,2.53958mm,1.2694mm">
                                  <w:txbxContent>
                                    <w:p w14:paraId="24349869" w14:textId="77777777" w:rsidR="00E76256" w:rsidRDefault="00E76256">
                                      <w:pPr>
                                        <w:spacing w:line="255" w:lineRule="auto"/>
                                        <w:textDirection w:val="btLr"/>
                                      </w:pPr>
                                      <w:r>
                                        <w:rPr>
                                          <w:rFonts w:ascii="Cambria Math" w:eastAsia="Cambria Math" w:hAnsi="Cambria Math" w:cs="Cambria Math"/>
                                          <w:color w:val="C00000"/>
                                        </w:rPr>
                                        <w:t>▣</w:t>
                                      </w:r>
                                    </w:p>
                                  </w:txbxContent>
                                </v:textbox>
                              </v:rect>
                            </v:group>
                          </v:group>
                          <v:group id="Group 183" o:spid="_x0000_s1158" style="position:absolute;left:15021;width:2191;height:4857" coordorigin="15021" coordsize="2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">
                            <v:shape id="Freeform: Shape 184" o:spid="_x0000_s1159" style="position:absolute;left:16021;top:432;width:1191;height:4330;rotation:180;visibility:visible;mso-wrap-style:square;v-text-anchor:middle" coordsize="352426,5905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" adj="-11796480,,5400" path="m352426,590550r-200024,l112766,488158r-60368,c23449,488158,,401785,,295276,,188766,23449,102393,52398,102393r60367,l152402,,352426,r,590550xe" fillcolor="#fffff7" stroked="f">
                              <v:fill color2="#00c" focusposition=",1" focussize="" colors="0 #fffff7;47841f white;1 #00c" focus="100%" type="gradientRadial"/>
                              <v:stroke joinstyle="miter"/>
                              <v:formulas/>
                              <v:path arrowok="t" o:extrusionok="f" o:connecttype="custom" textboxrect="0,0,352426,590550"/>
                              <v:textbox inset="2.53958mm,2.53958mm,2.53958mm,2.53958mm">
                                <w:txbxContent>
                                  <w:p w14:paraId="5BF11152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shape>
                            <v:shape id="Flowchart: Terminator 185" o:spid="_x0000_s1160" type="#_x0000_t116" style="position:absolute;left:15021;width:1096;height:4857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" fillcolor="#fffff7" stroked="f">
                              <v:fill color2="#00c" focusposition=",1" focussize="" colors="0 #fffff7;50463f white;1 #00c" focus="100%" type="gradientRadial"/>
                              <v:textbox inset="2.53958mm,2.53958mm,2.53958mm,2.53958mm">
                                <w:txbxContent>
                                  <w:p w14:paraId="0A8D9CA9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  <v:shape id="Flowchart: Direct Access Storage 197" o:spid="_x0000_s1161" type="#_x0000_t133" style="position:absolute;left:1508;top:26;width:1095;height:4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" fillcolor="#fffff7" stroked="f">
                        <v:fill color2="yellow" focusposition=",1" focussize="" colors="0 #fffff7;34079f white;1 yellow" focus="100%" type="gradientRadial"/>
                        <v:textbox inset="2.53958mm,2.53958mm,2.53958mm,2.53958mm">
                          <w:txbxContent>
                            <w:p w14:paraId="554C718C" w14:textId="77777777" w:rsidR="00E76256" w:rsidRDefault="00E762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shape>
                    </v:group>
                    <v:group id="Group 199" o:spid="_x0000_s1162" style="position:absolute;left:3270;top:381;width:14736;height:5334" coordorigin="3270,381" coordsize="14736,5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">
                      <v:shape id="Flowchart: Preparation 203" o:spid="_x0000_s1163" type="#_x0000_t117" style="position:absolute;left:3270;top:381;width:11739;height:3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" stroked="f">
                        <v:fill color2="#fffff7" focusposition=".5,.5" focussize="" colors="0 white;19005f white;.5 #ffffb3;55706f #c793fb;62915f #fffff7;1 #fffff7" focus="100%" type="gradientRadial"/>
                        <v:shadow on="t" color="black" opacity="20816f" offset="0,2.2pt"/>
                        <v:textbox inset="2.53958mm,2.53958mm,2.53958mm,2.53958mm">
                          <w:txbxContent>
                            <w:p w14:paraId="337260AA" w14:textId="77777777" w:rsidR="00E76256" w:rsidRDefault="00E762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shape>
                      <v:rect id="Rectangle 205" o:spid="_x0000_s1164" style="position:absolute;left:3927;top:432;width:14079;height:5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" filled="f" stroked="f">
                        <v:shadow on="t" color="black" opacity="20816f" offset="0,2.2pt"/>
                        <v:textbox inset="2.53958mm,1.2694mm,2.53958mm,1.2694mm">
                          <w:txbxContent>
                            <w:p w14:paraId="1ED2BD76" w14:textId="77777777" w:rsidR="00E76256" w:rsidRDefault="00E76256">
                              <w:pPr>
                                <w:spacing w:line="255" w:lineRule="auto"/>
                                <w:textDirection w:val="btLr"/>
                              </w:pP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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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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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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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</w:t>
                              </w:r>
                              <w:r>
                                <w:rPr>
                                  <w:rFonts w:ascii="Cambria Math" w:eastAsia="Cambria Math" w:hAnsi="Cambria Math" w:cs="Cambria Math"/>
                                  <w:color w:val="C00000"/>
                                  <w:sz w:val="36"/>
                                </w:rPr>
                                <w:t>③</w:t>
                              </w:r>
                            </w:p>
                          </w:txbxContent>
                        </v:textbox>
                      </v:rect>
                    </v:group>
                  </v:group>
                </v:group>
                <w10:anchorlock/>
              </v:group>
            </w:pict>
          </mc:Fallback>
        </mc:AlternateContent>
      </w:r>
    </w:p>
    <w:p w14:paraId="39D5BB12" w14:textId="77777777" w:rsidR="00775A4B" w:rsidRPr="00E14327" w:rsidRDefault="00775A4B" w:rsidP="004C4F30">
      <w:pPr>
        <w:spacing w:line="240" w:lineRule="auto"/>
        <w:rPr>
          <w:rFonts w:ascii="Chu Van An" w:eastAsia="Chu Van An" w:hAnsi="Chu Van An" w:cs="Chu Van An"/>
          <w:b/>
          <w:color w:val="FF0000"/>
          <w:sz w:val="24"/>
          <w:szCs w:val="24"/>
        </w:rPr>
      </w:pPr>
      <w:r w:rsidRPr="00E14327">
        <w:rPr>
          <w:rFonts w:ascii="Chu Van An" w:eastAsia="Wingdings" w:hAnsi="Chu Van An" w:cs="Chu Van An"/>
          <w:b/>
          <w:color w:val="0000CC"/>
          <w:sz w:val="24"/>
          <w:szCs w:val="24"/>
          <w:shd w:val="clear" w:color="auto" w:fill="F9FFE5"/>
        </w:rPr>
        <w:sym w:font="Wingdings" w:char="F031"/>
      </w:r>
      <w:r w:rsidRPr="00E14327">
        <w:rPr>
          <w:rFonts w:ascii="Chu Van An" w:eastAsia="Chu Van An" w:hAnsi="Chu Van An" w:cs="Chu Van An"/>
          <w:b/>
          <w:color w:val="FF0000"/>
          <w:sz w:val="24"/>
          <w:szCs w:val="24"/>
          <w:shd w:val="clear" w:color="auto" w:fill="F9FFE5"/>
        </w:rPr>
        <w:t>_Bài tập minh họa</w:t>
      </w:r>
      <w:r w:rsidRPr="00E14327">
        <w:rPr>
          <w:rFonts w:ascii="Chu Van An" w:eastAsia="Chu Van An" w:hAnsi="Chu Van An" w:cs="Chu Van An"/>
          <w:b/>
          <w:color w:val="FF0000"/>
          <w:sz w:val="24"/>
          <w:szCs w:val="24"/>
        </w:rPr>
        <w:t>:</w:t>
      </w:r>
    </w:p>
    <w:p w14:paraId="60794451" w14:textId="77777777" w:rsidR="00A80FEB" w:rsidRPr="00E14327" w:rsidRDefault="00A80FEB" w:rsidP="00673A40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 w:line="240" w:lineRule="auto"/>
        <w:contextualSpacing w:val="0"/>
        <w:jc w:val="both"/>
        <w:rPr>
          <w:rFonts w:ascii="Chu Van An" w:hAnsi="Chu Van An" w:cs="Chu Van An"/>
          <w:szCs w:val="24"/>
          <w:lang w:val="fr-FR"/>
        </w:rPr>
      </w:pPr>
      <w:r w:rsidRPr="00E14327">
        <w:rPr>
          <w:rFonts w:ascii="Chu Van An" w:hAnsi="Chu Van An" w:cs="Chu Van An"/>
          <w:szCs w:val="24"/>
          <w:lang w:val="fr-FR"/>
        </w:rPr>
        <w:t xml:space="preserve">Cho </w:t>
      </w:r>
      <w:r w:rsidRPr="00E14327">
        <w:rPr>
          <w:rFonts w:ascii="Chu Van An" w:hAnsi="Chu Van An" w:cs="Chu Van An"/>
          <w:position w:val="-6"/>
          <w:szCs w:val="24"/>
          <w:lang w:val="fr-FR"/>
        </w:rPr>
        <w:object w:dxaOrig="200" w:dyaOrig="220" w14:anchorId="2F60A645">
          <v:shape id="_x0000_i1700" type="#_x0000_t75" style="width:9.75pt;height:10.5pt" o:ole="">
            <v:imagedata r:id="rId732" o:title=""/>
          </v:shape>
          <o:OLEObject Type="Embed" ProgID="Equation.DSMT4" ShapeID="_x0000_i1700" DrawAspect="Content" ObjectID="_1687485079" r:id="rId733"/>
        </w:object>
      </w:r>
      <w:r w:rsidRPr="00E14327">
        <w:rPr>
          <w:rFonts w:ascii="Chu Van An" w:hAnsi="Chu Van An" w:cs="Chu Van An"/>
          <w:szCs w:val="24"/>
          <w:lang w:val="fr-FR"/>
        </w:rPr>
        <w:t xml:space="preserve"> là số nguyên dương. Khi đó tổng </w:t>
      </w:r>
      <w:r w:rsidRPr="00E14327">
        <w:rPr>
          <w:rFonts w:ascii="Chu Van An" w:hAnsi="Chu Van An" w:cs="Chu Van An"/>
          <w:position w:val="-12"/>
          <w:szCs w:val="24"/>
          <w:lang w:val="fr-FR"/>
        </w:rPr>
        <w:object w:dxaOrig="2520" w:dyaOrig="380" w14:anchorId="29D763C8">
          <v:shape id="_x0000_i1701" type="#_x0000_t75" style="width:126pt;height:18pt" o:ole="">
            <v:imagedata r:id="rId734" o:title=""/>
          </v:shape>
          <o:OLEObject Type="Embed" ProgID="Equation.DSMT4" ShapeID="_x0000_i1701" DrawAspect="Content" ObjectID="_1687485080" r:id="rId735"/>
        </w:object>
      </w:r>
      <w:r w:rsidRPr="00E14327">
        <w:rPr>
          <w:rFonts w:ascii="Chu Van An" w:hAnsi="Chu Van An" w:cs="Chu Van An"/>
          <w:szCs w:val="24"/>
          <w:lang w:val="fr-FR"/>
        </w:rPr>
        <w:t xml:space="preserve"> là</w:t>
      </w:r>
    </w:p>
    <w:p w14:paraId="273ECC64" w14:textId="77777777" w:rsidR="00A80FEB" w:rsidRPr="00E14327" w:rsidRDefault="00A80FEB" w:rsidP="00A80FEB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sz w:val="24"/>
          <w:szCs w:val="24"/>
          <w:lang w:val="fr-FR"/>
        </w:rPr>
      </w:pPr>
      <w:r w:rsidRPr="00E14327">
        <w:rPr>
          <w:rFonts w:ascii="MS Gothic" w:eastAsia="MS Gothic" w:hAnsi="MS Gothic" w:cs="MS Gothic" w:hint="eastAsia"/>
          <w:b/>
          <w:color w:val="0000FF"/>
          <w:sz w:val="24"/>
          <w:szCs w:val="24"/>
          <w:lang w:val="fr-FR"/>
        </w:rPr>
        <w:t>Ⓐ</w:t>
      </w:r>
      <w:r w:rsidRPr="00E14327">
        <w:rPr>
          <w:rFonts w:ascii="Chu Van An" w:eastAsia="MS PMincho" w:hAnsi="Chu Van An" w:cs="Chu Van An"/>
          <w:b/>
          <w:color w:val="0000FF"/>
          <w:sz w:val="24"/>
          <w:szCs w:val="24"/>
          <w:lang w:val="fr-FR"/>
        </w:rPr>
        <w:t>.</w:t>
      </w:r>
      <w:r w:rsidRPr="00E14327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 </w:t>
      </w:r>
      <w:r w:rsidRPr="00E14327">
        <w:rPr>
          <w:rFonts w:ascii="Chu Van An" w:hAnsi="Chu Van An" w:cs="Chu Van An"/>
          <w:b/>
          <w:color w:val="0000FF"/>
          <w:position w:val="-6"/>
          <w:sz w:val="24"/>
          <w:szCs w:val="24"/>
          <w:lang w:val="fr-FR"/>
        </w:rPr>
        <w:object w:dxaOrig="260" w:dyaOrig="320" w14:anchorId="471BCAC5">
          <v:shape id="_x0000_i1702" type="#_x0000_t75" style="width:12.75pt;height:16.5pt" o:ole="">
            <v:imagedata r:id="rId736" o:title=""/>
          </v:shape>
          <o:OLEObject Type="Embed" ProgID="Equation.DSMT4" ShapeID="_x0000_i1702" DrawAspect="Content" ObjectID="_1687485081" r:id="rId737"/>
        </w:object>
      </w:r>
      <w:r w:rsidRPr="00E14327">
        <w:rPr>
          <w:rFonts w:ascii="Chu Van An" w:hAnsi="Chu Van An" w:cs="Chu Van An"/>
          <w:sz w:val="24"/>
          <w:szCs w:val="24"/>
          <w:lang w:val="fr-FR"/>
        </w:rPr>
        <w:t>.</w:t>
      </w:r>
      <w:r w:rsidRPr="00E14327">
        <w:rPr>
          <w:rFonts w:ascii="Chu Van An" w:hAnsi="Chu Van An" w:cs="Chu Van An"/>
          <w:sz w:val="24"/>
          <w:szCs w:val="24"/>
          <w:lang w:val="fr-FR"/>
        </w:rPr>
        <w:tab/>
      </w:r>
      <w:r w:rsidRPr="00E14327">
        <w:rPr>
          <w:rFonts w:ascii="MS Gothic" w:eastAsia="MS Gothic" w:hAnsi="MS Gothic" w:cs="MS Gothic" w:hint="eastAsia"/>
          <w:b/>
          <w:color w:val="0000FF"/>
          <w:sz w:val="24"/>
          <w:szCs w:val="24"/>
          <w:u w:val="single"/>
          <w:lang w:val="fr-FR"/>
        </w:rPr>
        <w:t>Ⓑ</w:t>
      </w:r>
      <w:r w:rsidRPr="00E14327">
        <w:rPr>
          <w:rFonts w:ascii="Chu Van An" w:eastAsia="MS PMincho" w:hAnsi="Chu Van An" w:cs="Chu Van An"/>
          <w:b/>
          <w:color w:val="0000FF"/>
          <w:sz w:val="24"/>
          <w:szCs w:val="24"/>
          <w:u w:val="single"/>
          <w:lang w:val="fr-FR"/>
        </w:rPr>
        <w:t>.</w:t>
      </w:r>
      <w:r w:rsidRPr="00E14327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 </w:t>
      </w:r>
      <w:r w:rsidRPr="00E14327">
        <w:rPr>
          <w:rFonts w:ascii="Chu Van An" w:hAnsi="Chu Van An" w:cs="Chu Van An"/>
          <w:b/>
          <w:color w:val="0000FF"/>
          <w:position w:val="-4"/>
          <w:sz w:val="24"/>
          <w:szCs w:val="24"/>
          <w:lang w:val="fr-FR"/>
        </w:rPr>
        <w:object w:dxaOrig="280" w:dyaOrig="300" w14:anchorId="103EBC9D">
          <v:shape id="_x0000_i1703" type="#_x0000_t75" style="width:14.25pt;height:15pt" o:ole="">
            <v:imagedata r:id="rId738" o:title=""/>
          </v:shape>
          <o:OLEObject Type="Embed" ProgID="Equation.DSMT4" ShapeID="_x0000_i1703" DrawAspect="Content" ObjectID="_1687485082" r:id="rId739"/>
        </w:object>
      </w:r>
      <w:r w:rsidRPr="00E14327">
        <w:rPr>
          <w:rFonts w:ascii="Chu Van An" w:hAnsi="Chu Van An" w:cs="Chu Van An"/>
          <w:sz w:val="24"/>
          <w:szCs w:val="24"/>
          <w:lang w:val="fr-FR"/>
        </w:rPr>
        <w:t>.</w:t>
      </w:r>
      <w:r w:rsidRPr="00E14327">
        <w:rPr>
          <w:rFonts w:ascii="Chu Van An" w:hAnsi="Chu Van An" w:cs="Chu Van An"/>
          <w:sz w:val="24"/>
          <w:szCs w:val="24"/>
          <w:lang w:val="fr-FR"/>
        </w:rPr>
        <w:tab/>
      </w:r>
      <w:r w:rsidRPr="00E14327">
        <w:rPr>
          <w:rFonts w:ascii="MS Gothic" w:eastAsia="MS Gothic" w:hAnsi="MS Gothic" w:cs="MS Gothic" w:hint="eastAsia"/>
          <w:b/>
          <w:color w:val="0000FF"/>
          <w:sz w:val="24"/>
          <w:szCs w:val="24"/>
          <w:lang w:val="fr-FR"/>
        </w:rPr>
        <w:t>Ⓒ</w:t>
      </w:r>
      <w:r w:rsidRPr="00E14327">
        <w:rPr>
          <w:rFonts w:ascii="Chu Van An" w:eastAsia="MS PMincho" w:hAnsi="Chu Van An" w:cs="Chu Van An"/>
          <w:b/>
          <w:color w:val="0000FF"/>
          <w:sz w:val="24"/>
          <w:szCs w:val="24"/>
          <w:lang w:val="fr-FR"/>
        </w:rPr>
        <w:t>.</w:t>
      </w:r>
      <w:r w:rsidRPr="00E14327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 </w:t>
      </w:r>
      <w:r w:rsidRPr="00E14327">
        <w:rPr>
          <w:rFonts w:ascii="Chu Van An" w:hAnsi="Chu Van An" w:cs="Chu Van An"/>
          <w:b/>
          <w:color w:val="0000FF"/>
          <w:position w:val="-4"/>
          <w:sz w:val="24"/>
          <w:szCs w:val="24"/>
          <w:lang w:val="fr-FR"/>
        </w:rPr>
        <w:object w:dxaOrig="140" w:dyaOrig="260" w14:anchorId="51D68CBB">
          <v:shape id="_x0000_i1704" type="#_x0000_t75" style="width:6.75pt;height:12.75pt" o:ole="">
            <v:imagedata r:id="rId740" o:title=""/>
          </v:shape>
          <o:OLEObject Type="Embed" ProgID="Equation.DSMT4" ShapeID="_x0000_i1704" DrawAspect="Content" ObjectID="_1687485083" r:id="rId741"/>
        </w:object>
      </w:r>
      <w:r w:rsidRPr="00E14327">
        <w:rPr>
          <w:rFonts w:ascii="Chu Van An" w:hAnsi="Chu Van An" w:cs="Chu Van An"/>
          <w:sz w:val="24"/>
          <w:szCs w:val="24"/>
          <w:lang w:val="fr-FR"/>
        </w:rPr>
        <w:t>.</w:t>
      </w:r>
      <w:r w:rsidRPr="00E14327">
        <w:rPr>
          <w:rFonts w:ascii="Chu Van An" w:hAnsi="Chu Van An" w:cs="Chu Van An"/>
          <w:sz w:val="24"/>
          <w:szCs w:val="24"/>
          <w:lang w:val="fr-FR"/>
        </w:rPr>
        <w:tab/>
      </w:r>
      <w:r w:rsidRPr="00E14327">
        <w:rPr>
          <w:rFonts w:ascii="MS Gothic" w:eastAsia="MS Gothic" w:hAnsi="MS Gothic" w:cs="MS Gothic" w:hint="eastAsia"/>
          <w:b/>
          <w:color w:val="0000FF"/>
          <w:sz w:val="24"/>
          <w:szCs w:val="24"/>
          <w:lang w:val="fr-FR"/>
        </w:rPr>
        <w:t>Ⓓ</w:t>
      </w:r>
      <w:r w:rsidRPr="00E14327">
        <w:rPr>
          <w:rFonts w:ascii="Chu Van An" w:eastAsia="MS PMincho" w:hAnsi="Chu Van An" w:cs="Chu Van An"/>
          <w:b/>
          <w:color w:val="0000FF"/>
          <w:sz w:val="24"/>
          <w:szCs w:val="24"/>
          <w:lang w:val="fr-FR"/>
        </w:rPr>
        <w:t>.</w:t>
      </w:r>
      <w:r w:rsidRPr="00E14327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 </w:t>
      </w:r>
      <w:r w:rsidRPr="00E14327">
        <w:rPr>
          <w:rFonts w:ascii="Chu Van An" w:hAnsi="Chu Van An" w:cs="Chu Van An"/>
          <w:b/>
          <w:color w:val="0000FF"/>
          <w:position w:val="-6"/>
          <w:sz w:val="24"/>
          <w:szCs w:val="24"/>
          <w:lang w:val="fr-FR"/>
        </w:rPr>
        <w:object w:dxaOrig="200" w:dyaOrig="280" w14:anchorId="2EE1B687">
          <v:shape id="_x0000_i1705" type="#_x0000_t75" style="width:9.75pt;height:14.25pt" o:ole="">
            <v:imagedata r:id="rId742" o:title=""/>
          </v:shape>
          <o:OLEObject Type="Embed" ProgID="Equation.DSMT4" ShapeID="_x0000_i1705" DrawAspect="Content" ObjectID="_1687485084" r:id="rId743"/>
        </w:object>
      </w:r>
      <w:r w:rsidRPr="00E14327">
        <w:rPr>
          <w:rFonts w:ascii="Chu Van An" w:hAnsi="Chu Van An" w:cs="Chu Van An"/>
          <w:sz w:val="24"/>
          <w:szCs w:val="24"/>
          <w:lang w:val="fr-FR"/>
        </w:rPr>
        <w:t>.</w:t>
      </w:r>
    </w:p>
    <w:p w14:paraId="2F33E08F" w14:textId="6CE2FF70" w:rsidR="00A80FEB" w:rsidRPr="00E14327" w:rsidRDefault="00E14327" w:rsidP="00A80FEB">
      <w:pPr>
        <w:spacing w:line="240" w:lineRule="auto"/>
        <w:ind w:left="992"/>
        <w:jc w:val="center"/>
        <w:rPr>
          <w:rFonts w:ascii="Chu Van An" w:hAnsi="Chu Van An" w:cs="Chu Van An"/>
          <w:b/>
          <w:color w:val="0000CC"/>
          <w:sz w:val="24"/>
          <w:szCs w:val="24"/>
        </w:rPr>
      </w:pPr>
      <w:r w:rsidRPr="00E14327">
        <w:rPr>
          <w:rFonts w:ascii="Chu Van An" w:eastAsia="MS PMincho" w:hAnsi="Chu Van An" w:cs="Chu Van An"/>
          <w:b/>
          <w:color w:val="0000FF"/>
          <w:sz w:val="24"/>
          <w:szCs w:val="24"/>
        </w:rPr>
        <w:t>Lời giải</w:t>
      </w:r>
    </w:p>
    <w:p w14:paraId="743AABAF" w14:textId="77777777" w:rsidR="00A80FEB" w:rsidRPr="00E14327" w:rsidRDefault="00A80FEB" w:rsidP="00A80FEB">
      <w:pPr>
        <w:spacing w:line="240" w:lineRule="auto"/>
        <w:ind w:left="992"/>
        <w:rPr>
          <w:rFonts w:ascii="Chu Van An" w:hAnsi="Chu Van An" w:cs="Chu Van An"/>
          <w:sz w:val="24"/>
          <w:szCs w:val="24"/>
        </w:rPr>
      </w:pPr>
      <w:r w:rsidRPr="00E14327">
        <w:rPr>
          <w:rFonts w:ascii="Chu Van An" w:hAnsi="Chu Van An" w:cs="Chu Van An"/>
          <w:sz w:val="24"/>
          <w:szCs w:val="24"/>
        </w:rPr>
        <w:lastRenderedPageBreak/>
        <w:t xml:space="preserve">Xét: </w:t>
      </w:r>
      <w:r w:rsidRPr="00E14327">
        <w:rPr>
          <w:rFonts w:ascii="Chu Van An" w:hAnsi="Chu Van An" w:cs="Chu Van An"/>
          <w:position w:val="-14"/>
          <w:sz w:val="24"/>
          <w:szCs w:val="24"/>
        </w:rPr>
        <w:object w:dxaOrig="4200" w:dyaOrig="440" w14:anchorId="242435A8">
          <v:shape id="_x0000_i1706" type="#_x0000_t75" style="width:210.75pt;height:21.75pt" o:ole="">
            <v:imagedata r:id="rId744" o:title=""/>
          </v:shape>
          <o:OLEObject Type="Embed" ProgID="Equation.DSMT4" ShapeID="_x0000_i1706" DrawAspect="Content" ObjectID="_1687485085" r:id="rId745"/>
        </w:object>
      </w:r>
      <w:r w:rsidRPr="00E14327">
        <w:rPr>
          <w:rFonts w:ascii="Chu Van An" w:hAnsi="Chu Van An" w:cs="Chu Van An"/>
          <w:sz w:val="24"/>
          <w:szCs w:val="24"/>
        </w:rPr>
        <w:t>.</w:t>
      </w:r>
    </w:p>
    <w:p w14:paraId="09D93B55" w14:textId="77777777" w:rsidR="00A80FEB" w:rsidRPr="00E14327" w:rsidRDefault="00A80FEB" w:rsidP="00A80FEB">
      <w:pPr>
        <w:spacing w:line="240" w:lineRule="auto"/>
        <w:ind w:left="992"/>
        <w:rPr>
          <w:rFonts w:ascii="Chu Van An" w:hAnsi="Chu Van An" w:cs="Chu Van An"/>
          <w:sz w:val="24"/>
          <w:szCs w:val="24"/>
          <w:lang w:val="fr-FR"/>
        </w:rPr>
      </w:pPr>
      <w:r w:rsidRPr="00E14327">
        <w:rPr>
          <w:rFonts w:ascii="Chu Van An" w:hAnsi="Chu Van An" w:cs="Chu Van An"/>
          <w:sz w:val="24"/>
          <w:szCs w:val="24"/>
        </w:rPr>
        <w:t xml:space="preserve">Chọn </w:t>
      </w:r>
      <w:r w:rsidRPr="00E14327">
        <w:rPr>
          <w:rFonts w:ascii="Chu Van An" w:hAnsi="Chu Van An" w:cs="Chu Van An"/>
          <w:position w:val="-6"/>
          <w:sz w:val="24"/>
          <w:szCs w:val="24"/>
        </w:rPr>
        <w:object w:dxaOrig="520" w:dyaOrig="280" w14:anchorId="1C2B34FE">
          <v:shape id="_x0000_i1707" type="#_x0000_t75" style="width:25.5pt;height:14.25pt" o:ole="">
            <v:imagedata r:id="rId746" o:title=""/>
          </v:shape>
          <o:OLEObject Type="Embed" ProgID="Equation.DSMT4" ShapeID="_x0000_i1707" DrawAspect="Content" ObjectID="_1687485086" r:id="rId747"/>
        </w:object>
      </w:r>
      <w:r w:rsidRPr="00E14327">
        <w:rPr>
          <w:rFonts w:ascii="Chu Van An" w:hAnsi="Chu Van An" w:cs="Chu Van An"/>
          <w:sz w:val="24"/>
          <w:szCs w:val="24"/>
        </w:rPr>
        <w:t xml:space="preserve"> ta được: </w:t>
      </w:r>
      <w:r w:rsidRPr="00E14327">
        <w:rPr>
          <w:rFonts w:ascii="Chu Van An" w:hAnsi="Chu Van An" w:cs="Chu Van An"/>
          <w:position w:val="-12"/>
          <w:sz w:val="24"/>
          <w:szCs w:val="24"/>
        </w:rPr>
        <w:object w:dxaOrig="2600" w:dyaOrig="380" w14:anchorId="409CA846">
          <v:shape id="_x0000_i1708" type="#_x0000_t75" style="width:129.75pt;height:18pt" o:ole="">
            <v:imagedata r:id="rId748" o:title=""/>
          </v:shape>
          <o:OLEObject Type="Embed" ProgID="Equation.DSMT4" ShapeID="_x0000_i1708" DrawAspect="Content" ObjectID="_1687485087" r:id="rId749"/>
        </w:object>
      </w:r>
      <w:r w:rsidRPr="00E14327">
        <w:rPr>
          <w:rFonts w:ascii="Chu Van An" w:hAnsi="Chu Van An" w:cs="Chu Van An"/>
          <w:sz w:val="24"/>
          <w:szCs w:val="24"/>
          <w:lang w:val="fr-FR"/>
        </w:rPr>
        <w:t>.</w:t>
      </w:r>
    </w:p>
    <w:p w14:paraId="6DC5EEF0" w14:textId="77777777" w:rsidR="00A80FEB" w:rsidRPr="00E14327" w:rsidRDefault="00A80FEB" w:rsidP="00A80FEB">
      <w:pPr>
        <w:spacing w:line="240" w:lineRule="auto"/>
        <w:ind w:left="992"/>
        <w:rPr>
          <w:rFonts w:ascii="Chu Van An" w:hAnsi="Chu Van An" w:cs="Chu Van An"/>
          <w:sz w:val="24"/>
          <w:szCs w:val="24"/>
          <w:lang w:val="fr-FR"/>
        </w:rPr>
      </w:pPr>
      <w:r w:rsidRPr="00E14327">
        <w:rPr>
          <w:rFonts w:ascii="Chu Van An" w:hAnsi="Chu Van An" w:cs="Chu Van An"/>
          <w:sz w:val="24"/>
          <w:szCs w:val="24"/>
          <w:lang w:val="fr-FR"/>
        </w:rPr>
        <w:t xml:space="preserve">Vậy </w:t>
      </w:r>
      <w:r w:rsidRPr="00E14327">
        <w:rPr>
          <w:rFonts w:ascii="Chu Van An" w:hAnsi="Chu Van An" w:cs="Chu Van An"/>
          <w:position w:val="-6"/>
          <w:sz w:val="24"/>
          <w:szCs w:val="24"/>
          <w:lang w:val="fr-FR"/>
        </w:rPr>
        <w:object w:dxaOrig="660" w:dyaOrig="320" w14:anchorId="54F06184">
          <v:shape id="_x0000_i1709" type="#_x0000_t75" style="width:32.25pt;height:16.5pt" o:ole="">
            <v:imagedata r:id="rId750" o:title=""/>
          </v:shape>
          <o:OLEObject Type="Embed" ProgID="Equation.DSMT4" ShapeID="_x0000_i1709" DrawAspect="Content" ObjectID="_1687485088" r:id="rId751"/>
        </w:object>
      </w:r>
      <w:r w:rsidRPr="00E14327">
        <w:rPr>
          <w:rFonts w:ascii="Chu Van An" w:hAnsi="Chu Van An" w:cs="Chu Van An"/>
          <w:sz w:val="24"/>
          <w:szCs w:val="24"/>
          <w:lang w:val="fr-FR"/>
        </w:rPr>
        <w:t>.</w:t>
      </w:r>
    </w:p>
    <w:p w14:paraId="5D6C5CD4" w14:textId="77777777" w:rsidR="00A80FEB" w:rsidRPr="00E14327" w:rsidRDefault="00A80FEB" w:rsidP="00673A40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 w:line="240" w:lineRule="auto"/>
        <w:contextualSpacing w:val="0"/>
        <w:jc w:val="both"/>
        <w:rPr>
          <w:rFonts w:ascii="Chu Van An" w:eastAsia="Calibri" w:hAnsi="Chu Van An" w:cs="Chu Van An"/>
          <w:szCs w:val="24"/>
        </w:rPr>
      </w:pPr>
      <w:r w:rsidRPr="00E14327">
        <w:rPr>
          <w:rFonts w:ascii="Chu Van An" w:eastAsia="Calibri" w:hAnsi="Chu Van An" w:cs="Chu Van An"/>
          <w:szCs w:val="24"/>
        </w:rPr>
        <w:t xml:space="preserve">Cho </w:t>
      </w:r>
      <w:r w:rsidRPr="00E14327">
        <w:rPr>
          <w:rFonts w:ascii="Chu Van An" w:hAnsi="Chu Van An" w:cs="Chu Van An"/>
          <w:position w:val="-12"/>
          <w:szCs w:val="24"/>
        </w:rPr>
        <w:object w:dxaOrig="2700" w:dyaOrig="375" w14:anchorId="24D9E7DC">
          <v:shape id="_x0000_i1710" type="#_x0000_t75" style="width:134.25pt;height:18pt" o:ole="">
            <v:imagedata r:id="rId752" o:title=""/>
          </v:shape>
          <o:OLEObject Type="Embed" ProgID="Equation.DSMT4" ShapeID="_x0000_i1710" DrawAspect="Content" ObjectID="_1687485089" r:id="rId753"/>
        </w:object>
      </w:r>
      <w:r w:rsidRPr="00E14327">
        <w:rPr>
          <w:rFonts w:ascii="Chu Van An" w:eastAsia="Calibri" w:hAnsi="Chu Van An" w:cs="Chu Van An"/>
          <w:szCs w:val="24"/>
        </w:rPr>
        <w:t xml:space="preserve">. Tính </w:t>
      </w:r>
      <w:r w:rsidRPr="00E14327">
        <w:rPr>
          <w:rFonts w:ascii="Chu Van An" w:hAnsi="Chu Van An" w:cs="Chu Van An"/>
          <w:position w:val="-6"/>
          <w:szCs w:val="24"/>
        </w:rPr>
        <w:object w:dxaOrig="225" w:dyaOrig="285" w14:anchorId="56A0B3C5">
          <v:shape id="_x0000_i1711" type="#_x0000_t75" style="width:10.5pt;height:14.25pt" o:ole="">
            <v:imagedata r:id="rId754" o:title=""/>
          </v:shape>
          <o:OLEObject Type="Embed" ProgID="Equation.DSMT4" ShapeID="_x0000_i1711" DrawAspect="Content" ObjectID="_1687485090" r:id="rId755"/>
        </w:object>
      </w:r>
      <w:r w:rsidRPr="00E14327">
        <w:rPr>
          <w:rFonts w:ascii="Chu Van An" w:eastAsia="Calibri" w:hAnsi="Chu Van An" w:cs="Chu Van An"/>
          <w:szCs w:val="24"/>
        </w:rPr>
        <w:t>.</w:t>
      </w:r>
    </w:p>
    <w:p w14:paraId="213223BC" w14:textId="77777777" w:rsidR="00A80FEB" w:rsidRPr="00E14327" w:rsidRDefault="00A80FEB" w:rsidP="00A80FEB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eastAsia="Calibri" w:hAnsi="Chu Van An" w:cs="Chu Van An"/>
          <w:sz w:val="24"/>
          <w:szCs w:val="24"/>
        </w:rPr>
      </w:pPr>
      <w:r w:rsidRPr="00E14327">
        <w:rPr>
          <w:rFonts w:ascii="MS Gothic" w:eastAsia="MS Gothic" w:hAnsi="MS Gothic" w:cs="MS Gothic" w:hint="eastAsia"/>
          <w:b/>
          <w:color w:val="0000FF"/>
          <w:sz w:val="24"/>
          <w:szCs w:val="24"/>
          <w:u w:val="single"/>
        </w:rPr>
        <w:t>Ⓐ</w:t>
      </w:r>
      <w:r w:rsidRPr="00E14327">
        <w:rPr>
          <w:rFonts w:ascii="Chu Van An" w:eastAsia="MS PMincho" w:hAnsi="Chu Van An" w:cs="Chu Van An"/>
          <w:b/>
          <w:color w:val="0000FF"/>
          <w:sz w:val="24"/>
          <w:szCs w:val="24"/>
          <w:u w:val="single"/>
        </w:rPr>
        <w:t>.</w:t>
      </w:r>
      <w:r w:rsidRPr="00E14327">
        <w:rPr>
          <w:rFonts w:ascii="Chu Van An" w:eastAsia="Calibri" w:hAnsi="Chu Van An" w:cs="Chu Van An"/>
          <w:b/>
          <w:color w:val="0000FF"/>
          <w:sz w:val="24"/>
          <w:szCs w:val="24"/>
        </w:rPr>
        <w:t xml:space="preserve"> </w:t>
      </w:r>
      <w:r w:rsidRPr="00E14327">
        <w:rPr>
          <w:rFonts w:ascii="Chu Van An" w:eastAsia="Calibri" w:hAnsi="Chu Van An" w:cs="Chu Van An"/>
          <w:position w:val="-6"/>
          <w:sz w:val="24"/>
          <w:szCs w:val="24"/>
        </w:rPr>
        <w:object w:dxaOrig="720" w:dyaOrig="315" w14:anchorId="6E1D6607">
          <v:shape id="_x0000_i1712" type="#_x0000_t75" style="width:36pt;height:16.5pt" o:ole="">
            <v:imagedata r:id="rId756" o:title=""/>
          </v:shape>
          <o:OLEObject Type="Embed" ProgID="Equation.DSMT4" ShapeID="_x0000_i1712" DrawAspect="Content" ObjectID="_1687485091" r:id="rId757"/>
        </w:object>
      </w:r>
      <w:r w:rsidRPr="00E14327">
        <w:rPr>
          <w:rFonts w:ascii="Chu Van An" w:eastAsia="Calibri" w:hAnsi="Chu Van An" w:cs="Chu Van An"/>
          <w:sz w:val="24"/>
          <w:szCs w:val="24"/>
        </w:rPr>
        <w:t>.</w:t>
      </w:r>
      <w:r w:rsidRPr="00E14327">
        <w:rPr>
          <w:rFonts w:ascii="Chu Van An" w:eastAsia="Calibri" w:hAnsi="Chu Van An" w:cs="Chu Van An"/>
          <w:sz w:val="24"/>
          <w:szCs w:val="24"/>
        </w:rPr>
        <w:tab/>
      </w:r>
      <w:r w:rsidRPr="00E14327">
        <w:rPr>
          <w:rFonts w:ascii="MS Gothic" w:eastAsia="MS Gothic" w:hAnsi="MS Gothic" w:cs="MS Gothic" w:hint="eastAsia"/>
          <w:b/>
          <w:color w:val="0000FF"/>
          <w:sz w:val="24"/>
          <w:szCs w:val="24"/>
        </w:rPr>
        <w:t>Ⓑ</w:t>
      </w:r>
      <w:r w:rsidRPr="00E14327">
        <w:rPr>
          <w:rFonts w:ascii="Chu Van An" w:eastAsia="MS PMincho" w:hAnsi="Chu Van An" w:cs="Chu Van An"/>
          <w:b/>
          <w:color w:val="0000FF"/>
          <w:sz w:val="24"/>
          <w:szCs w:val="24"/>
        </w:rPr>
        <w:t>.</w:t>
      </w:r>
      <w:r w:rsidRPr="00E14327">
        <w:rPr>
          <w:rFonts w:ascii="Chu Van An" w:eastAsia="Calibri" w:hAnsi="Chu Van An" w:cs="Chu Van An"/>
          <w:b/>
          <w:color w:val="0000FF"/>
          <w:sz w:val="24"/>
          <w:szCs w:val="24"/>
        </w:rPr>
        <w:t xml:space="preserve"> </w:t>
      </w:r>
      <w:r w:rsidRPr="00E14327">
        <w:rPr>
          <w:rFonts w:ascii="Chu Van An" w:eastAsia="Calibri" w:hAnsi="Chu Van An" w:cs="Chu Van An"/>
          <w:position w:val="-6"/>
          <w:sz w:val="24"/>
          <w:szCs w:val="24"/>
        </w:rPr>
        <w:object w:dxaOrig="720" w:dyaOrig="315" w14:anchorId="78E01619">
          <v:shape id="_x0000_i1713" type="#_x0000_t75" style="width:36pt;height:16.5pt" o:ole="">
            <v:imagedata r:id="rId758" o:title=""/>
          </v:shape>
          <o:OLEObject Type="Embed" ProgID="Equation.DSMT4" ShapeID="_x0000_i1713" DrawAspect="Content" ObjectID="_1687485092" r:id="rId759"/>
        </w:object>
      </w:r>
      <w:r w:rsidRPr="00E14327">
        <w:rPr>
          <w:rFonts w:ascii="Chu Van An" w:eastAsia="Calibri" w:hAnsi="Chu Van An" w:cs="Chu Van An"/>
          <w:sz w:val="24"/>
          <w:szCs w:val="24"/>
        </w:rPr>
        <w:t>.</w:t>
      </w:r>
      <w:r w:rsidRPr="00E14327">
        <w:rPr>
          <w:rFonts w:ascii="Chu Van An" w:eastAsia="Calibri" w:hAnsi="Chu Van An" w:cs="Chu Van An"/>
          <w:sz w:val="24"/>
          <w:szCs w:val="24"/>
        </w:rPr>
        <w:tab/>
      </w:r>
      <w:r w:rsidRPr="00E14327">
        <w:rPr>
          <w:rFonts w:ascii="MS Gothic" w:eastAsia="MS Gothic" w:hAnsi="MS Gothic" w:cs="MS Gothic" w:hint="eastAsia"/>
          <w:b/>
          <w:color w:val="0000FF"/>
          <w:sz w:val="24"/>
          <w:szCs w:val="24"/>
        </w:rPr>
        <w:t>Ⓒ</w:t>
      </w:r>
      <w:r w:rsidRPr="00E14327">
        <w:rPr>
          <w:rFonts w:ascii="Chu Van An" w:eastAsia="MS PMincho" w:hAnsi="Chu Van An" w:cs="Chu Van An"/>
          <w:b/>
          <w:color w:val="0000FF"/>
          <w:sz w:val="24"/>
          <w:szCs w:val="24"/>
        </w:rPr>
        <w:t>.</w:t>
      </w:r>
      <w:r w:rsidRPr="00E14327">
        <w:rPr>
          <w:rFonts w:ascii="Chu Van An" w:eastAsia="Calibri" w:hAnsi="Chu Van An" w:cs="Chu Van An"/>
          <w:b/>
          <w:color w:val="0000FF"/>
          <w:sz w:val="24"/>
          <w:szCs w:val="24"/>
        </w:rPr>
        <w:t xml:space="preserve"> </w:t>
      </w:r>
      <w:r w:rsidRPr="00E14327">
        <w:rPr>
          <w:rFonts w:ascii="Chu Van An" w:eastAsia="Calibri" w:hAnsi="Chu Van An" w:cs="Chu Van An"/>
          <w:position w:val="-6"/>
          <w:sz w:val="24"/>
          <w:szCs w:val="24"/>
        </w:rPr>
        <w:object w:dxaOrig="720" w:dyaOrig="315" w14:anchorId="47BCAB27">
          <v:shape id="_x0000_i1714" type="#_x0000_t75" style="width:36pt;height:16.5pt" o:ole="">
            <v:imagedata r:id="rId760" o:title=""/>
          </v:shape>
          <o:OLEObject Type="Embed" ProgID="Equation.DSMT4" ShapeID="_x0000_i1714" DrawAspect="Content" ObjectID="_1687485093" r:id="rId761"/>
        </w:object>
      </w:r>
      <w:r w:rsidRPr="00E14327">
        <w:rPr>
          <w:rFonts w:ascii="Chu Van An" w:eastAsia="Calibri" w:hAnsi="Chu Van An" w:cs="Chu Van An"/>
          <w:sz w:val="24"/>
          <w:szCs w:val="24"/>
        </w:rPr>
        <w:t>.</w:t>
      </w:r>
      <w:r w:rsidRPr="00E14327">
        <w:rPr>
          <w:rFonts w:ascii="Chu Van An" w:eastAsia="Calibri" w:hAnsi="Chu Van An" w:cs="Chu Van An"/>
          <w:sz w:val="24"/>
          <w:szCs w:val="24"/>
        </w:rPr>
        <w:tab/>
      </w:r>
      <w:r w:rsidRPr="00E14327">
        <w:rPr>
          <w:rFonts w:ascii="MS Gothic" w:eastAsia="MS Gothic" w:hAnsi="MS Gothic" w:cs="MS Gothic" w:hint="eastAsia"/>
          <w:b/>
          <w:color w:val="0000FF"/>
          <w:sz w:val="24"/>
          <w:szCs w:val="24"/>
        </w:rPr>
        <w:t>Ⓓ</w:t>
      </w:r>
      <w:r w:rsidRPr="00E14327">
        <w:rPr>
          <w:rFonts w:ascii="Chu Van An" w:eastAsia="MS PMincho" w:hAnsi="Chu Van An" w:cs="Chu Van An"/>
          <w:b/>
          <w:color w:val="0000FF"/>
          <w:sz w:val="24"/>
          <w:szCs w:val="24"/>
        </w:rPr>
        <w:t>.</w:t>
      </w:r>
      <w:r w:rsidRPr="00E14327">
        <w:rPr>
          <w:rFonts w:ascii="Chu Van An" w:eastAsia="Calibri" w:hAnsi="Chu Van An" w:cs="Chu Van An"/>
          <w:b/>
          <w:color w:val="0000FF"/>
          <w:sz w:val="24"/>
          <w:szCs w:val="24"/>
        </w:rPr>
        <w:t xml:space="preserve"> </w:t>
      </w:r>
      <w:r w:rsidRPr="00E14327">
        <w:rPr>
          <w:rFonts w:ascii="Chu Van An" w:eastAsia="Calibri" w:hAnsi="Chu Van An" w:cs="Chu Van An"/>
          <w:position w:val="-6"/>
          <w:sz w:val="24"/>
          <w:szCs w:val="24"/>
        </w:rPr>
        <w:object w:dxaOrig="720" w:dyaOrig="315" w14:anchorId="2BFECA91">
          <v:shape id="_x0000_i1715" type="#_x0000_t75" style="width:36pt;height:16.5pt" o:ole="">
            <v:imagedata r:id="rId762" o:title=""/>
          </v:shape>
          <o:OLEObject Type="Embed" ProgID="Equation.DSMT4" ShapeID="_x0000_i1715" DrawAspect="Content" ObjectID="_1687485094" r:id="rId763"/>
        </w:object>
      </w:r>
      <w:r w:rsidRPr="00E14327">
        <w:rPr>
          <w:rFonts w:ascii="Chu Van An" w:eastAsia="Calibri" w:hAnsi="Chu Van An" w:cs="Chu Van An"/>
          <w:sz w:val="24"/>
          <w:szCs w:val="24"/>
        </w:rPr>
        <w:t>.</w:t>
      </w:r>
    </w:p>
    <w:p w14:paraId="1B919A4C" w14:textId="36281BD6" w:rsidR="00A80FEB" w:rsidRPr="00E14327" w:rsidRDefault="00E14327" w:rsidP="00A80FEB">
      <w:pPr>
        <w:spacing w:line="240" w:lineRule="auto"/>
        <w:ind w:left="992"/>
        <w:jc w:val="center"/>
        <w:rPr>
          <w:rFonts w:ascii="Chu Van An" w:eastAsia="Calibri" w:hAnsi="Chu Van An" w:cs="Chu Van An"/>
          <w:b/>
          <w:iCs/>
          <w:color w:val="0000FF"/>
          <w:sz w:val="24"/>
          <w:szCs w:val="24"/>
        </w:rPr>
      </w:pPr>
      <w:r w:rsidRPr="00E14327">
        <w:rPr>
          <w:rFonts w:ascii="Chu Van An" w:eastAsia="MS PMincho" w:hAnsi="Chu Van An" w:cs="Chu Van An"/>
          <w:b/>
          <w:iCs/>
          <w:color w:val="0000FF"/>
          <w:sz w:val="24"/>
          <w:szCs w:val="24"/>
        </w:rPr>
        <w:t>Lời giải</w:t>
      </w:r>
    </w:p>
    <w:p w14:paraId="3BD91586" w14:textId="77777777" w:rsidR="00A80FEB" w:rsidRPr="00E14327" w:rsidRDefault="00A80FEB" w:rsidP="00A80FEB">
      <w:pPr>
        <w:spacing w:line="240" w:lineRule="auto"/>
        <w:ind w:left="992"/>
        <w:rPr>
          <w:rFonts w:ascii="Chu Van An" w:eastAsia="Calibri" w:hAnsi="Chu Van An" w:cs="Chu Van An"/>
          <w:sz w:val="24"/>
          <w:szCs w:val="24"/>
        </w:rPr>
      </w:pPr>
      <w:r w:rsidRPr="00E14327">
        <w:rPr>
          <w:rFonts w:ascii="Chu Van An" w:eastAsia="Calibri" w:hAnsi="Chu Van An" w:cs="Chu Van An"/>
          <w:sz w:val="24"/>
          <w:szCs w:val="24"/>
        </w:rPr>
        <w:t xml:space="preserve">Khai triển nhị thức </w:t>
      </w:r>
      <w:r w:rsidRPr="00E14327">
        <w:rPr>
          <w:rFonts w:ascii="Chu Van An" w:eastAsia="Calibri" w:hAnsi="Chu Van An" w:cs="Chu Van An"/>
          <w:position w:val="-14"/>
          <w:sz w:val="24"/>
          <w:szCs w:val="24"/>
        </w:rPr>
        <w:object w:dxaOrig="5745" w:dyaOrig="435" w14:anchorId="68ADD685">
          <v:shape id="_x0000_i1716" type="#_x0000_t75" style="width:287.25pt;height:21.75pt" o:ole="">
            <v:imagedata r:id="rId764" o:title=""/>
          </v:shape>
          <o:OLEObject Type="Embed" ProgID="Equation.DSMT4" ShapeID="_x0000_i1716" DrawAspect="Content" ObjectID="_1687485095" r:id="rId765"/>
        </w:object>
      </w:r>
    </w:p>
    <w:p w14:paraId="121B8D33" w14:textId="77777777" w:rsidR="00A80FEB" w:rsidRPr="00E14327" w:rsidRDefault="00A80FEB" w:rsidP="00A80FEB">
      <w:pPr>
        <w:spacing w:line="240" w:lineRule="auto"/>
        <w:ind w:left="992"/>
        <w:rPr>
          <w:rFonts w:ascii="Chu Van An" w:eastAsia="Calibri" w:hAnsi="Chu Van An" w:cs="Chu Van An"/>
          <w:sz w:val="24"/>
          <w:szCs w:val="24"/>
        </w:rPr>
      </w:pPr>
      <w:r w:rsidRPr="00E14327">
        <w:rPr>
          <w:rFonts w:ascii="Chu Van An" w:eastAsia="Calibri" w:hAnsi="Chu Van An" w:cs="Chu Van An"/>
          <w:sz w:val="24"/>
          <w:szCs w:val="24"/>
        </w:rPr>
        <w:t xml:space="preserve">Thay </w:t>
      </w:r>
      <w:r w:rsidRPr="00E14327">
        <w:rPr>
          <w:rFonts w:ascii="Chu Van An" w:eastAsia="Calibri" w:hAnsi="Chu Van An" w:cs="Chu Van An"/>
          <w:position w:val="-6"/>
          <w:sz w:val="24"/>
          <w:szCs w:val="24"/>
        </w:rPr>
        <w:object w:dxaOrig="525" w:dyaOrig="285" w14:anchorId="700B8ED8">
          <v:shape id="_x0000_i1717" type="#_x0000_t75" style="width:25.5pt;height:14.25pt" o:ole="">
            <v:imagedata r:id="rId766" o:title=""/>
          </v:shape>
          <o:OLEObject Type="Embed" ProgID="Equation.DSMT4" ShapeID="_x0000_i1717" DrawAspect="Content" ObjectID="_1687485096" r:id="rId767"/>
        </w:object>
      </w:r>
      <w:r w:rsidRPr="00E14327">
        <w:rPr>
          <w:rFonts w:ascii="Chu Van An" w:eastAsia="Calibri" w:hAnsi="Chu Van An" w:cs="Chu Van An"/>
          <w:sz w:val="24"/>
          <w:szCs w:val="24"/>
        </w:rPr>
        <w:t xml:space="preserve"> ta được: </w:t>
      </w:r>
      <w:r w:rsidRPr="00E14327">
        <w:rPr>
          <w:rFonts w:ascii="Chu Van An" w:eastAsia="Calibri" w:hAnsi="Chu Van An" w:cs="Chu Van An"/>
          <w:position w:val="-12"/>
          <w:sz w:val="24"/>
          <w:szCs w:val="24"/>
        </w:rPr>
        <w:object w:dxaOrig="4260" w:dyaOrig="375" w14:anchorId="0673EF35">
          <v:shape id="_x0000_i1718" type="#_x0000_t75" style="width:213pt;height:18pt" o:ole="">
            <v:imagedata r:id="rId768" o:title=""/>
          </v:shape>
          <o:OLEObject Type="Embed" ProgID="Equation.DSMT4" ShapeID="_x0000_i1718" DrawAspect="Content" ObjectID="_1687485097" r:id="rId769"/>
        </w:object>
      </w:r>
    </w:p>
    <w:p w14:paraId="460496FF" w14:textId="77777777" w:rsidR="00A80FEB" w:rsidRPr="00E14327" w:rsidRDefault="00A80FEB" w:rsidP="00A80FEB">
      <w:pPr>
        <w:spacing w:line="240" w:lineRule="auto"/>
        <w:ind w:left="992"/>
        <w:rPr>
          <w:rFonts w:ascii="Chu Van An" w:eastAsia="Calibri" w:hAnsi="Chu Van An" w:cs="Chu Van An"/>
          <w:sz w:val="24"/>
          <w:szCs w:val="24"/>
        </w:rPr>
      </w:pPr>
      <w:r w:rsidRPr="00E14327">
        <w:rPr>
          <w:rFonts w:ascii="Chu Van An" w:eastAsia="Calibri" w:hAnsi="Chu Van An" w:cs="Chu Van An"/>
          <w:sz w:val="24"/>
          <w:szCs w:val="24"/>
        </w:rPr>
        <w:t xml:space="preserve">Mà </w:t>
      </w:r>
      <w:r w:rsidRPr="00E14327">
        <w:rPr>
          <w:rFonts w:ascii="Chu Van An" w:eastAsia="Calibri" w:hAnsi="Chu Van An" w:cs="Chu Van An"/>
          <w:position w:val="-12"/>
          <w:sz w:val="24"/>
          <w:szCs w:val="24"/>
        </w:rPr>
        <w:object w:dxaOrig="5355" w:dyaOrig="375" w14:anchorId="28AC65C0">
          <v:shape id="_x0000_i1719" type="#_x0000_t75" style="width:267.75pt;height:18pt" o:ole="">
            <v:imagedata r:id="rId770" o:title=""/>
          </v:shape>
          <o:OLEObject Type="Embed" ProgID="Equation.DSMT4" ShapeID="_x0000_i1719" DrawAspect="Content" ObjectID="_1687485098" r:id="rId771"/>
        </w:object>
      </w:r>
    </w:p>
    <w:p w14:paraId="39219AB1" w14:textId="77777777" w:rsidR="00A80FEB" w:rsidRPr="00E14327" w:rsidRDefault="00A80FEB" w:rsidP="00A80FEB">
      <w:pPr>
        <w:spacing w:line="240" w:lineRule="auto"/>
        <w:ind w:left="992"/>
        <w:rPr>
          <w:rFonts w:ascii="Chu Van An" w:eastAsia="Calibri" w:hAnsi="Chu Van An" w:cs="Chu Van An"/>
          <w:sz w:val="24"/>
          <w:szCs w:val="24"/>
        </w:rPr>
      </w:pPr>
      <w:r w:rsidRPr="00E14327">
        <w:rPr>
          <w:rFonts w:ascii="Chu Van An" w:eastAsia="Calibri" w:hAnsi="Chu Van An" w:cs="Chu Van An"/>
          <w:position w:val="-36"/>
          <w:sz w:val="24"/>
          <w:szCs w:val="24"/>
        </w:rPr>
        <w:object w:dxaOrig="3465" w:dyaOrig="975" w14:anchorId="78C831A4">
          <v:shape id="_x0000_i1720" type="#_x0000_t75" style="width:173.25pt;height:48pt" o:ole="">
            <v:imagedata r:id="rId772" o:title=""/>
          </v:shape>
          <o:OLEObject Type="Embed" ProgID="Equation.DSMT4" ShapeID="_x0000_i1720" DrawAspect="Content" ObjectID="_1687485099" r:id="rId773"/>
        </w:object>
      </w:r>
      <w:r w:rsidRPr="00E14327">
        <w:rPr>
          <w:rFonts w:ascii="Chu Van An" w:eastAsia="Calibri" w:hAnsi="Chu Van An" w:cs="Chu Van An"/>
          <w:sz w:val="24"/>
          <w:szCs w:val="24"/>
        </w:rPr>
        <w:t>.</w:t>
      </w:r>
    </w:p>
    <w:p w14:paraId="59383AE9" w14:textId="77777777" w:rsidR="00A80FEB" w:rsidRPr="00E14327" w:rsidRDefault="00A80FEB" w:rsidP="00673A40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 w:line="240" w:lineRule="auto"/>
        <w:contextualSpacing w:val="0"/>
        <w:jc w:val="both"/>
        <w:rPr>
          <w:rFonts w:ascii="Chu Van An" w:hAnsi="Chu Van An" w:cs="Chu Van An"/>
          <w:szCs w:val="24"/>
        </w:rPr>
      </w:pPr>
      <w:r w:rsidRPr="00E14327">
        <w:rPr>
          <w:rFonts w:ascii="Chu Van An" w:hAnsi="Chu Van An" w:cs="Chu Van An"/>
          <w:szCs w:val="24"/>
        </w:rPr>
        <w:t xml:space="preserve">Tổng </w:t>
      </w:r>
      <w:r w:rsidRPr="00E14327">
        <w:rPr>
          <w:rFonts w:ascii="Chu Van An" w:hAnsi="Chu Van An" w:cs="Chu Van An"/>
          <w:position w:val="-12"/>
          <w:szCs w:val="24"/>
        </w:rPr>
        <w:object w:dxaOrig="2244" w:dyaOrig="374" w14:anchorId="332557F1">
          <v:shape id="_x0000_i1721" type="#_x0000_t75" style="width:111.75pt;height:18pt" o:ole="">
            <v:imagedata r:id="rId774" o:title=""/>
          </v:shape>
          <o:OLEObject Type="Embed" ProgID="Equation.DSMT4" ShapeID="_x0000_i1721" DrawAspect="Content" ObjectID="_1687485100" r:id="rId775"/>
        </w:object>
      </w:r>
      <w:r w:rsidRPr="00E14327">
        <w:rPr>
          <w:rFonts w:ascii="Chu Van An" w:hAnsi="Chu Van An" w:cs="Chu Van An"/>
          <w:szCs w:val="24"/>
        </w:rPr>
        <w:t xml:space="preserve"> bằng</w:t>
      </w:r>
    </w:p>
    <w:p w14:paraId="5D38E8D7" w14:textId="77777777" w:rsidR="00A80FEB" w:rsidRPr="00E14327" w:rsidRDefault="00A80FEB" w:rsidP="00A80FEB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E14327">
        <w:rPr>
          <w:rFonts w:ascii="MS Gothic" w:eastAsia="MS Gothic" w:hAnsi="MS Gothic" w:cs="MS Gothic" w:hint="eastAsia"/>
          <w:b/>
          <w:color w:val="0000FF"/>
          <w:sz w:val="24"/>
          <w:szCs w:val="24"/>
        </w:rPr>
        <w:t>Ⓐ</w:t>
      </w:r>
      <w:r w:rsidRPr="00E14327">
        <w:rPr>
          <w:rFonts w:ascii="Chu Van An" w:eastAsia="MS PMincho" w:hAnsi="Chu Van An" w:cs="Chu Van An"/>
          <w:b/>
          <w:color w:val="0000FF"/>
          <w:sz w:val="24"/>
          <w:szCs w:val="24"/>
        </w:rPr>
        <w:t>.</w:t>
      </w:r>
      <w:r w:rsidRPr="00E14327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E14327">
        <w:rPr>
          <w:rFonts w:ascii="Chu Van An" w:hAnsi="Chu Van An" w:cs="Chu Van An"/>
          <w:position w:val="-4"/>
          <w:sz w:val="24"/>
          <w:szCs w:val="24"/>
        </w:rPr>
        <w:object w:dxaOrig="477" w:dyaOrig="299" w14:anchorId="3AAB79AA">
          <v:shape id="_x0000_i1722" type="#_x0000_t75" style="width:24.75pt;height:15pt" o:ole="">
            <v:imagedata r:id="rId776" o:title=""/>
          </v:shape>
          <o:OLEObject Type="Embed" ProgID="Equation.DSMT4" ShapeID="_x0000_i1722" DrawAspect="Content" ObjectID="_1687485101" r:id="rId777"/>
        </w:object>
      </w:r>
      <w:r w:rsidRPr="00E14327">
        <w:rPr>
          <w:rFonts w:ascii="Chu Van An" w:hAnsi="Chu Van An" w:cs="Chu Van An"/>
          <w:sz w:val="24"/>
          <w:szCs w:val="24"/>
        </w:rPr>
        <w:t>.</w:t>
      </w:r>
      <w:r w:rsidRPr="00E14327">
        <w:rPr>
          <w:rFonts w:ascii="Chu Van An" w:hAnsi="Chu Van An" w:cs="Chu Van An"/>
          <w:sz w:val="24"/>
          <w:szCs w:val="24"/>
        </w:rPr>
        <w:tab/>
      </w:r>
      <w:r w:rsidRPr="00E14327">
        <w:rPr>
          <w:rFonts w:ascii="MS Gothic" w:eastAsia="MS Gothic" w:hAnsi="MS Gothic" w:cs="MS Gothic" w:hint="eastAsia"/>
          <w:b/>
          <w:color w:val="0000FF"/>
          <w:sz w:val="24"/>
          <w:szCs w:val="24"/>
        </w:rPr>
        <w:t>Ⓑ</w:t>
      </w:r>
      <w:r w:rsidRPr="00E14327">
        <w:rPr>
          <w:rFonts w:ascii="Chu Van An" w:eastAsia="MS PMincho" w:hAnsi="Chu Van An" w:cs="Chu Van An"/>
          <w:b/>
          <w:color w:val="0000FF"/>
          <w:sz w:val="24"/>
          <w:szCs w:val="24"/>
        </w:rPr>
        <w:t>.</w:t>
      </w:r>
      <w:r w:rsidRPr="00E14327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E14327">
        <w:rPr>
          <w:rFonts w:ascii="Chu Van An" w:hAnsi="Chu Van An" w:cs="Chu Van An"/>
          <w:position w:val="-4"/>
          <w:sz w:val="24"/>
          <w:szCs w:val="24"/>
        </w:rPr>
        <w:object w:dxaOrig="804" w:dyaOrig="299" w14:anchorId="5F6742AD">
          <v:shape id="_x0000_i1723" type="#_x0000_t75" style="width:39.75pt;height:15pt" o:ole="">
            <v:imagedata r:id="rId778" o:title=""/>
          </v:shape>
          <o:OLEObject Type="Embed" ProgID="Equation.DSMT4" ShapeID="_x0000_i1723" DrawAspect="Content" ObjectID="_1687485102" r:id="rId779"/>
        </w:object>
      </w:r>
      <w:r w:rsidRPr="00E14327">
        <w:rPr>
          <w:rFonts w:ascii="Chu Van An" w:hAnsi="Chu Van An" w:cs="Chu Van An"/>
          <w:sz w:val="24"/>
          <w:szCs w:val="24"/>
        </w:rPr>
        <w:t>.</w:t>
      </w:r>
      <w:r w:rsidRPr="00E14327">
        <w:rPr>
          <w:rFonts w:ascii="Chu Van An" w:hAnsi="Chu Van An" w:cs="Chu Van An"/>
          <w:sz w:val="24"/>
          <w:szCs w:val="24"/>
        </w:rPr>
        <w:tab/>
      </w:r>
      <w:r w:rsidRPr="00E14327">
        <w:rPr>
          <w:rFonts w:ascii="MS Gothic" w:eastAsia="MS Gothic" w:hAnsi="MS Gothic" w:cs="MS Gothic" w:hint="eastAsia"/>
          <w:b/>
          <w:color w:val="0000FF"/>
          <w:sz w:val="24"/>
          <w:szCs w:val="24"/>
          <w:u w:val="single"/>
        </w:rPr>
        <w:t>Ⓒ</w:t>
      </w:r>
      <w:r w:rsidRPr="00E14327">
        <w:rPr>
          <w:rFonts w:ascii="Chu Van An" w:eastAsia="MS PMincho" w:hAnsi="Chu Van An" w:cs="Chu Van An"/>
          <w:b/>
          <w:color w:val="0000FF"/>
          <w:sz w:val="24"/>
          <w:szCs w:val="24"/>
          <w:u w:val="single"/>
        </w:rPr>
        <w:t>.</w:t>
      </w:r>
      <w:r w:rsidRPr="00E14327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E14327">
        <w:rPr>
          <w:rFonts w:ascii="Chu Van An" w:hAnsi="Chu Van An" w:cs="Chu Van An"/>
          <w:position w:val="-4"/>
          <w:sz w:val="24"/>
          <w:szCs w:val="24"/>
        </w:rPr>
        <w:object w:dxaOrig="776" w:dyaOrig="299" w14:anchorId="1775D179">
          <v:shape id="_x0000_i1724" type="#_x0000_t75" style="width:39pt;height:15pt" o:ole="">
            <v:imagedata r:id="rId780" o:title=""/>
          </v:shape>
          <o:OLEObject Type="Embed" ProgID="Equation.DSMT4" ShapeID="_x0000_i1724" DrawAspect="Content" ObjectID="_1687485103" r:id="rId781"/>
        </w:object>
      </w:r>
      <w:r w:rsidRPr="00E14327">
        <w:rPr>
          <w:rFonts w:ascii="Chu Van An" w:hAnsi="Chu Van An" w:cs="Chu Van An"/>
          <w:sz w:val="24"/>
          <w:szCs w:val="24"/>
        </w:rPr>
        <w:t>.</w:t>
      </w:r>
      <w:r w:rsidRPr="00E14327">
        <w:rPr>
          <w:rFonts w:ascii="Chu Van An" w:hAnsi="Chu Van An" w:cs="Chu Van An"/>
          <w:sz w:val="24"/>
          <w:szCs w:val="24"/>
        </w:rPr>
        <w:tab/>
      </w:r>
      <w:r w:rsidRPr="00E14327">
        <w:rPr>
          <w:rFonts w:ascii="MS Gothic" w:eastAsia="MS Gothic" w:hAnsi="MS Gothic" w:cs="MS Gothic" w:hint="eastAsia"/>
          <w:b/>
          <w:color w:val="0000FF"/>
          <w:sz w:val="24"/>
          <w:szCs w:val="24"/>
        </w:rPr>
        <w:t>Ⓓ</w:t>
      </w:r>
      <w:r w:rsidRPr="00E14327">
        <w:rPr>
          <w:rFonts w:ascii="Chu Van An" w:eastAsia="MS PMincho" w:hAnsi="Chu Van An" w:cs="Chu Van An"/>
          <w:b/>
          <w:color w:val="0000FF"/>
          <w:sz w:val="24"/>
          <w:szCs w:val="24"/>
        </w:rPr>
        <w:t>.</w:t>
      </w:r>
      <w:r w:rsidRPr="00E14327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E14327">
        <w:rPr>
          <w:rFonts w:ascii="Chu Van An" w:hAnsi="Chu Van An" w:cs="Chu Van An"/>
          <w:position w:val="-4"/>
          <w:sz w:val="24"/>
          <w:szCs w:val="24"/>
        </w:rPr>
        <w:object w:dxaOrig="477" w:dyaOrig="299" w14:anchorId="1DF1D4A5">
          <v:shape id="_x0000_i1725" type="#_x0000_t75" style="width:24pt;height:15pt" o:ole="">
            <v:imagedata r:id="rId782" o:title=""/>
          </v:shape>
          <o:OLEObject Type="Embed" ProgID="Equation.DSMT4" ShapeID="_x0000_i1725" DrawAspect="Content" ObjectID="_1687485104" r:id="rId783"/>
        </w:object>
      </w:r>
      <w:r w:rsidRPr="00E14327">
        <w:rPr>
          <w:rFonts w:ascii="Chu Van An" w:hAnsi="Chu Van An" w:cs="Chu Van An"/>
          <w:sz w:val="24"/>
          <w:szCs w:val="24"/>
        </w:rPr>
        <w:t>.</w:t>
      </w:r>
    </w:p>
    <w:p w14:paraId="6B496508" w14:textId="68394089" w:rsidR="00A80FEB" w:rsidRPr="00E14327" w:rsidRDefault="00E14327" w:rsidP="00A80FEB">
      <w:pPr>
        <w:spacing w:line="240" w:lineRule="auto"/>
        <w:ind w:left="992"/>
        <w:jc w:val="center"/>
        <w:rPr>
          <w:rFonts w:ascii="Chu Van An" w:hAnsi="Chu Van An" w:cs="Chu Van An"/>
          <w:sz w:val="24"/>
          <w:szCs w:val="24"/>
        </w:rPr>
      </w:pPr>
      <w:r w:rsidRPr="00E14327">
        <w:rPr>
          <w:rFonts w:ascii="Chu Van An" w:eastAsia="MS PMincho" w:hAnsi="Chu Van An" w:cs="Chu Van An"/>
          <w:b/>
          <w:color w:val="0000FF"/>
          <w:sz w:val="24"/>
          <w:szCs w:val="24"/>
        </w:rPr>
        <w:t>Lời giải</w:t>
      </w:r>
    </w:p>
    <w:p w14:paraId="79B5D771" w14:textId="77777777" w:rsidR="00A80FEB" w:rsidRPr="00E14327" w:rsidRDefault="00A80FEB" w:rsidP="00A80FEB">
      <w:pPr>
        <w:spacing w:line="240" w:lineRule="auto"/>
        <w:ind w:left="992"/>
        <w:rPr>
          <w:rFonts w:ascii="Chu Van An" w:hAnsi="Chu Van An" w:cs="Chu Van An"/>
          <w:sz w:val="24"/>
          <w:szCs w:val="24"/>
        </w:rPr>
      </w:pPr>
      <w:r w:rsidRPr="00E14327">
        <w:rPr>
          <w:rFonts w:ascii="Chu Van An" w:hAnsi="Chu Van An" w:cs="Chu Van An"/>
          <w:sz w:val="24"/>
          <w:szCs w:val="24"/>
        </w:rPr>
        <w:t xml:space="preserve">Ta có </w:t>
      </w:r>
      <w:r w:rsidRPr="00E14327">
        <w:rPr>
          <w:rFonts w:ascii="Chu Van An" w:hAnsi="Chu Van An" w:cs="Chu Van An"/>
          <w:position w:val="-28"/>
          <w:sz w:val="24"/>
          <w:szCs w:val="24"/>
        </w:rPr>
        <w:object w:dxaOrig="5020" w:dyaOrig="673" w14:anchorId="61776E91">
          <v:shape id="_x0000_i1726" type="#_x0000_t75" style="width:251.25pt;height:33pt" o:ole="">
            <v:imagedata r:id="rId784" o:title=""/>
          </v:shape>
          <o:OLEObject Type="Embed" ProgID="Equation.DSMT4" ShapeID="_x0000_i1726" DrawAspect="Content" ObjectID="_1687485105" r:id="rId785"/>
        </w:object>
      </w:r>
    </w:p>
    <w:p w14:paraId="50170DD9" w14:textId="77777777" w:rsidR="00A80FEB" w:rsidRPr="00E14327" w:rsidRDefault="00A80FEB" w:rsidP="00A80FEB">
      <w:pPr>
        <w:spacing w:after="0" w:line="240" w:lineRule="auto"/>
        <w:ind w:left="992"/>
        <w:rPr>
          <w:rFonts w:ascii="Chu Van An" w:hAnsi="Chu Van An" w:cs="Chu Van An"/>
          <w:sz w:val="24"/>
          <w:szCs w:val="24"/>
        </w:rPr>
      </w:pPr>
      <w:r w:rsidRPr="00E14327">
        <w:rPr>
          <w:rFonts w:ascii="Chu Van An" w:hAnsi="Chu Van An" w:cs="Chu Van An"/>
          <w:sz w:val="24"/>
          <w:szCs w:val="24"/>
        </w:rPr>
        <w:t xml:space="preserve">Suy ra </w:t>
      </w:r>
      <w:r w:rsidRPr="00E14327">
        <w:rPr>
          <w:rFonts w:ascii="Chu Van An" w:hAnsi="Chu Van An" w:cs="Chu Van An"/>
          <w:position w:val="-12"/>
          <w:sz w:val="24"/>
          <w:szCs w:val="24"/>
        </w:rPr>
        <w:object w:dxaOrig="3217" w:dyaOrig="374" w14:anchorId="3DD9AC75">
          <v:shape id="_x0000_i1727" type="#_x0000_t75" style="width:160.5pt;height:18pt" o:ole="">
            <v:imagedata r:id="rId786" o:title=""/>
          </v:shape>
          <o:OLEObject Type="Embed" ProgID="Equation.DSMT4" ShapeID="_x0000_i1727" DrawAspect="Content" ObjectID="_1687485106" r:id="rId787"/>
        </w:object>
      </w:r>
      <w:r w:rsidRPr="00E14327">
        <w:rPr>
          <w:rFonts w:ascii="Chu Van An" w:hAnsi="Chu Van An" w:cs="Chu Van An"/>
          <w:sz w:val="24"/>
          <w:szCs w:val="24"/>
        </w:rPr>
        <w:t>.</w:t>
      </w:r>
    </w:p>
    <w:p w14:paraId="1F7B2B28" w14:textId="77777777" w:rsidR="00A80FEB" w:rsidRPr="00E14327" w:rsidRDefault="00A80FEB" w:rsidP="00673A40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 w:line="240" w:lineRule="auto"/>
        <w:contextualSpacing w:val="0"/>
        <w:jc w:val="both"/>
        <w:rPr>
          <w:rFonts w:ascii="Chu Van An" w:hAnsi="Chu Van An" w:cs="Chu Van An"/>
          <w:szCs w:val="24"/>
        </w:rPr>
      </w:pPr>
      <w:r w:rsidRPr="00E14327">
        <w:rPr>
          <w:rFonts w:ascii="Chu Van An" w:hAnsi="Chu Van An" w:cs="Chu Van An"/>
          <w:szCs w:val="24"/>
        </w:rPr>
        <w:t xml:space="preserve">Cho một tập hợp có </w:t>
      </w:r>
      <w:r w:rsidRPr="00E14327">
        <w:rPr>
          <w:rFonts w:ascii="Chu Van An" w:hAnsi="Chu Van An" w:cs="Chu Van An"/>
          <w:position w:val="-6"/>
          <w:szCs w:val="24"/>
        </w:rPr>
        <w:object w:dxaOrig="196" w:dyaOrig="224" w14:anchorId="62B9E10A">
          <v:shape id="_x0000_i1728" type="#_x0000_t75" style="width:9.75pt;height:10.5pt" o:ole="">
            <v:imagedata r:id="rId788" o:title=""/>
          </v:shape>
          <o:OLEObject Type="Embed" ProgID="Equation.DSMT4" ShapeID="_x0000_i1728" DrawAspect="Content" ObjectID="_1687485107" r:id="rId789"/>
        </w:object>
      </w:r>
      <w:r w:rsidRPr="00E14327">
        <w:rPr>
          <w:rFonts w:ascii="Chu Van An" w:hAnsi="Chu Van An" w:cs="Chu Van An"/>
          <w:szCs w:val="24"/>
        </w:rPr>
        <w:t xml:space="preserve"> phần tử (</w:t>
      </w:r>
      <w:r w:rsidRPr="00E14327">
        <w:rPr>
          <w:rFonts w:ascii="Chu Van An" w:hAnsi="Chu Van An" w:cs="Chu Van An"/>
          <w:position w:val="-6"/>
          <w:szCs w:val="24"/>
        </w:rPr>
        <w:object w:dxaOrig="196" w:dyaOrig="224" w14:anchorId="0FFB22FD">
          <v:shape id="_x0000_i1729" type="#_x0000_t75" style="width:9.75pt;height:10.5pt" o:ole="">
            <v:imagedata r:id="rId790" o:title=""/>
          </v:shape>
          <o:OLEObject Type="Embed" ProgID="Equation.DSMT4" ShapeID="_x0000_i1729" DrawAspect="Content" ObjectID="_1687485108" r:id="rId791"/>
        </w:object>
      </w:r>
      <w:r w:rsidRPr="00E14327">
        <w:rPr>
          <w:rFonts w:ascii="Chu Van An" w:hAnsi="Chu Van An" w:cs="Chu Van An"/>
          <w:szCs w:val="24"/>
        </w:rPr>
        <w:t xml:space="preserve"> là số tự nhiên). Số tập con khác</w:t>
      </w:r>
    </w:p>
    <w:p w14:paraId="53335188" w14:textId="77777777" w:rsidR="00A80FEB" w:rsidRPr="00E14327" w:rsidRDefault="00A80FEB" w:rsidP="00A80FEB">
      <w:pPr>
        <w:pStyle w:val="ListParagraph"/>
        <w:spacing w:before="120" w:after="0" w:line="240" w:lineRule="auto"/>
        <w:ind w:left="992"/>
        <w:rPr>
          <w:rFonts w:ascii="Chu Van An" w:hAnsi="Chu Van An" w:cs="Chu Van An"/>
          <w:szCs w:val="24"/>
        </w:rPr>
      </w:pPr>
      <w:r w:rsidRPr="00E14327">
        <w:rPr>
          <w:rFonts w:ascii="Chu Van An" w:hAnsi="Chu Van An" w:cs="Chu Van An"/>
          <w:szCs w:val="24"/>
        </w:rPr>
        <w:t>rỗng của nó là:</w:t>
      </w:r>
    </w:p>
    <w:p w14:paraId="72CBAA7E" w14:textId="77777777" w:rsidR="00A80FEB" w:rsidRPr="00E14327" w:rsidRDefault="00A80FEB" w:rsidP="00A80FEB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E14327">
        <w:rPr>
          <w:rFonts w:ascii="MS Gothic" w:eastAsia="MS Gothic" w:hAnsi="MS Gothic" w:cs="MS Gothic" w:hint="eastAsia"/>
          <w:b/>
          <w:color w:val="0000FF"/>
          <w:sz w:val="24"/>
          <w:szCs w:val="24"/>
        </w:rPr>
        <w:t>Ⓐ</w:t>
      </w:r>
      <w:r w:rsidRPr="00E14327">
        <w:rPr>
          <w:rFonts w:ascii="Chu Van An" w:eastAsia="MS PMincho" w:hAnsi="Chu Van An" w:cs="Chu Van An"/>
          <w:b/>
          <w:color w:val="0000FF"/>
          <w:sz w:val="24"/>
          <w:szCs w:val="24"/>
        </w:rPr>
        <w:t>.</w:t>
      </w:r>
      <w:r w:rsidRPr="00E14327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E14327">
        <w:rPr>
          <w:rFonts w:ascii="Chu Van An" w:hAnsi="Chu Van An" w:cs="Chu Van An"/>
          <w:position w:val="-6"/>
          <w:sz w:val="24"/>
          <w:szCs w:val="24"/>
        </w:rPr>
        <w:object w:dxaOrig="327" w:dyaOrig="271" w14:anchorId="3079FC08">
          <v:shape id="_x0000_i1730" type="#_x0000_t75" style="width:17.25pt;height:13.5pt" o:ole="">
            <v:imagedata r:id="rId792" o:title=""/>
          </v:shape>
          <o:OLEObject Type="Embed" ProgID="Equation.DSMT4" ShapeID="_x0000_i1730" DrawAspect="Content" ObjectID="_1687485109" r:id="rId793"/>
        </w:object>
      </w:r>
      <w:r w:rsidRPr="00E14327">
        <w:rPr>
          <w:rFonts w:ascii="Chu Van An" w:hAnsi="Chu Van An" w:cs="Chu Van An"/>
          <w:sz w:val="24"/>
          <w:szCs w:val="24"/>
        </w:rPr>
        <w:t>.</w:t>
      </w:r>
      <w:r w:rsidRPr="00E14327">
        <w:rPr>
          <w:rFonts w:ascii="Chu Van An" w:hAnsi="Chu Van An" w:cs="Chu Van An"/>
          <w:sz w:val="24"/>
          <w:szCs w:val="24"/>
        </w:rPr>
        <w:tab/>
      </w:r>
      <w:r w:rsidRPr="00E14327">
        <w:rPr>
          <w:rFonts w:ascii="MS Gothic" w:eastAsia="MS Gothic" w:hAnsi="MS Gothic" w:cs="MS Gothic" w:hint="eastAsia"/>
          <w:b/>
          <w:color w:val="0000FF"/>
          <w:sz w:val="24"/>
          <w:szCs w:val="24"/>
        </w:rPr>
        <w:t>Ⓑ</w:t>
      </w:r>
      <w:r w:rsidRPr="00E14327">
        <w:rPr>
          <w:rFonts w:ascii="Chu Van An" w:eastAsia="MS PMincho" w:hAnsi="Chu Van An" w:cs="Chu Van An"/>
          <w:b/>
          <w:color w:val="0000FF"/>
          <w:sz w:val="24"/>
          <w:szCs w:val="24"/>
        </w:rPr>
        <w:t>.</w:t>
      </w:r>
      <w:r w:rsidRPr="00E14327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E14327">
        <w:rPr>
          <w:rFonts w:ascii="Chu Van An" w:hAnsi="Chu Van An" w:cs="Chu Van An"/>
          <w:position w:val="-4"/>
          <w:sz w:val="24"/>
          <w:szCs w:val="24"/>
        </w:rPr>
        <w:object w:dxaOrig="580" w:dyaOrig="299" w14:anchorId="52C69A9E">
          <v:shape id="_x0000_i1731" type="#_x0000_t75" style="width:29.25pt;height:15pt" o:ole="">
            <v:imagedata r:id="rId794" o:title=""/>
          </v:shape>
          <o:OLEObject Type="Embed" ProgID="Equation.DSMT4" ShapeID="_x0000_i1731" DrawAspect="Content" ObjectID="_1687485110" r:id="rId795"/>
        </w:object>
      </w:r>
      <w:r w:rsidRPr="00E14327">
        <w:rPr>
          <w:rFonts w:ascii="Chu Van An" w:hAnsi="Chu Van An" w:cs="Chu Van An"/>
          <w:sz w:val="24"/>
          <w:szCs w:val="24"/>
        </w:rPr>
        <w:t>.</w:t>
      </w:r>
      <w:r w:rsidRPr="00E14327">
        <w:rPr>
          <w:rFonts w:ascii="Chu Van An" w:hAnsi="Chu Van An" w:cs="Chu Van An"/>
          <w:sz w:val="24"/>
          <w:szCs w:val="24"/>
        </w:rPr>
        <w:tab/>
      </w:r>
      <w:r w:rsidRPr="00E14327">
        <w:rPr>
          <w:rFonts w:ascii="MS Gothic" w:eastAsia="MS Gothic" w:hAnsi="MS Gothic" w:cs="MS Gothic" w:hint="eastAsia"/>
          <w:b/>
          <w:color w:val="0000FF"/>
          <w:sz w:val="24"/>
          <w:szCs w:val="24"/>
          <w:u w:val="single"/>
        </w:rPr>
        <w:t>Ⓒ</w:t>
      </w:r>
      <w:r w:rsidRPr="00E14327">
        <w:rPr>
          <w:rFonts w:ascii="Chu Van An" w:eastAsia="MS PMincho" w:hAnsi="Chu Van An" w:cs="Chu Van An"/>
          <w:b/>
          <w:color w:val="0000FF"/>
          <w:sz w:val="24"/>
          <w:szCs w:val="24"/>
          <w:u w:val="single"/>
        </w:rPr>
        <w:t>.</w:t>
      </w:r>
      <w:r w:rsidRPr="00E14327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E14327">
        <w:rPr>
          <w:rFonts w:ascii="Chu Van An" w:hAnsi="Chu Van An" w:cs="Chu Van An"/>
          <w:position w:val="-4"/>
          <w:sz w:val="24"/>
          <w:szCs w:val="24"/>
        </w:rPr>
        <w:object w:dxaOrig="580" w:dyaOrig="299" w14:anchorId="282685D4">
          <v:shape id="_x0000_i1732" type="#_x0000_t75" style="width:29.25pt;height:15pt" o:ole="">
            <v:imagedata r:id="rId796" o:title=""/>
          </v:shape>
          <o:OLEObject Type="Embed" ProgID="Equation.DSMT4" ShapeID="_x0000_i1732" DrawAspect="Content" ObjectID="_1687485111" r:id="rId797"/>
        </w:object>
      </w:r>
      <w:r w:rsidRPr="00E14327">
        <w:rPr>
          <w:rFonts w:ascii="Chu Van An" w:hAnsi="Chu Van An" w:cs="Chu Van An"/>
          <w:sz w:val="24"/>
          <w:szCs w:val="24"/>
        </w:rPr>
        <w:t>.</w:t>
      </w:r>
      <w:r w:rsidRPr="00E14327">
        <w:rPr>
          <w:rFonts w:ascii="Chu Van An" w:hAnsi="Chu Van An" w:cs="Chu Van An"/>
          <w:sz w:val="24"/>
          <w:szCs w:val="24"/>
        </w:rPr>
        <w:tab/>
      </w:r>
      <w:r w:rsidRPr="00E14327">
        <w:rPr>
          <w:rFonts w:ascii="MS Gothic" w:eastAsia="MS Gothic" w:hAnsi="MS Gothic" w:cs="MS Gothic" w:hint="eastAsia"/>
          <w:b/>
          <w:color w:val="0000FF"/>
          <w:sz w:val="24"/>
          <w:szCs w:val="24"/>
        </w:rPr>
        <w:t>Ⓓ</w:t>
      </w:r>
      <w:r w:rsidRPr="00E14327">
        <w:rPr>
          <w:rFonts w:ascii="Chu Van An" w:eastAsia="MS PMincho" w:hAnsi="Chu Van An" w:cs="Chu Van An"/>
          <w:b/>
          <w:color w:val="0000FF"/>
          <w:sz w:val="24"/>
          <w:szCs w:val="24"/>
        </w:rPr>
        <w:t>.</w:t>
      </w:r>
      <w:r w:rsidRPr="00E14327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E14327">
        <w:rPr>
          <w:rFonts w:ascii="Chu Van An" w:hAnsi="Chu Van An" w:cs="Chu Van An"/>
          <w:position w:val="-6"/>
          <w:sz w:val="24"/>
          <w:szCs w:val="24"/>
        </w:rPr>
        <w:object w:dxaOrig="626" w:dyaOrig="271" w14:anchorId="68E8D51A">
          <v:shape id="_x0000_i1733" type="#_x0000_t75" style="width:31.5pt;height:13.5pt" o:ole="">
            <v:imagedata r:id="rId798" o:title=""/>
          </v:shape>
          <o:OLEObject Type="Embed" ProgID="Equation.DSMT4" ShapeID="_x0000_i1733" DrawAspect="Content" ObjectID="_1687485112" r:id="rId799"/>
        </w:object>
      </w:r>
    </w:p>
    <w:p w14:paraId="0A5886AF" w14:textId="489D98A4" w:rsidR="00A80FEB" w:rsidRPr="00E14327" w:rsidRDefault="00E14327" w:rsidP="00A80FEB">
      <w:pPr>
        <w:spacing w:line="240" w:lineRule="auto"/>
        <w:ind w:left="992"/>
        <w:jc w:val="center"/>
        <w:rPr>
          <w:rFonts w:ascii="Chu Van An" w:hAnsi="Chu Van An" w:cs="Chu Van An"/>
          <w:sz w:val="24"/>
          <w:szCs w:val="24"/>
        </w:rPr>
      </w:pPr>
      <w:r w:rsidRPr="00E14327">
        <w:rPr>
          <w:rFonts w:ascii="Chu Van An" w:eastAsia="MS PMincho" w:hAnsi="Chu Van An" w:cs="Chu Van An"/>
          <w:b/>
          <w:color w:val="0000FF"/>
          <w:sz w:val="24"/>
          <w:szCs w:val="24"/>
        </w:rPr>
        <w:t>Lời giải</w:t>
      </w:r>
    </w:p>
    <w:p w14:paraId="01339210" w14:textId="77777777" w:rsidR="00A80FEB" w:rsidRPr="00E14327" w:rsidRDefault="00A80FEB" w:rsidP="00A80FEB">
      <w:pPr>
        <w:spacing w:after="0" w:line="240" w:lineRule="auto"/>
        <w:ind w:left="992"/>
        <w:rPr>
          <w:rFonts w:ascii="Chu Van An" w:hAnsi="Chu Van An" w:cs="Chu Van An"/>
          <w:sz w:val="24"/>
          <w:szCs w:val="24"/>
        </w:rPr>
      </w:pPr>
      <w:r w:rsidRPr="00E14327">
        <w:rPr>
          <w:rFonts w:ascii="Chu Van An" w:hAnsi="Chu Van An" w:cs="Chu Van An"/>
          <w:sz w:val="24"/>
          <w:szCs w:val="24"/>
        </w:rPr>
        <w:t xml:space="preserve">Gọi </w:t>
      </w:r>
      <w:r w:rsidRPr="00E14327">
        <w:rPr>
          <w:rFonts w:ascii="Chu Van An" w:hAnsi="Chu Van An" w:cs="Chu Van An"/>
          <w:position w:val="-4"/>
          <w:sz w:val="24"/>
          <w:szCs w:val="24"/>
        </w:rPr>
        <w:object w:dxaOrig="271" w:dyaOrig="262" w14:anchorId="47444466">
          <v:shape id="_x0000_i1734" type="#_x0000_t75" style="width:13.5pt;height:13.5pt" o:ole="">
            <v:imagedata r:id="rId800" o:title=""/>
          </v:shape>
          <o:OLEObject Type="Embed" ProgID="Equation.DSMT4" ShapeID="_x0000_i1734" DrawAspect="Content" ObjectID="_1687485113" r:id="rId801"/>
        </w:object>
      </w:r>
      <w:r w:rsidRPr="00E14327">
        <w:rPr>
          <w:rFonts w:ascii="Chu Van An" w:hAnsi="Chu Van An" w:cs="Chu Van An"/>
          <w:sz w:val="24"/>
          <w:szCs w:val="24"/>
        </w:rPr>
        <w:t xml:space="preserve"> là tập hợp có </w:t>
      </w:r>
      <w:r w:rsidRPr="00E14327">
        <w:rPr>
          <w:rFonts w:ascii="Chu Van An" w:hAnsi="Chu Van An" w:cs="Chu Van An"/>
          <w:position w:val="-10"/>
          <w:sz w:val="24"/>
          <w:szCs w:val="24"/>
        </w:rPr>
        <w:object w:dxaOrig="935" w:dyaOrig="327" w14:anchorId="2100E3DC">
          <v:shape id="_x0000_i1735" type="#_x0000_t75" style="width:47.25pt;height:17.25pt" o:ole="">
            <v:imagedata r:id="rId802" o:title=""/>
          </v:shape>
          <o:OLEObject Type="Embed" ProgID="Equation.DSMT4" ShapeID="_x0000_i1735" DrawAspect="Content" ObjectID="_1687485114" r:id="rId803"/>
        </w:object>
      </w:r>
      <w:r w:rsidRPr="00E14327">
        <w:rPr>
          <w:rFonts w:ascii="Chu Van An" w:hAnsi="Chu Van An" w:cs="Chu Van An"/>
          <w:sz w:val="24"/>
          <w:szCs w:val="24"/>
        </w:rPr>
        <w:t xml:space="preserve"> phần tử.</w:t>
      </w:r>
    </w:p>
    <w:p w14:paraId="327722EA" w14:textId="77777777" w:rsidR="00A80FEB" w:rsidRPr="00E14327" w:rsidRDefault="00A80FEB" w:rsidP="00A80FEB">
      <w:pPr>
        <w:spacing w:after="0" w:line="240" w:lineRule="auto"/>
        <w:ind w:left="992"/>
        <w:rPr>
          <w:rFonts w:ascii="Chu Van An" w:hAnsi="Chu Van An" w:cs="Chu Van An"/>
          <w:sz w:val="24"/>
          <w:szCs w:val="24"/>
        </w:rPr>
      </w:pPr>
      <w:r w:rsidRPr="00E14327">
        <w:rPr>
          <w:rFonts w:ascii="Chu Van An" w:hAnsi="Chu Van An" w:cs="Chu Van An"/>
          <w:sz w:val="24"/>
          <w:szCs w:val="24"/>
        </w:rPr>
        <w:t xml:space="preserve">+ Số tập con có </w:t>
      </w:r>
      <w:r w:rsidRPr="00E14327">
        <w:rPr>
          <w:rFonts w:ascii="Chu Van An" w:hAnsi="Chu Van An" w:cs="Chu Van An"/>
          <w:position w:val="-4"/>
          <w:sz w:val="24"/>
          <w:szCs w:val="24"/>
        </w:rPr>
        <w:object w:dxaOrig="140" w:dyaOrig="262" w14:anchorId="3A322A7E">
          <v:shape id="_x0000_i1736" type="#_x0000_t75" style="width:6.75pt;height:13.5pt" o:ole="">
            <v:imagedata r:id="rId804" o:title=""/>
          </v:shape>
          <o:OLEObject Type="Embed" ProgID="Equation.DSMT4" ShapeID="_x0000_i1736" DrawAspect="Content" ObjectID="_1687485115" r:id="rId805"/>
        </w:object>
      </w:r>
      <w:r w:rsidRPr="00E14327">
        <w:rPr>
          <w:rFonts w:ascii="Chu Van An" w:hAnsi="Chu Van An" w:cs="Chu Van An"/>
          <w:sz w:val="24"/>
          <w:szCs w:val="24"/>
        </w:rPr>
        <w:t xml:space="preserve"> phần tử của </w:t>
      </w:r>
      <w:r w:rsidRPr="00E14327">
        <w:rPr>
          <w:rFonts w:ascii="Chu Van An" w:hAnsi="Chu Van An" w:cs="Chu Van An"/>
          <w:position w:val="-4"/>
          <w:sz w:val="24"/>
          <w:szCs w:val="24"/>
        </w:rPr>
        <w:object w:dxaOrig="271" w:dyaOrig="262" w14:anchorId="3194E6C3">
          <v:shape id="_x0000_i1737" type="#_x0000_t75" style="width:13.5pt;height:13.5pt" o:ole="">
            <v:imagedata r:id="rId806" o:title=""/>
          </v:shape>
          <o:OLEObject Type="Embed" ProgID="Equation.DSMT4" ShapeID="_x0000_i1737" DrawAspect="Content" ObjectID="_1687485116" r:id="rId807"/>
        </w:object>
      </w:r>
      <w:r w:rsidRPr="00E14327">
        <w:rPr>
          <w:rFonts w:ascii="Chu Van An" w:hAnsi="Chu Van An" w:cs="Chu Van An"/>
          <w:sz w:val="24"/>
          <w:szCs w:val="24"/>
        </w:rPr>
        <w:t xml:space="preserve"> là </w:t>
      </w:r>
      <w:r w:rsidRPr="00E14327">
        <w:rPr>
          <w:rFonts w:ascii="Chu Van An" w:hAnsi="Chu Van An" w:cs="Chu Van An"/>
          <w:position w:val="-12"/>
          <w:sz w:val="24"/>
          <w:szCs w:val="24"/>
        </w:rPr>
        <w:object w:dxaOrig="299" w:dyaOrig="374" w14:anchorId="38658927">
          <v:shape id="_x0000_i1738" type="#_x0000_t75" style="width:15pt;height:18pt" o:ole="">
            <v:imagedata r:id="rId808" o:title=""/>
          </v:shape>
          <o:OLEObject Type="Embed" ProgID="Equation.DSMT4" ShapeID="_x0000_i1738" DrawAspect="Content" ObjectID="_1687485117" r:id="rId809"/>
        </w:object>
      </w:r>
      <w:r w:rsidRPr="00E14327">
        <w:rPr>
          <w:rFonts w:ascii="Chu Van An" w:hAnsi="Chu Van An" w:cs="Chu Van An"/>
          <w:sz w:val="24"/>
          <w:szCs w:val="24"/>
        </w:rPr>
        <w:t>.</w:t>
      </w:r>
    </w:p>
    <w:p w14:paraId="1F834034" w14:textId="77777777" w:rsidR="00A80FEB" w:rsidRPr="00E14327" w:rsidRDefault="00A80FEB" w:rsidP="00A80FEB">
      <w:pPr>
        <w:spacing w:after="0" w:line="240" w:lineRule="auto"/>
        <w:ind w:left="992"/>
        <w:rPr>
          <w:rFonts w:ascii="Chu Van An" w:hAnsi="Chu Van An" w:cs="Chu Van An"/>
          <w:sz w:val="24"/>
          <w:szCs w:val="24"/>
        </w:rPr>
      </w:pPr>
      <w:r w:rsidRPr="00E14327">
        <w:rPr>
          <w:rFonts w:ascii="Chu Van An" w:hAnsi="Chu Van An" w:cs="Chu Van An"/>
          <w:sz w:val="24"/>
          <w:szCs w:val="24"/>
        </w:rPr>
        <w:t xml:space="preserve">+ Số tập con có </w:t>
      </w:r>
      <w:r w:rsidRPr="00E14327">
        <w:rPr>
          <w:rFonts w:ascii="Chu Van An" w:hAnsi="Chu Van An" w:cs="Chu Van An"/>
          <w:position w:val="-4"/>
          <w:sz w:val="24"/>
          <w:szCs w:val="24"/>
        </w:rPr>
        <w:object w:dxaOrig="196" w:dyaOrig="262" w14:anchorId="2A4B6D7E">
          <v:shape id="_x0000_i1739" type="#_x0000_t75" style="width:9.75pt;height:13.5pt" o:ole="">
            <v:imagedata r:id="rId810" o:title=""/>
          </v:shape>
          <o:OLEObject Type="Embed" ProgID="Equation.DSMT4" ShapeID="_x0000_i1739" DrawAspect="Content" ObjectID="_1687485118" r:id="rId811"/>
        </w:object>
      </w:r>
      <w:r w:rsidRPr="00E14327">
        <w:rPr>
          <w:rFonts w:ascii="Chu Van An" w:hAnsi="Chu Van An" w:cs="Chu Van An"/>
          <w:sz w:val="24"/>
          <w:szCs w:val="24"/>
        </w:rPr>
        <w:t xml:space="preserve"> phần tử của </w:t>
      </w:r>
      <w:r w:rsidRPr="00E14327">
        <w:rPr>
          <w:rFonts w:ascii="Chu Van An" w:hAnsi="Chu Van An" w:cs="Chu Van An"/>
          <w:position w:val="-4"/>
          <w:sz w:val="24"/>
          <w:szCs w:val="24"/>
        </w:rPr>
        <w:object w:dxaOrig="271" w:dyaOrig="262" w14:anchorId="2AB449D3">
          <v:shape id="_x0000_i1740" type="#_x0000_t75" style="width:13.5pt;height:13.5pt" o:ole="">
            <v:imagedata r:id="rId812" o:title=""/>
          </v:shape>
          <o:OLEObject Type="Embed" ProgID="Equation.DSMT4" ShapeID="_x0000_i1740" DrawAspect="Content" ObjectID="_1687485119" r:id="rId813"/>
        </w:object>
      </w:r>
      <w:r w:rsidRPr="00E14327">
        <w:rPr>
          <w:rFonts w:ascii="Chu Van An" w:hAnsi="Chu Van An" w:cs="Chu Van An"/>
          <w:sz w:val="24"/>
          <w:szCs w:val="24"/>
        </w:rPr>
        <w:t xml:space="preserve"> là </w:t>
      </w:r>
      <w:r w:rsidRPr="00E14327">
        <w:rPr>
          <w:rFonts w:ascii="Chu Van An" w:hAnsi="Chu Van An" w:cs="Chu Van An"/>
          <w:position w:val="-12"/>
          <w:sz w:val="24"/>
          <w:szCs w:val="24"/>
        </w:rPr>
        <w:object w:dxaOrig="327" w:dyaOrig="374" w14:anchorId="6180EF54">
          <v:shape id="_x0000_i1741" type="#_x0000_t75" style="width:17.25pt;height:18pt" o:ole="">
            <v:imagedata r:id="rId814" o:title=""/>
          </v:shape>
          <o:OLEObject Type="Embed" ProgID="Equation.DSMT4" ShapeID="_x0000_i1741" DrawAspect="Content" ObjectID="_1687485120" r:id="rId815"/>
        </w:object>
      </w:r>
      <w:r w:rsidRPr="00E14327">
        <w:rPr>
          <w:rFonts w:ascii="Chu Van An" w:hAnsi="Chu Van An" w:cs="Chu Van An"/>
          <w:sz w:val="24"/>
          <w:szCs w:val="24"/>
        </w:rPr>
        <w:t>.</w:t>
      </w:r>
    </w:p>
    <w:p w14:paraId="0942DE07" w14:textId="77777777" w:rsidR="00A80FEB" w:rsidRPr="00E14327" w:rsidRDefault="00A80FEB" w:rsidP="00A80FEB">
      <w:pPr>
        <w:spacing w:after="0" w:line="240" w:lineRule="auto"/>
        <w:ind w:left="992"/>
        <w:rPr>
          <w:rFonts w:ascii="Chu Van An" w:hAnsi="Chu Van An" w:cs="Chu Van An"/>
          <w:sz w:val="24"/>
          <w:szCs w:val="24"/>
        </w:rPr>
      </w:pPr>
      <w:r w:rsidRPr="00E14327">
        <w:rPr>
          <w:rFonts w:ascii="Chu Van An" w:hAnsi="Chu Van An" w:cs="Chu Van An"/>
          <w:sz w:val="24"/>
          <w:szCs w:val="24"/>
        </w:rPr>
        <w:t>…</w:t>
      </w:r>
    </w:p>
    <w:p w14:paraId="654C672E" w14:textId="77777777" w:rsidR="00A80FEB" w:rsidRPr="00E14327" w:rsidRDefault="00A80FEB" w:rsidP="00A80FEB">
      <w:pPr>
        <w:spacing w:after="0" w:line="240" w:lineRule="auto"/>
        <w:ind w:left="992"/>
        <w:rPr>
          <w:rFonts w:ascii="Chu Van An" w:hAnsi="Chu Van An" w:cs="Chu Van An"/>
          <w:sz w:val="24"/>
          <w:szCs w:val="24"/>
        </w:rPr>
      </w:pPr>
      <w:r w:rsidRPr="00E14327">
        <w:rPr>
          <w:rFonts w:ascii="Chu Van An" w:hAnsi="Chu Van An" w:cs="Chu Van An"/>
          <w:sz w:val="24"/>
          <w:szCs w:val="24"/>
        </w:rPr>
        <w:t xml:space="preserve">+ Số tập con có </w:t>
      </w:r>
      <w:r w:rsidRPr="00E14327">
        <w:rPr>
          <w:rFonts w:ascii="Chu Van An" w:hAnsi="Chu Van An" w:cs="Chu Van An"/>
          <w:position w:val="-6"/>
          <w:sz w:val="24"/>
          <w:szCs w:val="24"/>
        </w:rPr>
        <w:object w:dxaOrig="196" w:dyaOrig="224" w14:anchorId="2A6A54E4">
          <v:shape id="_x0000_i1742" type="#_x0000_t75" style="width:9.75pt;height:10.5pt" o:ole="">
            <v:imagedata r:id="rId816" o:title=""/>
          </v:shape>
          <o:OLEObject Type="Embed" ProgID="Equation.DSMT4" ShapeID="_x0000_i1742" DrawAspect="Content" ObjectID="_1687485121" r:id="rId817"/>
        </w:object>
      </w:r>
      <w:r w:rsidRPr="00E14327">
        <w:rPr>
          <w:rFonts w:ascii="Chu Van An" w:hAnsi="Chu Van An" w:cs="Chu Van An"/>
          <w:sz w:val="24"/>
          <w:szCs w:val="24"/>
        </w:rPr>
        <w:t xml:space="preserve"> phần tử của </w:t>
      </w:r>
      <w:r w:rsidRPr="00E14327">
        <w:rPr>
          <w:rFonts w:ascii="Chu Van An" w:hAnsi="Chu Van An" w:cs="Chu Van An"/>
          <w:position w:val="-4"/>
          <w:sz w:val="24"/>
          <w:szCs w:val="24"/>
        </w:rPr>
        <w:object w:dxaOrig="271" w:dyaOrig="262" w14:anchorId="4C476D78">
          <v:shape id="_x0000_i1743" type="#_x0000_t75" style="width:13.5pt;height:13.5pt" o:ole="">
            <v:imagedata r:id="rId818" o:title=""/>
          </v:shape>
          <o:OLEObject Type="Embed" ProgID="Equation.DSMT4" ShapeID="_x0000_i1743" DrawAspect="Content" ObjectID="_1687485122" r:id="rId819"/>
        </w:object>
      </w:r>
      <w:r w:rsidRPr="00E14327">
        <w:rPr>
          <w:rFonts w:ascii="Chu Van An" w:hAnsi="Chu Van An" w:cs="Chu Van An"/>
          <w:sz w:val="24"/>
          <w:szCs w:val="24"/>
        </w:rPr>
        <w:t xml:space="preserve"> là </w:t>
      </w:r>
      <w:r w:rsidRPr="00E14327">
        <w:rPr>
          <w:rFonts w:ascii="Chu Van An" w:hAnsi="Chu Van An" w:cs="Chu Van An"/>
          <w:position w:val="-12"/>
          <w:sz w:val="24"/>
          <w:szCs w:val="24"/>
        </w:rPr>
        <w:object w:dxaOrig="327" w:dyaOrig="374" w14:anchorId="6B3F68BC">
          <v:shape id="_x0000_i1744" type="#_x0000_t75" style="width:17.25pt;height:18pt" o:ole="">
            <v:imagedata r:id="rId820" o:title=""/>
          </v:shape>
          <o:OLEObject Type="Embed" ProgID="Equation.DSMT4" ShapeID="_x0000_i1744" DrawAspect="Content" ObjectID="_1687485123" r:id="rId821"/>
        </w:object>
      </w:r>
      <w:r w:rsidRPr="00E14327">
        <w:rPr>
          <w:rFonts w:ascii="Chu Van An" w:hAnsi="Chu Van An" w:cs="Chu Van An"/>
          <w:sz w:val="24"/>
          <w:szCs w:val="24"/>
        </w:rPr>
        <w:t>.</w:t>
      </w:r>
    </w:p>
    <w:p w14:paraId="3F1F2D7C" w14:textId="77777777" w:rsidR="00A80FEB" w:rsidRPr="00E14327" w:rsidRDefault="00A80FEB" w:rsidP="00A80FEB">
      <w:pPr>
        <w:spacing w:after="0" w:line="240" w:lineRule="auto"/>
        <w:ind w:left="992"/>
        <w:rPr>
          <w:rFonts w:ascii="Chu Van An" w:hAnsi="Chu Van An" w:cs="Chu Van An"/>
          <w:sz w:val="24"/>
          <w:szCs w:val="24"/>
        </w:rPr>
      </w:pPr>
      <w:r w:rsidRPr="00E14327">
        <w:rPr>
          <w:rFonts w:ascii="Chu Van An" w:hAnsi="Chu Van An" w:cs="Chu Van An"/>
          <w:sz w:val="24"/>
          <w:szCs w:val="24"/>
        </w:rPr>
        <w:t xml:space="preserve">Suy ra số tập con khác rỗng của </w:t>
      </w:r>
      <w:r w:rsidRPr="00E14327">
        <w:rPr>
          <w:rFonts w:ascii="Chu Van An" w:hAnsi="Chu Van An" w:cs="Chu Van An"/>
          <w:position w:val="-4"/>
          <w:sz w:val="24"/>
          <w:szCs w:val="24"/>
        </w:rPr>
        <w:object w:dxaOrig="271" w:dyaOrig="262" w14:anchorId="7AA1F3D2">
          <v:shape id="_x0000_i1745" type="#_x0000_t75" style="width:13.5pt;height:13.5pt" o:ole="">
            <v:imagedata r:id="rId822" o:title=""/>
          </v:shape>
          <o:OLEObject Type="Embed" ProgID="Equation.DSMT4" ShapeID="_x0000_i1745" DrawAspect="Content" ObjectID="_1687485124" r:id="rId823"/>
        </w:object>
      </w:r>
      <w:r w:rsidRPr="00E14327">
        <w:rPr>
          <w:rFonts w:ascii="Chu Van An" w:hAnsi="Chu Van An" w:cs="Chu Van An"/>
          <w:sz w:val="24"/>
          <w:szCs w:val="24"/>
        </w:rPr>
        <w:t xml:space="preserve"> là </w:t>
      </w:r>
      <w:r w:rsidRPr="00E14327">
        <w:rPr>
          <w:rFonts w:ascii="Chu Van An" w:hAnsi="Chu Van An" w:cs="Chu Van An"/>
          <w:position w:val="-12"/>
          <w:sz w:val="24"/>
          <w:szCs w:val="24"/>
        </w:rPr>
        <w:object w:dxaOrig="2038" w:dyaOrig="374" w14:anchorId="3213C57D">
          <v:shape id="_x0000_i1746" type="#_x0000_t75" style="width:102pt;height:18pt" o:ole="">
            <v:imagedata r:id="rId824" o:title=""/>
          </v:shape>
          <o:OLEObject Type="Embed" ProgID="Equation.DSMT4" ShapeID="_x0000_i1746" DrawAspect="Content" ObjectID="_1687485125" r:id="rId825"/>
        </w:object>
      </w:r>
      <w:r w:rsidRPr="00E14327">
        <w:rPr>
          <w:rFonts w:ascii="Chu Van An" w:hAnsi="Chu Van An" w:cs="Chu Van An"/>
          <w:sz w:val="24"/>
          <w:szCs w:val="24"/>
        </w:rPr>
        <w:t>.</w:t>
      </w:r>
    </w:p>
    <w:p w14:paraId="2A20C112" w14:textId="77777777" w:rsidR="00A80FEB" w:rsidRPr="00E14327" w:rsidRDefault="00A80FEB" w:rsidP="00A80FEB">
      <w:pPr>
        <w:spacing w:after="0" w:line="240" w:lineRule="auto"/>
        <w:ind w:left="992"/>
        <w:rPr>
          <w:rFonts w:ascii="Chu Van An" w:hAnsi="Chu Van An" w:cs="Chu Van An"/>
          <w:sz w:val="24"/>
          <w:szCs w:val="24"/>
        </w:rPr>
      </w:pPr>
      <w:r w:rsidRPr="00E14327">
        <w:rPr>
          <w:rFonts w:ascii="Chu Van An" w:hAnsi="Chu Van An" w:cs="Chu Van An"/>
          <w:sz w:val="24"/>
          <w:szCs w:val="24"/>
        </w:rPr>
        <w:t xml:space="preserve">Xét nhị thức </w:t>
      </w:r>
      <w:r w:rsidRPr="00E14327">
        <w:rPr>
          <w:rFonts w:ascii="Chu Van An" w:hAnsi="Chu Van An" w:cs="Chu Van An"/>
          <w:position w:val="-14"/>
          <w:sz w:val="24"/>
          <w:szCs w:val="24"/>
        </w:rPr>
        <w:object w:dxaOrig="4020" w:dyaOrig="439" w14:anchorId="3B8C0C2D">
          <v:shape id="_x0000_i1747" type="#_x0000_t75" style="width:201pt;height:21.75pt" o:ole="">
            <v:imagedata r:id="rId826" o:title=""/>
          </v:shape>
          <o:OLEObject Type="Embed" ProgID="Equation.DSMT4" ShapeID="_x0000_i1747" DrawAspect="Content" ObjectID="_1687485126" r:id="rId827"/>
        </w:object>
      </w:r>
      <w:r w:rsidRPr="00E14327">
        <w:rPr>
          <w:rFonts w:ascii="Chu Van An" w:hAnsi="Chu Van An" w:cs="Chu Van An"/>
          <w:sz w:val="24"/>
          <w:szCs w:val="24"/>
        </w:rPr>
        <w:t>.</w:t>
      </w:r>
    </w:p>
    <w:p w14:paraId="459B8CE8" w14:textId="77777777" w:rsidR="00A80FEB" w:rsidRPr="00E14327" w:rsidRDefault="00A80FEB" w:rsidP="00A80FEB">
      <w:pPr>
        <w:spacing w:after="0" w:line="240" w:lineRule="auto"/>
        <w:ind w:left="992"/>
        <w:rPr>
          <w:rFonts w:ascii="Chu Van An" w:hAnsi="Chu Van An" w:cs="Chu Van An"/>
          <w:sz w:val="24"/>
          <w:szCs w:val="24"/>
        </w:rPr>
      </w:pPr>
      <w:r w:rsidRPr="00E14327">
        <w:rPr>
          <w:rFonts w:ascii="Chu Van An" w:hAnsi="Chu Van An" w:cs="Chu Van An"/>
          <w:sz w:val="24"/>
          <w:szCs w:val="24"/>
        </w:rPr>
        <w:t xml:space="preserve">Thay </w:t>
      </w:r>
      <w:r w:rsidRPr="00E14327">
        <w:rPr>
          <w:rFonts w:ascii="Chu Van An" w:hAnsi="Chu Van An" w:cs="Chu Van An"/>
          <w:position w:val="-6"/>
          <w:sz w:val="24"/>
          <w:szCs w:val="24"/>
        </w:rPr>
        <w:object w:dxaOrig="524" w:dyaOrig="271" w14:anchorId="06BBE3EE">
          <v:shape id="_x0000_i1748" type="#_x0000_t75" style="width:25.5pt;height:13.5pt" o:ole="">
            <v:imagedata r:id="rId828" o:title=""/>
          </v:shape>
          <o:OLEObject Type="Embed" ProgID="Equation.DSMT4" ShapeID="_x0000_i1748" DrawAspect="Content" ObjectID="_1687485127" r:id="rId829"/>
        </w:object>
      </w:r>
      <w:r w:rsidRPr="00E14327">
        <w:rPr>
          <w:rFonts w:ascii="Chu Van An" w:hAnsi="Chu Van An" w:cs="Chu Van An"/>
          <w:sz w:val="24"/>
          <w:szCs w:val="24"/>
        </w:rPr>
        <w:t xml:space="preserve"> vào ta được: </w:t>
      </w:r>
      <w:r w:rsidRPr="00E14327">
        <w:rPr>
          <w:rFonts w:ascii="Chu Van An" w:hAnsi="Chu Van An" w:cs="Chu Van An"/>
          <w:position w:val="-14"/>
          <w:sz w:val="24"/>
          <w:szCs w:val="24"/>
        </w:rPr>
        <w:object w:dxaOrig="4291" w:dyaOrig="439" w14:anchorId="7123E32C">
          <v:shape id="_x0000_i1749" type="#_x0000_t75" style="width:213.75pt;height:21.75pt" o:ole="">
            <v:imagedata r:id="rId830" o:title=""/>
          </v:shape>
          <o:OLEObject Type="Embed" ProgID="Equation.DSMT4" ShapeID="_x0000_i1749" DrawAspect="Content" ObjectID="_1687485128" r:id="rId831"/>
        </w:object>
      </w:r>
      <w:r w:rsidRPr="00E14327">
        <w:rPr>
          <w:rFonts w:ascii="Chu Van An" w:hAnsi="Chu Van An" w:cs="Chu Van An"/>
          <w:sz w:val="24"/>
          <w:szCs w:val="24"/>
        </w:rPr>
        <w:t>.</w:t>
      </w:r>
    </w:p>
    <w:p w14:paraId="7B79710D" w14:textId="77777777" w:rsidR="00A80FEB" w:rsidRPr="00E14327" w:rsidRDefault="00A80FEB" w:rsidP="00673A40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 w:line="240" w:lineRule="auto"/>
        <w:contextualSpacing w:val="0"/>
        <w:jc w:val="both"/>
        <w:rPr>
          <w:rFonts w:ascii="Chu Van An" w:hAnsi="Chu Van An" w:cs="Chu Van An"/>
          <w:szCs w:val="24"/>
        </w:rPr>
      </w:pPr>
      <w:r w:rsidRPr="00E14327">
        <w:rPr>
          <w:rFonts w:ascii="Chu Van An" w:hAnsi="Chu Van An" w:cs="Chu Van An"/>
          <w:szCs w:val="24"/>
        </w:rPr>
        <w:t xml:space="preserve">Tính tổng tất cả các số nguyên dương </w:t>
      </w:r>
      <w:r w:rsidRPr="00E14327">
        <w:rPr>
          <w:rFonts w:ascii="Chu Van An" w:hAnsi="Chu Van An" w:cs="Chu Van An"/>
          <w:position w:val="-6"/>
          <w:szCs w:val="24"/>
        </w:rPr>
        <w:object w:dxaOrig="196" w:dyaOrig="224" w14:anchorId="08CEF44B">
          <v:shape id="_x0000_i1750" type="#_x0000_t75" style="width:9.75pt;height:10.5pt" o:ole="">
            <v:imagedata r:id="rId832" o:title=""/>
          </v:shape>
          <o:OLEObject Type="Embed" ProgID="Equation.DSMT4" ShapeID="_x0000_i1750" DrawAspect="Content" ObjectID="_1687485129" r:id="rId833"/>
        </w:object>
      </w:r>
      <w:r w:rsidRPr="00E14327">
        <w:rPr>
          <w:rFonts w:ascii="Chu Van An" w:hAnsi="Chu Van An" w:cs="Chu Van An"/>
          <w:szCs w:val="24"/>
        </w:rPr>
        <w:t xml:space="preserve"> thỏa mãn </w:t>
      </w:r>
      <w:r w:rsidRPr="00E14327">
        <w:rPr>
          <w:rFonts w:ascii="Chu Van An" w:hAnsi="Chu Van An" w:cs="Chu Van An"/>
          <w:position w:val="-12"/>
          <w:szCs w:val="24"/>
        </w:rPr>
        <w:object w:dxaOrig="1815" w:dyaOrig="374" w14:anchorId="067E848B">
          <v:shape id="_x0000_i1751" type="#_x0000_t75" style="width:90.75pt;height:18pt" o:ole="">
            <v:imagedata r:id="rId834" o:title=""/>
          </v:shape>
          <o:OLEObject Type="Embed" ProgID="Equation.DSMT4" ShapeID="_x0000_i1751" DrawAspect="Content" ObjectID="_1687485130" r:id="rId835"/>
        </w:object>
      </w:r>
      <w:r w:rsidRPr="00E14327">
        <w:rPr>
          <w:rFonts w:ascii="Chu Van An" w:hAnsi="Chu Van An" w:cs="Chu Van An"/>
          <w:szCs w:val="24"/>
        </w:rPr>
        <w:t>.</w:t>
      </w:r>
    </w:p>
    <w:p w14:paraId="7CF2F894" w14:textId="77777777" w:rsidR="00A80FEB" w:rsidRPr="00E14327" w:rsidRDefault="00A80FEB" w:rsidP="00A80FEB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E14327">
        <w:rPr>
          <w:rFonts w:ascii="MS Gothic" w:eastAsia="MS Gothic" w:hAnsi="MS Gothic" w:cs="MS Gothic" w:hint="eastAsia"/>
          <w:b/>
          <w:color w:val="0000FF"/>
          <w:sz w:val="24"/>
          <w:szCs w:val="24"/>
        </w:rPr>
        <w:t>Ⓐ</w:t>
      </w:r>
      <w:r w:rsidRPr="00E14327">
        <w:rPr>
          <w:rFonts w:ascii="Chu Van An" w:eastAsia="MS PMincho" w:hAnsi="Chu Van An" w:cs="Chu Van An"/>
          <w:b/>
          <w:color w:val="0000FF"/>
          <w:sz w:val="24"/>
          <w:szCs w:val="24"/>
        </w:rPr>
        <w:t>.</w:t>
      </w:r>
      <w:r w:rsidRPr="00E14327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E14327">
        <w:rPr>
          <w:rFonts w:ascii="Chu Van An" w:hAnsi="Chu Van An" w:cs="Chu Van An"/>
          <w:position w:val="-6"/>
          <w:sz w:val="24"/>
          <w:szCs w:val="24"/>
        </w:rPr>
        <w:object w:dxaOrig="271" w:dyaOrig="271" w14:anchorId="3EAF6AD0">
          <v:shape id="_x0000_i1752" type="#_x0000_t75" style="width:13.5pt;height:13.5pt" o:ole="">
            <v:imagedata r:id="rId836" o:title=""/>
          </v:shape>
          <o:OLEObject Type="Embed" ProgID="Equation.DSMT4" ShapeID="_x0000_i1752" DrawAspect="Content" ObjectID="_1687485131" r:id="rId837"/>
        </w:object>
      </w:r>
      <w:r w:rsidRPr="00E14327">
        <w:rPr>
          <w:rFonts w:ascii="Chu Van An" w:hAnsi="Chu Van An" w:cs="Chu Van An"/>
          <w:sz w:val="24"/>
          <w:szCs w:val="24"/>
        </w:rPr>
        <w:t>.</w:t>
      </w:r>
      <w:r w:rsidRPr="00E14327">
        <w:rPr>
          <w:rFonts w:ascii="Chu Van An" w:hAnsi="Chu Van An" w:cs="Chu Van An"/>
          <w:sz w:val="24"/>
          <w:szCs w:val="24"/>
        </w:rPr>
        <w:tab/>
      </w:r>
      <w:r w:rsidRPr="00E14327">
        <w:rPr>
          <w:rFonts w:ascii="MS Gothic" w:eastAsia="MS Gothic" w:hAnsi="MS Gothic" w:cs="MS Gothic" w:hint="eastAsia"/>
          <w:b/>
          <w:color w:val="0000FF"/>
          <w:sz w:val="24"/>
          <w:szCs w:val="24"/>
        </w:rPr>
        <w:t>Ⓑ</w:t>
      </w:r>
      <w:r w:rsidRPr="00E14327">
        <w:rPr>
          <w:rFonts w:ascii="Chu Van An" w:eastAsia="MS PMincho" w:hAnsi="Chu Van An" w:cs="Chu Van An"/>
          <w:b/>
          <w:color w:val="0000FF"/>
          <w:sz w:val="24"/>
          <w:szCs w:val="24"/>
        </w:rPr>
        <w:t>.</w:t>
      </w:r>
      <w:r w:rsidRPr="00E14327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E14327">
        <w:rPr>
          <w:rFonts w:ascii="Chu Van An" w:hAnsi="Chu Van An" w:cs="Chu Van An"/>
          <w:position w:val="-6"/>
          <w:sz w:val="24"/>
          <w:szCs w:val="24"/>
        </w:rPr>
        <w:object w:dxaOrig="271" w:dyaOrig="271" w14:anchorId="6AA18EBE">
          <v:shape id="_x0000_i1753" type="#_x0000_t75" style="width:13.5pt;height:13.5pt" o:ole="">
            <v:imagedata r:id="rId838" o:title=""/>
          </v:shape>
          <o:OLEObject Type="Embed" ProgID="Equation.DSMT4" ShapeID="_x0000_i1753" DrawAspect="Content" ObjectID="_1687485132" r:id="rId839"/>
        </w:object>
      </w:r>
      <w:r w:rsidRPr="00E14327">
        <w:rPr>
          <w:rFonts w:ascii="Chu Van An" w:hAnsi="Chu Van An" w:cs="Chu Van An"/>
          <w:sz w:val="24"/>
          <w:szCs w:val="24"/>
        </w:rPr>
        <w:t>.</w:t>
      </w:r>
      <w:r w:rsidRPr="00E14327">
        <w:rPr>
          <w:rFonts w:ascii="Chu Van An" w:hAnsi="Chu Van An" w:cs="Chu Van An"/>
          <w:sz w:val="24"/>
          <w:szCs w:val="24"/>
        </w:rPr>
        <w:tab/>
      </w:r>
      <w:r w:rsidRPr="00E14327">
        <w:rPr>
          <w:rFonts w:ascii="MS Gothic" w:eastAsia="MS Gothic" w:hAnsi="MS Gothic" w:cs="MS Gothic" w:hint="eastAsia"/>
          <w:b/>
          <w:color w:val="0000FF"/>
          <w:sz w:val="24"/>
          <w:szCs w:val="24"/>
        </w:rPr>
        <w:t>Ⓒ</w:t>
      </w:r>
      <w:r w:rsidRPr="00E14327">
        <w:rPr>
          <w:rFonts w:ascii="Chu Van An" w:eastAsia="MS PMincho" w:hAnsi="Chu Van An" w:cs="Chu Van An"/>
          <w:b/>
          <w:color w:val="0000FF"/>
          <w:sz w:val="24"/>
          <w:szCs w:val="24"/>
        </w:rPr>
        <w:t>.</w:t>
      </w:r>
      <w:r w:rsidRPr="00E14327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E14327">
        <w:rPr>
          <w:rFonts w:ascii="Chu Van An" w:hAnsi="Chu Van An" w:cs="Chu Van An"/>
          <w:position w:val="-4"/>
          <w:sz w:val="24"/>
          <w:szCs w:val="24"/>
        </w:rPr>
        <w:object w:dxaOrig="271" w:dyaOrig="262" w14:anchorId="52EDFF6A">
          <v:shape id="_x0000_i1754" type="#_x0000_t75" style="width:13.5pt;height:13.5pt" o:ole="">
            <v:imagedata r:id="rId840" o:title=""/>
          </v:shape>
          <o:OLEObject Type="Embed" ProgID="Equation.DSMT4" ShapeID="_x0000_i1754" DrawAspect="Content" ObjectID="_1687485133" r:id="rId841"/>
        </w:object>
      </w:r>
      <w:r w:rsidRPr="00E14327">
        <w:rPr>
          <w:rFonts w:ascii="Chu Van An" w:hAnsi="Chu Van An" w:cs="Chu Van An"/>
          <w:sz w:val="24"/>
          <w:szCs w:val="24"/>
        </w:rPr>
        <w:t>.</w:t>
      </w:r>
      <w:r w:rsidRPr="00E14327">
        <w:rPr>
          <w:rFonts w:ascii="Chu Van An" w:hAnsi="Chu Van An" w:cs="Chu Van An"/>
          <w:sz w:val="24"/>
          <w:szCs w:val="24"/>
        </w:rPr>
        <w:tab/>
      </w:r>
      <w:r w:rsidRPr="00E14327">
        <w:rPr>
          <w:rFonts w:ascii="MS Gothic" w:eastAsia="MS Gothic" w:hAnsi="MS Gothic" w:cs="MS Gothic" w:hint="eastAsia"/>
          <w:b/>
          <w:color w:val="0000FF"/>
          <w:sz w:val="24"/>
          <w:szCs w:val="24"/>
          <w:u w:val="single"/>
        </w:rPr>
        <w:t>Ⓓ</w:t>
      </w:r>
      <w:r w:rsidRPr="00E14327">
        <w:rPr>
          <w:rFonts w:ascii="Chu Van An" w:eastAsia="MS PMincho" w:hAnsi="Chu Van An" w:cs="Chu Van An"/>
          <w:b/>
          <w:color w:val="0000FF"/>
          <w:sz w:val="24"/>
          <w:szCs w:val="24"/>
          <w:u w:val="single"/>
        </w:rPr>
        <w:t>.</w:t>
      </w:r>
      <w:r w:rsidRPr="00E14327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E14327">
        <w:rPr>
          <w:rFonts w:ascii="Chu Van An" w:hAnsi="Chu Van An" w:cs="Chu Van An"/>
          <w:position w:val="-4"/>
          <w:sz w:val="24"/>
          <w:szCs w:val="24"/>
        </w:rPr>
        <w:object w:dxaOrig="262" w:dyaOrig="262" w14:anchorId="0F6C7108">
          <v:shape id="_x0000_i1755" type="#_x0000_t75" style="width:13.5pt;height:13.5pt" o:ole="">
            <v:imagedata r:id="rId842" o:title=""/>
          </v:shape>
          <o:OLEObject Type="Embed" ProgID="Equation.DSMT4" ShapeID="_x0000_i1755" DrawAspect="Content" ObjectID="_1687485134" r:id="rId843"/>
        </w:object>
      </w:r>
      <w:r w:rsidRPr="00E14327">
        <w:rPr>
          <w:rFonts w:ascii="Chu Van An" w:hAnsi="Chu Van An" w:cs="Chu Van An"/>
          <w:sz w:val="24"/>
          <w:szCs w:val="24"/>
        </w:rPr>
        <w:t>.</w:t>
      </w:r>
    </w:p>
    <w:p w14:paraId="10374586" w14:textId="4842A94A" w:rsidR="00A80FEB" w:rsidRPr="00E14327" w:rsidRDefault="00E14327" w:rsidP="00A80FEB">
      <w:pPr>
        <w:spacing w:after="0" w:line="240" w:lineRule="auto"/>
        <w:ind w:left="992"/>
        <w:jc w:val="center"/>
        <w:rPr>
          <w:rFonts w:ascii="Chu Van An" w:hAnsi="Chu Van An" w:cs="Chu Van An"/>
          <w:b/>
          <w:color w:val="0000FF"/>
          <w:sz w:val="24"/>
          <w:szCs w:val="24"/>
        </w:rPr>
      </w:pPr>
      <w:r w:rsidRPr="00E14327">
        <w:rPr>
          <w:rFonts w:ascii="Chu Van An" w:eastAsia="MS PMincho" w:hAnsi="Chu Van An" w:cs="Chu Van An"/>
          <w:b/>
          <w:color w:val="0000FF"/>
          <w:sz w:val="24"/>
          <w:szCs w:val="24"/>
        </w:rPr>
        <w:t>Lời giải</w:t>
      </w:r>
    </w:p>
    <w:p w14:paraId="3372CD9E" w14:textId="77777777" w:rsidR="00A80FEB" w:rsidRPr="00E14327" w:rsidRDefault="00A80FEB" w:rsidP="00A80FEB">
      <w:pPr>
        <w:spacing w:line="240" w:lineRule="auto"/>
        <w:ind w:left="992"/>
        <w:jc w:val="right"/>
        <w:rPr>
          <w:rFonts w:ascii="Chu Van An" w:hAnsi="Chu Van An" w:cs="Chu Van An"/>
          <w:i/>
          <w:sz w:val="24"/>
          <w:szCs w:val="24"/>
        </w:rPr>
      </w:pPr>
      <w:r w:rsidRPr="00E14327">
        <w:rPr>
          <w:rFonts w:ascii="Chu Van An" w:hAnsi="Chu Van An" w:cs="Chu Van An"/>
          <w:b/>
          <w:i/>
          <w:sz w:val="24"/>
          <w:szCs w:val="24"/>
        </w:rPr>
        <w:t>.</w:t>
      </w:r>
    </w:p>
    <w:p w14:paraId="5646F91E" w14:textId="77777777" w:rsidR="00A80FEB" w:rsidRPr="00E14327" w:rsidRDefault="00A80FEB" w:rsidP="00A80FEB">
      <w:pPr>
        <w:spacing w:line="240" w:lineRule="auto"/>
        <w:ind w:left="992"/>
        <w:rPr>
          <w:rFonts w:ascii="Chu Van An" w:hAnsi="Chu Van An" w:cs="Chu Van An"/>
          <w:b/>
          <w:noProof/>
          <w:color w:val="0000FF"/>
          <w:sz w:val="24"/>
          <w:szCs w:val="24"/>
        </w:rPr>
      </w:pPr>
      <w:r w:rsidRPr="00E14327">
        <w:rPr>
          <w:rFonts w:ascii="Chu Van An" w:hAnsi="Chu Van An" w:cs="Chu Van An"/>
          <w:noProof/>
          <w:sz w:val="24"/>
          <w:szCs w:val="24"/>
        </w:rPr>
        <w:t>Điều kiện:</w:t>
      </w:r>
      <w:r w:rsidRPr="00E14327">
        <w:rPr>
          <w:rFonts w:ascii="Chu Van An" w:hAnsi="Chu Van An" w:cs="Chu Van An"/>
          <w:b/>
          <w:noProof/>
          <w:color w:val="0000FF"/>
          <w:sz w:val="24"/>
          <w:szCs w:val="24"/>
        </w:rPr>
        <w:t xml:space="preserve"> </w:t>
      </w:r>
      <w:r w:rsidRPr="00E14327">
        <w:rPr>
          <w:rFonts w:ascii="Chu Van An" w:hAnsi="Chu Van An" w:cs="Chu Van An"/>
          <w:position w:val="-6"/>
          <w:sz w:val="24"/>
          <w:szCs w:val="24"/>
        </w:rPr>
        <w:object w:dxaOrig="598" w:dyaOrig="271" w14:anchorId="4E390C7C">
          <v:shape id="_x0000_i1756" type="#_x0000_t75" style="width:30pt;height:13.5pt" o:ole="">
            <v:imagedata r:id="rId844" o:title=""/>
          </v:shape>
          <o:OLEObject Type="Embed" ProgID="Equation.DSMT4" ShapeID="_x0000_i1756" DrawAspect="Content" ObjectID="_1687485135" r:id="rId845"/>
        </w:object>
      </w:r>
      <w:r w:rsidRPr="00E14327">
        <w:rPr>
          <w:rFonts w:ascii="Chu Van An" w:hAnsi="Chu Van An" w:cs="Chu Van An"/>
          <w:sz w:val="24"/>
          <w:szCs w:val="24"/>
        </w:rPr>
        <w:t xml:space="preserve">, </w:t>
      </w:r>
      <w:r w:rsidRPr="00E14327">
        <w:rPr>
          <w:rFonts w:ascii="Chu Van An" w:hAnsi="Chu Van An" w:cs="Chu Van An"/>
          <w:position w:val="-6"/>
          <w:sz w:val="24"/>
          <w:szCs w:val="24"/>
        </w:rPr>
        <w:object w:dxaOrig="561" w:dyaOrig="271" w14:anchorId="7DA0BCF2">
          <v:shape id="_x0000_i1757" type="#_x0000_t75" style="width:28.5pt;height:13.5pt" o:ole="">
            <v:imagedata r:id="rId846" o:title=""/>
          </v:shape>
          <o:OLEObject Type="Embed" ProgID="Equation.DSMT4" ShapeID="_x0000_i1757" DrawAspect="Content" ObjectID="_1687485136" r:id="rId847"/>
        </w:object>
      </w:r>
      <w:r w:rsidRPr="00E14327">
        <w:rPr>
          <w:rFonts w:ascii="Chu Van An" w:hAnsi="Chu Van An" w:cs="Chu Van An"/>
          <w:sz w:val="24"/>
          <w:szCs w:val="24"/>
        </w:rPr>
        <w:t>.</w:t>
      </w:r>
    </w:p>
    <w:p w14:paraId="7BCFE21D" w14:textId="77777777" w:rsidR="00A80FEB" w:rsidRPr="00E14327" w:rsidRDefault="00A80FEB" w:rsidP="00A80FEB">
      <w:pPr>
        <w:spacing w:after="0" w:line="240" w:lineRule="auto"/>
        <w:ind w:left="992"/>
        <w:rPr>
          <w:rFonts w:ascii="Chu Van An" w:hAnsi="Chu Van An" w:cs="Chu Van An"/>
          <w:b/>
          <w:noProof/>
          <w:color w:val="0000FF"/>
          <w:sz w:val="24"/>
          <w:szCs w:val="24"/>
        </w:rPr>
      </w:pPr>
      <w:r w:rsidRPr="00E14327">
        <w:rPr>
          <w:rFonts w:ascii="Chu Van An" w:hAnsi="Chu Van An" w:cs="Chu Van An"/>
          <w:sz w:val="24"/>
          <w:szCs w:val="24"/>
        </w:rPr>
        <w:lastRenderedPageBreak/>
        <w:t xml:space="preserve">Ta có: </w:t>
      </w:r>
      <w:r w:rsidRPr="00E14327">
        <w:rPr>
          <w:rFonts w:ascii="Chu Van An" w:hAnsi="Chu Van An" w:cs="Chu Van An"/>
          <w:position w:val="-30"/>
          <w:sz w:val="24"/>
          <w:szCs w:val="24"/>
        </w:rPr>
        <w:object w:dxaOrig="8120" w:dyaOrig="729" w14:anchorId="1A7D9032">
          <v:shape id="_x0000_i1758" type="#_x0000_t75" style="width:405.75pt;height:36.75pt" o:ole="">
            <v:imagedata r:id="rId848" o:title=""/>
          </v:shape>
          <o:OLEObject Type="Embed" ProgID="Equation.DSMT4" ShapeID="_x0000_i1758" DrawAspect="Content" ObjectID="_1687485137" r:id="rId849"/>
        </w:object>
      </w:r>
      <w:r w:rsidRPr="00E14327">
        <w:rPr>
          <w:rFonts w:ascii="Chu Van An" w:hAnsi="Chu Van An" w:cs="Chu Van An"/>
          <w:sz w:val="24"/>
          <w:szCs w:val="24"/>
        </w:rPr>
        <w:t>.</w:t>
      </w:r>
    </w:p>
    <w:p w14:paraId="71227A27" w14:textId="77777777" w:rsidR="00A80FEB" w:rsidRPr="00E14327" w:rsidRDefault="00A80FEB" w:rsidP="00A80FEB">
      <w:pPr>
        <w:spacing w:line="240" w:lineRule="auto"/>
        <w:ind w:left="992"/>
        <w:rPr>
          <w:rFonts w:ascii="Chu Van An" w:hAnsi="Chu Van An" w:cs="Chu Van An"/>
          <w:noProof/>
          <w:sz w:val="24"/>
          <w:szCs w:val="24"/>
        </w:rPr>
      </w:pPr>
      <w:r w:rsidRPr="00E14327">
        <w:rPr>
          <w:rFonts w:ascii="Chu Van An" w:hAnsi="Chu Van An" w:cs="Chu Van An"/>
          <w:noProof/>
          <w:sz w:val="24"/>
          <w:szCs w:val="24"/>
        </w:rPr>
        <w:t xml:space="preserve">Hai nghiệm đều thỏa mãn điều kiện, chúng có tổng bằng </w:t>
      </w:r>
      <w:r w:rsidRPr="00E14327">
        <w:rPr>
          <w:rFonts w:ascii="Chu Van An" w:hAnsi="Chu Van An" w:cs="Chu Van An"/>
          <w:position w:val="-4"/>
          <w:sz w:val="24"/>
          <w:szCs w:val="24"/>
        </w:rPr>
        <w:object w:dxaOrig="262" w:dyaOrig="262" w14:anchorId="5E118070">
          <v:shape id="_x0000_i1759" type="#_x0000_t75" style="width:13.5pt;height:13.5pt" o:ole="">
            <v:imagedata r:id="rId850" o:title=""/>
          </v:shape>
          <o:OLEObject Type="Embed" ProgID="Equation.DSMT4" ShapeID="_x0000_i1759" DrawAspect="Content" ObjectID="_1687485138" r:id="rId851"/>
        </w:object>
      </w:r>
      <w:r w:rsidRPr="00E14327">
        <w:rPr>
          <w:rFonts w:ascii="Chu Van An" w:hAnsi="Chu Van An" w:cs="Chu Van An"/>
          <w:noProof/>
          <w:sz w:val="24"/>
          <w:szCs w:val="24"/>
        </w:rPr>
        <w:t xml:space="preserve"> </w:t>
      </w:r>
    </w:p>
    <w:p w14:paraId="02C10A9F" w14:textId="77777777" w:rsidR="00A80FEB" w:rsidRPr="00E14327" w:rsidRDefault="00A80FEB" w:rsidP="004C4F30">
      <w:pPr>
        <w:spacing w:line="240" w:lineRule="auto"/>
        <w:rPr>
          <w:rFonts w:ascii="Chu Van An" w:eastAsia="Chu Van An" w:hAnsi="Chu Van An" w:cs="Chu Van An"/>
          <w:b/>
          <w:color w:val="FF0000"/>
          <w:sz w:val="24"/>
          <w:szCs w:val="24"/>
        </w:rPr>
      </w:pPr>
    </w:p>
    <w:p w14:paraId="2652763C" w14:textId="77777777" w:rsidR="00775A4B" w:rsidRPr="00E14327" w:rsidRDefault="00775A4B" w:rsidP="004C4F30">
      <w:pPr>
        <w:spacing w:line="240" w:lineRule="auto"/>
        <w:rPr>
          <w:rFonts w:ascii="Chu Van An" w:eastAsia="Chu Van An" w:hAnsi="Chu Van An" w:cs="Chu Van An"/>
          <w:b/>
          <w:color w:val="FF0000"/>
          <w:sz w:val="24"/>
          <w:szCs w:val="24"/>
        </w:rPr>
      </w:pPr>
      <w:r w:rsidRPr="00E14327">
        <w:rPr>
          <w:rFonts w:ascii="Chu Van An" w:eastAsia="Wingdings" w:hAnsi="Chu Van An" w:cs="Chu Van An"/>
          <w:b/>
          <w:color w:val="0000CC"/>
          <w:sz w:val="24"/>
          <w:szCs w:val="24"/>
          <w:shd w:val="clear" w:color="auto" w:fill="F9FFE5"/>
        </w:rPr>
        <w:sym w:font="Wingdings" w:char="F031"/>
      </w:r>
      <w:r w:rsidRPr="00E14327">
        <w:rPr>
          <w:rFonts w:ascii="Chu Van An" w:eastAsia="Chu Van An" w:hAnsi="Chu Van An" w:cs="Chu Van An"/>
          <w:b/>
          <w:color w:val="FF0000"/>
          <w:sz w:val="24"/>
          <w:szCs w:val="24"/>
          <w:shd w:val="clear" w:color="auto" w:fill="F9FFE5"/>
        </w:rPr>
        <w:t>_Bài tập rèn luyện</w:t>
      </w:r>
      <w:r w:rsidRPr="00E14327">
        <w:rPr>
          <w:rFonts w:ascii="Chu Van An" w:eastAsia="Chu Van An" w:hAnsi="Chu Van An" w:cs="Chu Van An"/>
          <w:b/>
          <w:color w:val="FF0000"/>
          <w:sz w:val="24"/>
          <w:szCs w:val="24"/>
        </w:rPr>
        <w:t>:</w:t>
      </w:r>
    </w:p>
    <w:tbl>
      <w:tblPr>
        <w:tblStyle w:val="TableGrid"/>
        <w:tblW w:w="10631" w:type="dxa"/>
        <w:tblInd w:w="137" w:type="dxa"/>
        <w:tblBorders>
          <w:top w:val="dashSmallGap" w:sz="4" w:space="0" w:color="0000CC"/>
          <w:left w:val="dashSmallGap" w:sz="4" w:space="0" w:color="0000CC"/>
          <w:bottom w:val="dashSmallGap" w:sz="4" w:space="0" w:color="0000CC"/>
          <w:right w:val="dashSmallGap" w:sz="4" w:space="0" w:color="0000CC"/>
          <w:insideH w:val="dashSmallGap" w:sz="4" w:space="0" w:color="0000CC"/>
          <w:insideV w:val="dashSmallGap" w:sz="4" w:space="0" w:color="0000CC"/>
        </w:tblBorders>
        <w:tblLook w:val="04A0" w:firstRow="1" w:lastRow="0" w:firstColumn="1" w:lastColumn="0" w:noHBand="0" w:noVBand="1"/>
      </w:tblPr>
      <w:tblGrid>
        <w:gridCol w:w="7088"/>
        <w:gridCol w:w="3543"/>
      </w:tblGrid>
      <w:tr w:rsidR="008F2A17" w:rsidRPr="0044542F" w14:paraId="79C86EF7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6253D4F5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Câu 1: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Khai triển </w:t>
            </w:r>
            <w:r w:rsidRPr="004801B8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810" w:dyaOrig="450" w14:anchorId="19596F42">
                <v:shape id="_x0000_i5726" type="#_x0000_t75" style="width:40.5pt;height:22.5pt" o:ole="">
                  <v:imagedata r:id="rId852" o:title=""/>
                </v:shape>
                <o:OLEObject Type="Embed" ProgID="Equation.DSMT4" ShapeID="_x0000_i5726" DrawAspect="Content" ObjectID="_1687485139" r:id="rId853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và sau đó cho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525" w:dyaOrig="270" w14:anchorId="170DE97B">
                <v:shape id="_x0000_i5727" type="#_x0000_t75" style="width:26.25pt;height:13.5pt" o:ole="">
                  <v:imagedata r:id="rId854" o:title=""/>
                </v:shape>
                <o:OLEObject Type="Embed" ProgID="Equation.DSMT4" ShapeID="_x0000_i5727" DrawAspect="Content" ObjectID="_1687485140" r:id="rId855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ta sẽ nhận được:</w:t>
            </w:r>
          </w:p>
          <w:p w14:paraId="451DB85C" w14:textId="754CEDE8" w:rsidR="008F2A17" w:rsidRPr="004801B8" w:rsidRDefault="008F2A17" w:rsidP="003330D3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</w:pPr>
            <w:r w:rsidRPr="004801B8"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  <w:lang w:val="fr-FR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bCs/>
                <w:color w:val="0000FF"/>
                <w:sz w:val="24"/>
                <w:szCs w:val="24"/>
                <w:lang w:val="fr-FR"/>
              </w:rPr>
              <w:t>Ⓐ.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  <w:lang w:val="fr-FR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  <w:lang w:val="fr-FR"/>
              </w:rPr>
              <w:object w:dxaOrig="2220" w:dyaOrig="375" w14:anchorId="0BC2D77F">
                <v:shape id="_x0000_i5728" type="#_x0000_t75" style="width:111pt;height:18.75pt" o:ole="">
                  <v:imagedata r:id="rId856" o:title=""/>
                </v:shape>
                <o:OLEObject Type="Embed" ProgID="Equation.DSMT4" ShapeID="_x0000_i5728" DrawAspect="Content" ObjectID="_1687485141" r:id="rId857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fr-FR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  <w:lang w:val="fr-FR"/>
              </w:rPr>
              <w:object w:dxaOrig="2385" w:dyaOrig="375" w14:anchorId="4CD1E55F">
                <v:shape id="_x0000_i5729" type="#_x0000_t75" style="width:119.25pt;height:18.75pt" o:ole="">
                  <v:imagedata r:id="rId858" o:title=""/>
                </v:shape>
                <o:OLEObject Type="Embed" ProgID="Equation.DSMT4" ShapeID="_x0000_i5729" DrawAspect="Content" ObjectID="_1687485142" r:id="rId859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fr-FR"/>
              </w:rPr>
              <w:t>.</w:t>
            </w:r>
          </w:p>
          <w:p w14:paraId="2036824E" w14:textId="30277CBE" w:rsidR="008F2A17" w:rsidRPr="004801B8" w:rsidRDefault="008F2A17" w:rsidP="003330D3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</w:pPr>
            <w:r w:rsidRPr="004801B8"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  <w:lang w:val="fr-FR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bCs/>
                <w:color w:val="0000FF"/>
                <w:sz w:val="24"/>
                <w:szCs w:val="24"/>
                <w:lang w:val="fr-FR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  <w:lang w:val="fr-FR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  <w:lang w:val="fr-FR"/>
              </w:rPr>
              <w:object w:dxaOrig="2340" w:dyaOrig="375" w14:anchorId="2B595D3B">
                <v:shape id="_x0000_i5730" type="#_x0000_t75" style="width:117pt;height:18.75pt" o:ole="">
                  <v:imagedata r:id="rId860" o:title=""/>
                </v:shape>
                <o:OLEObject Type="Embed" ProgID="Equation.DSMT4" ShapeID="_x0000_i5730" DrawAspect="Content" ObjectID="_1687485143" r:id="rId861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fr-FR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  <w:lang w:val="fr-FR"/>
              </w:rPr>
              <w:object w:dxaOrig="4050" w:dyaOrig="375" w14:anchorId="1E5A739B">
                <v:shape id="_x0000_i5731" type="#_x0000_t75" style="width:202.5pt;height:18.75pt" o:ole="">
                  <v:imagedata r:id="rId862" o:title=""/>
                </v:shape>
                <o:OLEObject Type="Embed" ProgID="Equation.DSMT4" ShapeID="_x0000_i5731" DrawAspect="Content" ObjectID="_1687485144" r:id="rId863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fr-FR"/>
              </w:rPr>
              <w:t>.</w:t>
            </w:r>
          </w:p>
          <w:p w14:paraId="6631BEDA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1D73AD34" w14:textId="77777777" w:rsidR="008F2A17" w:rsidRPr="0044542F" w:rsidRDefault="008F2A17" w:rsidP="003330D3">
            <w:pPr>
              <w:ind w:right="201"/>
              <w:mirrorIndents/>
              <w:jc w:val="center"/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 xml:space="preserve">   Lời giải</w:t>
            </w:r>
          </w:p>
        </w:tc>
      </w:tr>
      <w:tr w:rsidR="008F2A17" w:rsidRPr="0044542F" w14:paraId="150282C3" w14:textId="77777777" w:rsidTr="003330D3">
        <w:trPr>
          <w:trHeight w:val="399"/>
        </w:trPr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1955FA16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Câu 2: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Giá trị của biểu thức </w:t>
            </w:r>
            <w:r w:rsidRPr="004801B8">
              <w:rPr>
                <w:rFonts w:ascii="Chu Van An" w:eastAsia="Times New Roman" w:hAnsi="Chu Van An" w:cs="Chu Van An"/>
                <w:position w:val="-24"/>
                <w:sz w:val="24"/>
                <w:szCs w:val="24"/>
              </w:rPr>
              <w:object w:dxaOrig="3795" w:dyaOrig="615" w14:anchorId="0F11CC9D">
                <v:shape id="_x0000_i5732" type="#_x0000_t75" style="width:189.75pt;height:30.75pt" o:ole="">
                  <v:imagedata r:id="rId864" o:title=""/>
                </v:shape>
                <o:OLEObject Type="Embed" ProgID="Equation.DSMT4" ShapeID="_x0000_i5732" DrawAspect="Content" ObjectID="_1687485145" r:id="rId865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 bằng</w:t>
            </w:r>
          </w:p>
          <w:p w14:paraId="1267D751" w14:textId="12CF8E25" w:rsidR="008F2A17" w:rsidRPr="004801B8" w:rsidRDefault="008F2A17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color w:val="000000" w:themeColor="text1"/>
                <w:position w:val="-28"/>
                <w:sz w:val="24"/>
                <w:szCs w:val="24"/>
              </w:rPr>
              <w:object w:dxaOrig="690" w:dyaOrig="750" w14:anchorId="38E36B91">
                <v:shape id="_x0000_i5733" type="#_x0000_t75" style="width:34.5pt;height:37.5pt" o:ole="">
                  <v:imagedata r:id="rId866" o:title=""/>
                </v:shape>
                <o:OLEObject Type="Embed" ProgID="Equation.DSMT4" ShapeID="_x0000_i5733" DrawAspect="Content" ObjectID="_1687485146" r:id="rId867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color w:val="000000" w:themeColor="text1"/>
                <w:position w:val="-28"/>
                <w:sz w:val="24"/>
                <w:szCs w:val="24"/>
              </w:rPr>
              <w:object w:dxaOrig="540" w:dyaOrig="750" w14:anchorId="07A26CED">
                <v:shape id="_x0000_i5734" type="#_x0000_t75" style="width:27pt;height:37.5pt" o:ole="">
                  <v:imagedata r:id="rId868" o:title=""/>
                </v:shape>
                <o:OLEObject Type="Embed" ProgID="Equation.DSMT4" ShapeID="_x0000_i5734" DrawAspect="Content" ObjectID="_1687485147" r:id="rId869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color w:val="000000" w:themeColor="text1"/>
                <w:position w:val="-28"/>
                <w:sz w:val="24"/>
                <w:szCs w:val="24"/>
              </w:rPr>
              <w:object w:dxaOrig="540" w:dyaOrig="750" w14:anchorId="7D396C01">
                <v:shape id="_x0000_i5735" type="#_x0000_t75" style="width:27pt;height:37.5pt" o:ole="">
                  <v:imagedata r:id="rId870" o:title=""/>
                </v:shape>
                <o:OLEObject Type="Embed" ProgID="Equation.DSMT4" ShapeID="_x0000_i5735" DrawAspect="Content" ObjectID="_1687485148" r:id="rId871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color w:val="000000" w:themeColor="text1"/>
                <w:position w:val="-28"/>
                <w:sz w:val="24"/>
                <w:szCs w:val="24"/>
              </w:rPr>
              <w:object w:dxaOrig="735" w:dyaOrig="750" w14:anchorId="1EF14D23">
                <v:shape id="_x0000_i5736" type="#_x0000_t75" style="width:36.75pt;height:37.5pt" o:ole="">
                  <v:imagedata r:id="rId872" o:title=""/>
                </v:shape>
                <o:OLEObject Type="Embed" ProgID="Equation.DSMT4" ShapeID="_x0000_i5736" DrawAspect="Content" ObjectID="_1687485149" r:id="rId873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</w:p>
          <w:p w14:paraId="34BBF02E" w14:textId="77777777" w:rsidR="008F2A17" w:rsidRPr="0044542F" w:rsidRDefault="008F2A17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28F9DF91" w14:textId="77777777" w:rsidR="008F2A17" w:rsidRPr="0044542F" w:rsidRDefault="008F2A17" w:rsidP="003330D3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0E4F295B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1C5F3873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800080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Câu 3: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Đẳng thức nào sau đây là </w:t>
            </w:r>
            <w:r w:rsidRPr="004801B8">
              <w:rPr>
                <w:rFonts w:ascii="Chu Van An" w:hAnsi="Chu Van An" w:cs="Chu Van An"/>
                <w:b/>
                <w:sz w:val="24"/>
                <w:szCs w:val="24"/>
              </w:rPr>
              <w:t>sai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? </w:t>
            </w:r>
            <w:r w:rsidRPr="004801B8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1335" w:dyaOrig="405" w14:anchorId="2A290B69">
                <v:shape id="_x0000_i5737" type="#_x0000_t75" style="width:66.75pt;height:20.25pt" o:ole="">
                  <v:imagedata r:id="rId874" o:title=""/>
                </v:shape>
                <o:OLEObject Type="Embed" ProgID="Equation.DSMT4" ShapeID="_x0000_i5737" DrawAspect="Content" ObjectID="_1687485150" r:id="rId875"/>
              </w:object>
            </w:r>
          </w:p>
          <w:p w14:paraId="0C0563CE" w14:textId="606A7C7D" w:rsidR="008F2A17" w:rsidRPr="004801B8" w:rsidRDefault="008F2A17" w:rsidP="003330D3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4801B8">
              <w:rPr>
                <w:rFonts w:ascii="Chu Van An" w:hAnsi="Chu Van An" w:cs="Chu Van An"/>
                <w:b/>
                <w:color w:val="800080"/>
                <w:sz w:val="24"/>
                <w:szCs w:val="24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</w:rPr>
              <w:object w:dxaOrig="1905" w:dyaOrig="375" w14:anchorId="03A790DE">
                <v:shape id="_x0000_i5738" type="#_x0000_t75" style="width:95.25pt;height:18.75pt" o:ole="">
                  <v:imagedata r:id="rId876" o:title=""/>
                </v:shape>
                <o:OLEObject Type="Embed" ProgID="Equation.DSMT4" ShapeID="_x0000_i5738" DrawAspect="Content" ObjectID="_1687485151" r:id="rId877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1380" w:dyaOrig="405" w14:anchorId="4E6D4055">
                <v:shape id="_x0000_i5739" type="#_x0000_t75" style="width:69pt;height:20.25pt" o:ole="">
                  <v:imagedata r:id="rId878" o:title=""/>
                </v:shape>
                <o:OLEObject Type="Embed" ProgID="Equation.DSMT4" ShapeID="_x0000_i5739" DrawAspect="Content" ObjectID="_1687485152" r:id="rId879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45D28903" w14:textId="194407DF" w:rsidR="008F2A17" w:rsidRPr="004801B8" w:rsidRDefault="008F2A17" w:rsidP="003330D3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800080"/>
                <w:sz w:val="24"/>
                <w:szCs w:val="24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</w:rPr>
              <w:object w:dxaOrig="1200" w:dyaOrig="375" w14:anchorId="5049D2BF">
                <v:shape id="_x0000_i5740" type="#_x0000_t75" style="width:60pt;height:18.75pt" o:ole="">
                  <v:imagedata r:id="rId880" o:title=""/>
                </v:shape>
                <o:OLEObject Type="Embed" ProgID="Equation.DSMT4" ShapeID="_x0000_i5740" DrawAspect="Content" ObjectID="_1687485153" r:id="rId881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</w:rPr>
              <w:object w:dxaOrig="1905" w:dyaOrig="375" w14:anchorId="3B26C95F">
                <v:shape id="_x0000_i5741" type="#_x0000_t75" style="width:95.25pt;height:18.75pt" o:ole="">
                  <v:imagedata r:id="rId882" o:title=""/>
                </v:shape>
                <o:OLEObject Type="Embed" ProgID="Equation.DSMT4" ShapeID="_x0000_i5741" DrawAspect="Content" ObjectID="_1687485154" r:id="rId883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38DF1441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6118C51F" w14:textId="77777777" w:rsidR="008F2A17" w:rsidRPr="0044542F" w:rsidRDefault="008F2A17" w:rsidP="003330D3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06AB088D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0DF23B8A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800080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Câu 4: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Cho khai triển </w:t>
            </w:r>
            <w:r w:rsidRPr="004801B8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2745" w:dyaOrig="450" w14:anchorId="5A080F23">
                <v:shape id="_x0000_i5742" type="#_x0000_t75" style="width:137.25pt;height:22.5pt" o:ole="">
                  <v:imagedata r:id="rId884" o:title=""/>
                </v:shape>
                <o:OLEObject Type="Embed" ProgID="Equation.DSMT4" ShapeID="_x0000_i5742" DrawAspect="Content" ObjectID="_1687485155" r:id="rId885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, trong đó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675" w:dyaOrig="330" w14:anchorId="02399274">
                <v:shape id="_x0000_i5743" type="#_x0000_t75" style="width:33.75pt;height:16.5pt" o:ole="">
                  <v:imagedata r:id="rId886" o:title=""/>
                </v:shape>
                <o:OLEObject Type="Embed" ProgID="Equation.DSMT4" ShapeID="_x0000_i5743" DrawAspect="Content" ObjectID="_1687485156" r:id="rId887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, các hệ số thỏa mãn hệ thức </w:t>
            </w:r>
            <w:r w:rsidRPr="004801B8">
              <w:rPr>
                <w:rFonts w:ascii="Chu Van An" w:eastAsia="Times New Roman" w:hAnsi="Chu Van An" w:cs="Chu Van An"/>
                <w:position w:val="-24"/>
                <w:sz w:val="24"/>
                <w:szCs w:val="24"/>
              </w:rPr>
              <w:object w:dxaOrig="2190" w:dyaOrig="630" w14:anchorId="75B40C5B">
                <v:shape id="_x0000_i5744" type="#_x0000_t75" style="width:109.5pt;height:31.5pt" o:ole="">
                  <v:imagedata r:id="rId888" o:title=""/>
                </v:shape>
                <o:OLEObject Type="Embed" ProgID="Equation.DSMT4" ShapeID="_x0000_i5744" DrawAspect="Content" ObjectID="_1687485157" r:id="rId889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. Tìm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210" w:dyaOrig="210" w14:anchorId="174B0350">
                <v:shape id="_x0000_i5745" type="#_x0000_t75" style="width:10.5pt;height:10.5pt" o:ole="">
                  <v:imagedata r:id="rId890" o:title=""/>
                </v:shape>
                <o:OLEObject Type="Embed" ProgID="Equation.DSMT4" ShapeID="_x0000_i5745" DrawAspect="Content" ObjectID="_1687485158" r:id="rId891"/>
              </w:object>
            </w:r>
          </w:p>
          <w:p w14:paraId="20E2C872" w14:textId="1FE2844E" w:rsidR="008F2A17" w:rsidRPr="004801B8" w:rsidRDefault="008F2A17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4801B8">
              <w:rPr>
                <w:rFonts w:ascii="Chu Van An" w:hAnsi="Chu Van An" w:cs="Chu Van An"/>
                <w:b/>
                <w:color w:val="800080"/>
                <w:sz w:val="24"/>
                <w:szCs w:val="24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660" w:dyaOrig="270" w14:anchorId="33CACF08">
                <v:shape id="_x0000_i5746" type="#_x0000_t75" style="width:33pt;height:13.5pt" o:ole="">
                  <v:imagedata r:id="rId892" o:title=""/>
                </v:shape>
                <o:OLEObject Type="Embed" ProgID="Equation.DSMT4" ShapeID="_x0000_i5746" DrawAspect="Content" ObjectID="_1687485159" r:id="rId893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630" w:dyaOrig="270" w14:anchorId="06753DE0">
                <v:shape id="_x0000_i5747" type="#_x0000_t75" style="width:31.5pt;height:13.5pt" o:ole="">
                  <v:imagedata r:id="rId894" o:title=""/>
                </v:shape>
                <o:OLEObject Type="Embed" ProgID="Equation.DSMT4" ShapeID="_x0000_i5747" DrawAspect="Content" ObjectID="_1687485160" r:id="rId895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660" w:dyaOrig="270" w14:anchorId="5AD3774A">
                <v:shape id="_x0000_i5748" type="#_x0000_t75" style="width:33pt;height:13.5pt" o:ole="">
                  <v:imagedata r:id="rId896" o:title=""/>
                </v:shape>
                <o:OLEObject Type="Embed" ProgID="Equation.DSMT4" ShapeID="_x0000_i5748" DrawAspect="Content" ObjectID="_1687485161" r:id="rId897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660" w:dyaOrig="270" w14:anchorId="7D944592">
                <v:shape id="_x0000_i5749" type="#_x0000_t75" style="width:33pt;height:13.5pt" o:ole="">
                  <v:imagedata r:id="rId898" o:title=""/>
                </v:shape>
                <o:OLEObject Type="Embed" ProgID="Equation.DSMT4" ShapeID="_x0000_i5749" DrawAspect="Content" ObjectID="_1687485162" r:id="rId899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37307071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58566D46" w14:textId="77777777" w:rsidR="008F2A17" w:rsidRPr="0044542F" w:rsidRDefault="008F2A17" w:rsidP="003330D3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  <w:lang w:val="vi-VN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0761BEA6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6A73AED6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</w:rPr>
              <w:t>Câu 5: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Tổng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</w:rPr>
              <w:object w:dxaOrig="3225" w:dyaOrig="375" w14:anchorId="3C3DDD43">
                <v:shape id="_x0000_i5750" type="#_x0000_t75" style="width:161.25pt;height:18.75pt" o:ole="">
                  <v:imagedata r:id="rId900" o:title=""/>
                </v:shape>
                <o:OLEObject Type="Embed" ProgID="Equation.DSMT4" ShapeID="_x0000_i5750" DrawAspect="Content" ObjectID="_1687485163" r:id="rId901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 là:</w:t>
            </w:r>
          </w:p>
          <w:p w14:paraId="7307289F" w14:textId="51CE1AD2" w:rsidR="008F2A17" w:rsidRPr="004801B8" w:rsidRDefault="008F2A17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4801B8"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195" w:dyaOrig="285" w14:anchorId="2C5E2A7C">
                <v:shape id="_x0000_i5751" type="#_x0000_t75" style="width:9.75pt;height:14.25pt" o:ole="">
                  <v:imagedata r:id="rId902" o:title=""/>
                </v:shape>
                <o:OLEObject Type="Embed" ProgID="Equation.DSMT4" ShapeID="_x0000_i5751" DrawAspect="Content" ObjectID="_1687485164" r:id="rId903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420" w:dyaOrig="285" w14:anchorId="3390940A">
                <v:shape id="_x0000_i5752" type="#_x0000_t75" style="width:21pt;height:14.25pt" o:ole="">
                  <v:imagedata r:id="rId904" o:title=""/>
                </v:shape>
                <o:OLEObject Type="Embed" ProgID="Equation.DSMT4" ShapeID="_x0000_i5752" DrawAspect="Content" ObjectID="_1687485165" r:id="rId905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315" w:dyaOrig="285" w14:anchorId="4C8C17ED">
                <v:shape id="_x0000_i5753" type="#_x0000_t75" style="width:15.75pt;height:14.25pt" o:ole="">
                  <v:imagedata r:id="rId906" o:title=""/>
                </v:shape>
                <o:OLEObject Type="Embed" ProgID="Equation.DSMT4" ShapeID="_x0000_i5753" DrawAspect="Content" ObjectID="_1687485166" r:id="rId907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300" w:dyaOrig="285" w14:anchorId="357EC633">
                <v:shape id="_x0000_i5754" type="#_x0000_t75" style="width:15pt;height:14.25pt" o:ole="">
                  <v:imagedata r:id="rId908" o:title=""/>
                </v:shape>
                <o:OLEObject Type="Embed" ProgID="Equation.DSMT4" ShapeID="_x0000_i5754" DrawAspect="Content" ObjectID="_1687485167" r:id="rId909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74AE56A4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5F3ECD95" w14:textId="77777777" w:rsidR="008F2A17" w:rsidRPr="0044542F" w:rsidRDefault="008F2A17" w:rsidP="003330D3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  <w:lang w:val="nl-NL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3C2C3F09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4BDBA0E6" w14:textId="77777777" w:rsidR="008F2A17" w:rsidRPr="004801B8" w:rsidRDefault="008F2A17" w:rsidP="003330D3">
            <w:pPr>
              <w:spacing w:line="276" w:lineRule="auto"/>
              <w:contextualSpacing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eastAsia="vi-VN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eastAsia="vi-VN"/>
              </w:rPr>
              <w:t>Câu 6:</w:t>
            </w:r>
            <w:r w:rsidRPr="004801B8">
              <w:rPr>
                <w:rFonts w:ascii="Chu Van An" w:hAnsi="Chu Van An" w:cs="Chu Van An"/>
                <w:sz w:val="24"/>
                <w:szCs w:val="24"/>
                <w:lang w:val="nl-NL" w:eastAsia="vi-VN"/>
              </w:rPr>
              <w:t xml:space="preserve">Tổng </w:t>
            </w:r>
            <w:r w:rsidRPr="004801B8">
              <w:rPr>
                <w:rFonts w:ascii="Chu Van An" w:hAnsi="Chu Van An" w:cs="Chu Van An"/>
                <w:noProof/>
                <w:position w:val="-12"/>
                <w:sz w:val="24"/>
                <w:szCs w:val="24"/>
              </w:rPr>
              <w:drawing>
                <wp:inline distT="0" distB="0" distL="0" distR="0" wp14:anchorId="1896FE60" wp14:editId="73A95CA6">
                  <wp:extent cx="2590800" cy="238125"/>
                  <wp:effectExtent l="0" t="0" r="0" b="9525"/>
                  <wp:docPr id="986" name="Picture 9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801B8">
              <w:rPr>
                <w:rFonts w:ascii="Chu Van An" w:hAnsi="Chu Van An" w:cs="Chu Van An"/>
                <w:sz w:val="24"/>
                <w:szCs w:val="24"/>
                <w:lang w:val="nl-NL" w:eastAsia="vi-VN"/>
              </w:rPr>
              <w:t xml:space="preserve"> bằng:</w:t>
            </w:r>
          </w:p>
          <w:p w14:paraId="43B8730B" w14:textId="59252E9B" w:rsidR="008F2A17" w:rsidRPr="004801B8" w:rsidRDefault="008F2A17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contextualSpacing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nl-NL"/>
              </w:rPr>
              <w:t>Ⓐ.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eastAsia="vi-VN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 xml:space="preserve"> </w:t>
            </w:r>
            <w:r w:rsidRPr="004801B8">
              <w:rPr>
                <w:rFonts w:ascii="Chu Van An" w:hAnsi="Chu Van An" w:cs="Chu Van An"/>
                <w:noProof/>
                <w:position w:val="-6"/>
                <w:sz w:val="24"/>
                <w:szCs w:val="24"/>
              </w:rPr>
              <w:drawing>
                <wp:inline distT="0" distB="0" distL="0" distR="0" wp14:anchorId="435439DA" wp14:editId="113C2941">
                  <wp:extent cx="200025" cy="228600"/>
                  <wp:effectExtent l="0" t="0" r="9525" b="0"/>
                  <wp:docPr id="985" name="Picture 9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801B8">
              <w:rPr>
                <w:rFonts w:ascii="Chu Van An" w:hAnsi="Chu Van An" w:cs="Chu Van An"/>
                <w:sz w:val="24"/>
                <w:szCs w:val="24"/>
                <w:lang w:val="nl-NL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nl-NL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 xml:space="preserve">  </w:t>
            </w:r>
            <w:r w:rsidRPr="004801B8">
              <w:rPr>
                <w:rFonts w:ascii="Chu Van An" w:hAnsi="Chu Van An" w:cs="Chu Van An"/>
                <w:noProof/>
                <w:position w:val="-4"/>
                <w:sz w:val="24"/>
                <w:szCs w:val="24"/>
              </w:rPr>
              <w:drawing>
                <wp:inline distT="0" distB="0" distL="0" distR="0" wp14:anchorId="4C0759E9" wp14:editId="51111B6E">
                  <wp:extent cx="219075" cy="219075"/>
                  <wp:effectExtent l="0" t="0" r="9525" b="9525"/>
                  <wp:docPr id="984" name="Picture 9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801B8">
              <w:rPr>
                <w:rFonts w:ascii="Chu Van An" w:hAnsi="Chu Van An" w:cs="Chu Van An"/>
                <w:sz w:val="24"/>
                <w:szCs w:val="24"/>
                <w:lang w:val="nl-NL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nl-NL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 xml:space="preserve">  </w:t>
            </w:r>
            <w:r w:rsidRPr="004801B8">
              <w:rPr>
                <w:rFonts w:ascii="Chu Van An" w:hAnsi="Chu Van An" w:cs="Chu Van An"/>
                <w:noProof/>
                <w:position w:val="-4"/>
                <w:sz w:val="24"/>
                <w:szCs w:val="24"/>
              </w:rPr>
              <w:drawing>
                <wp:inline distT="0" distB="0" distL="0" distR="0" wp14:anchorId="1856385C" wp14:editId="3EBCDC64">
                  <wp:extent cx="85725" cy="161925"/>
                  <wp:effectExtent l="0" t="0" r="9525" b="9525"/>
                  <wp:docPr id="983" name="Picture 9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801B8">
              <w:rPr>
                <w:rFonts w:ascii="Chu Van An" w:hAnsi="Chu Van An" w:cs="Chu Van An"/>
                <w:sz w:val="24"/>
                <w:szCs w:val="24"/>
                <w:lang w:val="nl-NL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nl-NL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 xml:space="preserve">  </w:t>
            </w:r>
            <w:r w:rsidRPr="004801B8">
              <w:rPr>
                <w:rFonts w:ascii="Chu Van An" w:hAnsi="Chu Van An" w:cs="Chu Van An"/>
                <w:noProof/>
                <w:position w:val="-4"/>
                <w:sz w:val="24"/>
                <w:szCs w:val="24"/>
              </w:rPr>
              <w:drawing>
                <wp:inline distT="0" distB="0" distL="0" distR="0" wp14:anchorId="6E5FC04B" wp14:editId="6A60E086">
                  <wp:extent cx="219075" cy="161925"/>
                  <wp:effectExtent l="0" t="0" r="9525" b="9525"/>
                  <wp:docPr id="982" name="Picture 9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801B8">
              <w:rPr>
                <w:rFonts w:ascii="Chu Van An" w:hAnsi="Chu Van An" w:cs="Chu Van An"/>
                <w:sz w:val="24"/>
                <w:szCs w:val="24"/>
                <w:lang w:val="nl-NL"/>
              </w:rPr>
              <w:t>.</w:t>
            </w:r>
          </w:p>
          <w:p w14:paraId="16223E85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3AC53FC5" w14:textId="77777777" w:rsidR="008F2A17" w:rsidRPr="0044542F" w:rsidRDefault="008F2A17" w:rsidP="003330D3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63D2EC5D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087B0747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bCs/>
                <w:i/>
                <w:iCs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bCs/>
                <w:i/>
                <w:iCs/>
                <w:color w:val="0000FF"/>
                <w:sz w:val="24"/>
                <w:szCs w:val="24"/>
              </w:rPr>
              <w:t>Câu 7: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Tổng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</w:rPr>
              <w:object w:dxaOrig="3720" w:dyaOrig="390" w14:anchorId="5B8669F8">
                <v:shape id="_x0000_i5755" type="#_x0000_t75" style="width:186pt;height:19.5pt" o:ole="">
                  <v:imagedata r:id="rId915" o:title=""/>
                </v:shape>
                <o:OLEObject Type="Embed" ProgID="Equation.DSMT4" ShapeID="_x0000_i5755" DrawAspect="Content" ObjectID="_1687485168" r:id="rId916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có giá trị bằng</w:t>
            </w:r>
          </w:p>
          <w:p w14:paraId="72D2DB73" w14:textId="17FEC671" w:rsidR="008F2A17" w:rsidRPr="004801B8" w:rsidRDefault="008F2A17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4801B8">
              <w:rPr>
                <w:rFonts w:ascii="Chu Van An" w:hAnsi="Chu Van An" w:cs="Chu Van An"/>
                <w:b/>
                <w:bCs/>
                <w:i/>
                <w:iCs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position w:val="-4"/>
                <w:sz w:val="24"/>
                <w:szCs w:val="24"/>
              </w:rPr>
              <w:object w:dxaOrig="150" w:dyaOrig="270" w14:anchorId="4E9C27F5">
                <v:shape id="_x0000_i5756" type="#_x0000_t75" style="width:7.5pt;height:13.5pt" o:ole="">
                  <v:imagedata r:id="rId917" o:title=""/>
                </v:shape>
                <o:OLEObject Type="Embed" ProgID="Equation.DSMT4" ShapeID="_x0000_i5756" DrawAspect="Content" ObjectID="_1687485169" r:id="rId918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4"/>
                <w:sz w:val="24"/>
                <w:szCs w:val="24"/>
              </w:rPr>
              <w:object w:dxaOrig="315" w:dyaOrig="270" w14:anchorId="57B5CC2D">
                <v:shape id="_x0000_i5757" type="#_x0000_t75" style="width:15.75pt;height:13.5pt" o:ole="">
                  <v:imagedata r:id="rId919" o:title=""/>
                </v:shape>
                <o:OLEObject Type="Embed" ProgID="Equation.DSMT4" ShapeID="_x0000_i5757" DrawAspect="Content" ObjectID="_1687485170" r:id="rId920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420" w:dyaOrig="285" w14:anchorId="7466C2F2">
                <v:shape id="_x0000_i5758" type="#_x0000_t75" style="width:21pt;height:14.25pt" o:ole="">
                  <v:imagedata r:id="rId921" o:title=""/>
                </v:shape>
                <o:OLEObject Type="Embed" ProgID="Equation.DSMT4" ShapeID="_x0000_i5758" DrawAspect="Content" ObjectID="_1687485171" r:id="rId922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555" w:dyaOrig="285" w14:anchorId="2551ADA2">
                <v:shape id="_x0000_i5759" type="#_x0000_t75" style="width:27.75pt;height:14.25pt" o:ole="">
                  <v:imagedata r:id="rId923" o:title=""/>
                </v:shape>
                <o:OLEObject Type="Embed" ProgID="Equation.DSMT4" ShapeID="_x0000_i5759" DrawAspect="Content" ObjectID="_1687485172" r:id="rId924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</w:p>
          <w:p w14:paraId="1E39AE82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25E88213" w14:textId="77777777" w:rsidR="008F2A17" w:rsidRPr="0044542F" w:rsidRDefault="008F2A17" w:rsidP="003330D3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  <w:lang w:val="vi-VN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6AA15A5E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2DC2A758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szCs w:val="24"/>
              </w:rPr>
            </w:pPr>
            <w:r w:rsidRPr="004801B8">
              <w:rPr>
                <w:rFonts w:ascii="Chu Van An" w:eastAsiaTheme="minorEastAsia" w:hAnsi="Chu Van An" w:cs="Chu Van An"/>
                <w:b/>
                <w:color w:val="0000FF"/>
                <w:szCs w:val="24"/>
              </w:rPr>
              <w:t>Câu 8:</w:t>
            </w:r>
            <w:r w:rsidRPr="004801B8">
              <w:rPr>
                <w:rFonts w:ascii="Chu Van An" w:hAnsi="Chu Van An" w:cs="Chu Van An"/>
                <w:szCs w:val="24"/>
              </w:rPr>
              <w:t xml:space="preserve">Tính tổng </w:t>
            </w:r>
            <w:r w:rsidRPr="004801B8">
              <w:rPr>
                <w:position w:val="-12"/>
              </w:rPr>
              <w:object w:dxaOrig="2925" w:dyaOrig="375" w14:anchorId="497EF319">
                <v:shape id="_x0000_i5760" type="#_x0000_t75" style="width:146.25pt;height:18.75pt" o:ole="">
                  <v:imagedata r:id="rId925" o:title=""/>
                </v:shape>
                <o:OLEObject Type="Embed" ProgID="Equation.DSMT4" ShapeID="_x0000_i5760" DrawAspect="Content" ObjectID="_1687485173" r:id="rId926"/>
              </w:object>
            </w:r>
            <w:r w:rsidRPr="004801B8">
              <w:rPr>
                <w:rFonts w:ascii="Chu Van An" w:hAnsi="Chu Van An" w:cs="Chu Van An"/>
                <w:szCs w:val="24"/>
              </w:rPr>
              <w:t xml:space="preserve"> bằng:</w:t>
            </w:r>
          </w:p>
          <w:p w14:paraId="1F9AA29A" w14:textId="05592603" w:rsidR="008F2A17" w:rsidRPr="004801B8" w:rsidRDefault="008F2A17" w:rsidP="003330D3">
            <w:pPr>
              <w:pStyle w:val="ListParagraph"/>
              <w:tabs>
                <w:tab w:val="left" w:pos="85"/>
                <w:tab w:val="left" w:pos="1616"/>
                <w:tab w:val="left" w:pos="3146"/>
                <w:tab w:val="left" w:pos="4535"/>
              </w:tabs>
              <w:ind w:left="0"/>
              <w:mirrorIndents/>
              <w:rPr>
                <w:rFonts w:ascii="Chu Van An" w:eastAsia="Times New Roman" w:hAnsi="Chu Van An" w:cs="Chu Van An"/>
                <w:b/>
                <w:color w:val="0000FF"/>
                <w:szCs w:val="24"/>
              </w:rPr>
            </w:pPr>
            <w:r w:rsidRPr="004801B8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Ⓐ.</w:t>
            </w:r>
            <w:r w:rsidRPr="004801B8">
              <w:rPr>
                <w:rFonts w:ascii="Chu Van An" w:hAnsi="Chu Van An" w:cs="Chu Van An"/>
                <w:b/>
                <w:szCs w:val="24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 xml:space="preserve"> </w:t>
            </w:r>
            <w:r w:rsidRPr="004801B8">
              <w:rPr>
                <w:rFonts w:ascii="Chu Van An" w:eastAsia="Arial" w:hAnsi="Chu Van An" w:cs="Chu Van An"/>
                <w:position w:val="-4"/>
                <w:szCs w:val="24"/>
              </w:rPr>
              <w:object w:dxaOrig="795" w:dyaOrig="300" w14:anchorId="2640D85B">
                <v:shape id="_x0000_i5761" type="#_x0000_t75" style="width:39.75pt;height:15pt" o:ole="">
                  <v:imagedata r:id="rId927" o:title=""/>
                </v:shape>
                <o:OLEObject Type="Embed" ProgID="Equation.DSMT4" ShapeID="_x0000_i5761" DrawAspect="Content" ObjectID="_1687485174" r:id="rId928"/>
              </w:object>
            </w:r>
            <w:r w:rsidRPr="004801B8">
              <w:rPr>
                <w:rFonts w:ascii="Chu Van An" w:hAnsi="Chu Van An" w:cs="Chu Van An"/>
                <w:szCs w:val="24"/>
              </w:rPr>
              <w:t>.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Ⓑ.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 xml:space="preserve">  </w:t>
            </w:r>
            <w:r w:rsidRPr="004801B8">
              <w:rPr>
                <w:rFonts w:ascii="Chu Van An" w:eastAsia="Arial" w:hAnsi="Chu Van An" w:cs="Chu Van An"/>
                <w:position w:val="-4"/>
                <w:szCs w:val="24"/>
              </w:rPr>
              <w:object w:dxaOrig="795" w:dyaOrig="300" w14:anchorId="20B8DF78">
                <v:shape id="_x0000_i5762" type="#_x0000_t75" style="width:39.75pt;height:15pt" o:ole="">
                  <v:imagedata r:id="rId929" o:title=""/>
                </v:shape>
                <o:OLEObject Type="Embed" ProgID="Equation.DSMT4" ShapeID="_x0000_i5762" DrawAspect="Content" ObjectID="_1687485175" r:id="rId930"/>
              </w:object>
            </w:r>
            <w:r w:rsidRPr="004801B8">
              <w:rPr>
                <w:rFonts w:ascii="Chu Van An" w:hAnsi="Chu Van An" w:cs="Chu Van An"/>
                <w:szCs w:val="24"/>
              </w:rPr>
              <w:t>.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Ⓒ.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 xml:space="preserve">  </w:t>
            </w:r>
            <w:r w:rsidRPr="004801B8">
              <w:rPr>
                <w:rFonts w:ascii="Chu Van An" w:eastAsia="Arial" w:hAnsi="Chu Van An" w:cs="Chu Van An"/>
                <w:position w:val="-4"/>
                <w:szCs w:val="24"/>
              </w:rPr>
              <w:object w:dxaOrig="480" w:dyaOrig="300" w14:anchorId="6F61D236">
                <v:shape id="_x0000_i5763" type="#_x0000_t75" style="width:24pt;height:15pt" o:ole="">
                  <v:imagedata r:id="rId931" o:title=""/>
                </v:shape>
                <o:OLEObject Type="Embed" ProgID="Equation.DSMT4" ShapeID="_x0000_i5763" DrawAspect="Content" ObjectID="_1687485176" r:id="rId932"/>
              </w:object>
            </w:r>
            <w:r w:rsidRPr="004801B8">
              <w:rPr>
                <w:rFonts w:ascii="Chu Van An" w:hAnsi="Chu Van An" w:cs="Chu Van An"/>
                <w:szCs w:val="24"/>
              </w:rPr>
              <w:t>.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Ⓓ.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 xml:space="preserve">  </w:t>
            </w:r>
            <w:r w:rsidRPr="004801B8">
              <w:rPr>
                <w:rFonts w:ascii="Chu Van An" w:eastAsia="Arial" w:hAnsi="Chu Van An" w:cs="Chu Van An"/>
                <w:position w:val="-4"/>
                <w:szCs w:val="24"/>
              </w:rPr>
              <w:object w:dxaOrig="480" w:dyaOrig="300" w14:anchorId="16CA56BC">
                <v:shape id="_x0000_i5764" type="#_x0000_t75" style="width:24pt;height:15pt" o:ole="">
                  <v:imagedata r:id="rId933" o:title=""/>
                </v:shape>
                <o:OLEObject Type="Embed" ProgID="Equation.DSMT4" ShapeID="_x0000_i5764" DrawAspect="Content" ObjectID="_1687485177" r:id="rId934"/>
              </w:object>
            </w:r>
            <w:r w:rsidRPr="004801B8">
              <w:rPr>
                <w:rFonts w:ascii="Chu Van An" w:hAnsi="Chu Van An" w:cs="Chu Van An"/>
                <w:szCs w:val="24"/>
              </w:rPr>
              <w:t>.</w:t>
            </w:r>
          </w:p>
          <w:p w14:paraId="0A5CBA4D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2263D2F9" w14:textId="77777777" w:rsidR="008F2A17" w:rsidRPr="0044542F" w:rsidRDefault="008F2A17" w:rsidP="003330D3">
            <w:pPr>
              <w:spacing w:after="255"/>
              <w:contextualSpacing/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  <w:lang w:val="nl-NL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60980783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4B14C607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Câu 9: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Tổng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</w:rPr>
              <w:object w:dxaOrig="2625" w:dyaOrig="375" w14:anchorId="6B6E1A2C">
                <v:shape id="_x0000_i5765" type="#_x0000_t75" style="width:131.25pt;height:18.75pt" o:ole="">
                  <v:imagedata r:id="rId935" o:title=""/>
                </v:shape>
                <o:OLEObject Type="Embed" ProgID="Equation.DSMT4" ShapeID="_x0000_i5765" DrawAspect="Content" ObjectID="_1687485178" r:id="rId936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 bằng</w:t>
            </w:r>
          </w:p>
          <w:p w14:paraId="76FDDA60" w14:textId="42B3B82A" w:rsidR="008F2A17" w:rsidRPr="004801B8" w:rsidRDefault="008F2A17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lastRenderedPageBreak/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bookmarkStart w:id="156" w:name="TestA"/>
            <w:r w:rsidRPr="004801B8">
              <w:rPr>
                <w:rFonts w:ascii="Chu Van An" w:eastAsia="Times New Roman" w:hAnsi="Chu Van An" w:cs="Chu Van An"/>
                <w:position w:val="-4"/>
                <w:sz w:val="24"/>
                <w:szCs w:val="24"/>
              </w:rPr>
              <w:object w:dxaOrig="660" w:dyaOrig="300" w14:anchorId="79EF0CCE">
                <v:shape id="_x0000_i5766" type="#_x0000_t75" style="width:33pt;height:15pt" o:ole="">
                  <v:imagedata r:id="rId937" o:title=""/>
                </v:shape>
                <o:OLEObject Type="Embed" ProgID="Equation.DSMT4" ShapeID="_x0000_i5766" DrawAspect="Content" ObjectID="_1687485179" r:id="rId938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  <w:bookmarkEnd w:id="156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bookmarkStart w:id="157" w:name="TestB"/>
            <w:r w:rsidRPr="004801B8">
              <w:rPr>
                <w:rFonts w:ascii="Chu Van An" w:eastAsia="Times New Roman" w:hAnsi="Chu Van An" w:cs="Chu Van An"/>
                <w:position w:val="-4"/>
                <w:sz w:val="24"/>
                <w:szCs w:val="24"/>
              </w:rPr>
              <w:object w:dxaOrig="975" w:dyaOrig="300" w14:anchorId="62CB40BB">
                <v:shape id="_x0000_i5767" type="#_x0000_t75" style="width:48.75pt;height:15pt" o:ole="">
                  <v:imagedata r:id="rId939" o:title=""/>
                </v:shape>
                <o:OLEObject Type="Embed" ProgID="Equation.DSMT4" ShapeID="_x0000_i5767" DrawAspect="Content" ObjectID="_1687485180" r:id="rId940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  <w:bookmarkEnd w:id="157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bookmarkStart w:id="158" w:name="TestC"/>
            <w:r w:rsidRPr="004801B8">
              <w:rPr>
                <w:rFonts w:ascii="Chu Van An" w:eastAsia="Times New Roman" w:hAnsi="Chu Van An" w:cs="Chu Van An"/>
                <w:position w:val="-4"/>
                <w:sz w:val="24"/>
                <w:szCs w:val="24"/>
              </w:rPr>
              <w:object w:dxaOrig="975" w:dyaOrig="300" w14:anchorId="2A7F368D">
                <v:shape id="_x0000_i5768" type="#_x0000_t75" style="width:48.75pt;height:15pt" o:ole="">
                  <v:imagedata r:id="rId941" o:title=""/>
                </v:shape>
                <o:OLEObject Type="Embed" ProgID="Equation.DSMT4" ShapeID="_x0000_i5768" DrawAspect="Content" ObjectID="_1687485181" r:id="rId942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  <w:bookmarkEnd w:id="158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bookmarkStart w:id="159" w:name="TestD"/>
            <w:r w:rsidRPr="004801B8">
              <w:rPr>
                <w:rFonts w:ascii="Chu Van An" w:eastAsia="Times New Roman" w:hAnsi="Chu Van An" w:cs="Chu Van An"/>
                <w:position w:val="-4"/>
                <w:sz w:val="24"/>
                <w:szCs w:val="24"/>
              </w:rPr>
              <w:object w:dxaOrig="660" w:dyaOrig="300" w14:anchorId="6D5C9949">
                <v:shape id="_x0000_i5769" type="#_x0000_t75" style="width:33pt;height:15pt" o:ole="">
                  <v:imagedata r:id="rId943" o:title=""/>
                </v:shape>
                <o:OLEObject Type="Embed" ProgID="Equation.DSMT4" ShapeID="_x0000_i5769" DrawAspect="Content" ObjectID="_1687485182" r:id="rId944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  <w:bookmarkEnd w:id="159"/>
          </w:p>
          <w:p w14:paraId="03AF7AEE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160" w:name="TestHDG"/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Lời</w:t>
            </w:r>
            <w:r w:rsidRPr="004801B8">
              <w:rPr>
                <w:rFonts w:ascii="Chu Van An" w:hAnsi="Chu Van An" w:cs="Chu Van An"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giải</w:t>
            </w:r>
          </w:p>
          <w:p w14:paraId="7E0BBF38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Chọn</w:t>
            </w:r>
            <w:r w:rsidRPr="004801B8">
              <w:rPr>
                <w:rFonts w:ascii="Chu Van An" w:hAnsi="Chu Van An" w:cs="Chu Van An"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A</w:t>
            </w:r>
          </w:p>
          <w:p w14:paraId="23B3C17B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Ta có: </w:t>
            </w:r>
            <w:r w:rsidRPr="004801B8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3600" w:dyaOrig="435" w14:anchorId="14716C19">
                <v:shape id="_x0000_i5770" type="#_x0000_t75" style="width:180pt;height:21.75pt" o:ole="">
                  <v:imagedata r:id="rId945" o:title=""/>
                </v:shape>
                <o:OLEObject Type="Embed" ProgID="Equation.DSMT4" ShapeID="_x0000_i5770" DrawAspect="Content" ObjectID="_1687485183" r:id="rId946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 (1)</w:t>
            </w:r>
          </w:p>
          <w:p w14:paraId="42124228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Thay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510" w:dyaOrig="285" w14:anchorId="5E4CC82F">
                <v:shape id="_x0000_i5771" type="#_x0000_t75" style="width:25.5pt;height:14.25pt" o:ole="">
                  <v:imagedata r:id="rId947" o:title=""/>
                </v:shape>
                <o:OLEObject Type="Embed" ProgID="Equation.DSMT4" ShapeID="_x0000_i5771" DrawAspect="Content" ObjectID="_1687485184" r:id="rId948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 vào (1) ta được: </w:t>
            </w:r>
            <w:r w:rsidRPr="004801B8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3015" w:dyaOrig="435" w14:anchorId="42A88964">
                <v:shape id="_x0000_i5772" type="#_x0000_t75" style="width:150.75pt;height:21.75pt" o:ole="">
                  <v:imagedata r:id="rId949" o:title=""/>
                </v:shape>
                <o:OLEObject Type="Embed" ProgID="Equation.DSMT4" ShapeID="_x0000_i5772" DrawAspect="Content" ObjectID="_1687485185" r:id="rId950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. Vậy </w:t>
            </w:r>
            <w:r w:rsidRPr="004801B8">
              <w:rPr>
                <w:rFonts w:ascii="Chu Van An" w:eastAsia="Times New Roman" w:hAnsi="Chu Van An" w:cs="Chu Van An"/>
                <w:position w:val="-4"/>
                <w:sz w:val="24"/>
                <w:szCs w:val="24"/>
              </w:rPr>
              <w:object w:dxaOrig="660" w:dyaOrig="300" w14:anchorId="56ABA4C2">
                <v:shape id="_x0000_i5773" type="#_x0000_t75" style="width:33pt;height:15pt" o:ole="">
                  <v:imagedata r:id="rId951" o:title=""/>
                </v:shape>
                <o:OLEObject Type="Embed" ProgID="Equation.DSMT4" ShapeID="_x0000_i5773" DrawAspect="Content" ObjectID="_1687485186" r:id="rId952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  <w:bookmarkEnd w:id="160"/>
          </w:p>
          <w:p w14:paraId="5180D465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5660F4B1" w14:textId="77777777" w:rsidR="008F2A17" w:rsidRPr="0044542F" w:rsidRDefault="008F2A17" w:rsidP="003330D3">
            <w:pPr>
              <w:mirrorIndents/>
              <w:jc w:val="center"/>
              <w:rPr>
                <w:rFonts w:ascii="CMU Serif Extra" w:hAnsi="CMU Serif Extra" w:cs="Chu Van An"/>
                <w:bCs/>
                <w:noProof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lastRenderedPageBreak/>
              <w:t>Lời giải</w:t>
            </w:r>
          </w:p>
        </w:tc>
      </w:tr>
      <w:tr w:rsidR="008F2A17" w:rsidRPr="0044542F" w14:paraId="176276B7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436504EE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color w:val="000000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Câu 10: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Trong khai triển: </w:t>
            </w:r>
            <w:r w:rsidRPr="004801B8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4320" w:dyaOrig="435" w14:anchorId="11DC81BE">
                <v:shape id="_x0000_i5774" type="#_x0000_t75" style="width:3in;height:21.75pt" o:ole="">
                  <v:imagedata r:id="rId953" o:title=""/>
                </v:shape>
                <o:OLEObject Type="Embed" ProgID="Equation.DSMT4" ShapeID="_x0000_i5774" DrawAspect="Content" ObjectID="_1687485187" r:id="rId954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157AFE39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800080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sz w:val="24"/>
                <w:szCs w:val="24"/>
                <w:lang w:val="pt-BR"/>
              </w:rPr>
              <w:t xml:space="preserve">Tính tổng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</w:rPr>
              <w:object w:dxaOrig="3030" w:dyaOrig="360" w14:anchorId="536A12A4">
                <v:shape id="_x0000_i5775" type="#_x0000_t75" style="width:151.5pt;height:18pt" o:ole="">
                  <v:imagedata r:id="rId955" o:title=""/>
                </v:shape>
                <o:OLEObject Type="Embed" ProgID="Equation.DSMT4" ShapeID="_x0000_i5775" DrawAspect="Content" ObjectID="_1687485188" r:id="rId956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bằng:</w:t>
            </w:r>
          </w:p>
          <w:p w14:paraId="2A77896E" w14:textId="1DE3E05A" w:rsidR="008F2A17" w:rsidRPr="004801B8" w:rsidRDefault="008F2A17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4801B8">
              <w:rPr>
                <w:rFonts w:ascii="Chu Van An" w:hAnsi="Chu Van An" w:cs="Chu Van An"/>
                <w:b/>
                <w:color w:val="800080"/>
                <w:sz w:val="24"/>
                <w:szCs w:val="24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position w:val="-4"/>
                <w:sz w:val="24"/>
                <w:szCs w:val="24"/>
              </w:rPr>
              <w:object w:dxaOrig="300" w:dyaOrig="270" w14:anchorId="2759F565">
                <v:shape id="_x0000_i5776" type="#_x0000_t75" style="width:15pt;height:13.5pt" o:ole="">
                  <v:imagedata r:id="rId957" o:title=""/>
                </v:shape>
                <o:OLEObject Type="Embed" ProgID="Equation.DSMT4" ShapeID="_x0000_i5776" DrawAspect="Content" ObjectID="_1687485189" r:id="rId958"/>
              </w:object>
            </w:r>
            <w:r w:rsidRPr="004801B8">
              <w:rPr>
                <w:rFonts w:ascii="Chu Van An" w:hAnsi="Chu Van An" w:cs="Chu Van An"/>
                <w:b/>
                <w:color w:val="000000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4"/>
                <w:sz w:val="24"/>
                <w:szCs w:val="24"/>
              </w:rPr>
              <w:object w:dxaOrig="135" w:dyaOrig="270" w14:anchorId="4127F909">
                <v:shape id="_x0000_i5777" type="#_x0000_t75" style="width:6.75pt;height:13.5pt" o:ole="">
                  <v:imagedata r:id="rId959" o:title=""/>
                </v:shape>
                <o:OLEObject Type="Embed" ProgID="Equation.DSMT4" ShapeID="_x0000_i5777" DrawAspect="Content" ObjectID="_1687485190" r:id="rId960"/>
              </w:object>
            </w:r>
            <w:r w:rsidRPr="004801B8">
              <w:rPr>
                <w:rFonts w:ascii="Chu Van An" w:hAnsi="Chu Van An" w:cs="Chu Van An"/>
                <w:b/>
                <w:color w:val="000000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4"/>
                <w:sz w:val="24"/>
                <w:szCs w:val="24"/>
              </w:rPr>
              <w:object w:dxaOrig="405" w:dyaOrig="315" w14:anchorId="3589A3D7">
                <v:shape id="_x0000_i5778" type="#_x0000_t75" style="width:20.25pt;height:15.75pt" o:ole="">
                  <v:imagedata r:id="rId961" o:title=""/>
                </v:shape>
                <o:OLEObject Type="Embed" ProgID="Equation.DSMT4" ShapeID="_x0000_i5778" DrawAspect="Content" ObjectID="_1687485191" r:id="rId962"/>
              </w:object>
            </w:r>
            <w:r w:rsidRPr="004801B8">
              <w:rPr>
                <w:rFonts w:ascii="Chu Van An" w:hAnsi="Chu Van An" w:cs="Chu Van An"/>
                <w:b/>
                <w:color w:val="000000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390" w:dyaOrig="330" w14:anchorId="7C5F3336">
                <v:shape id="_x0000_i5779" type="#_x0000_t75" style="width:19.5pt;height:16.5pt" o:ole="">
                  <v:imagedata r:id="rId963" o:title=""/>
                </v:shape>
                <o:OLEObject Type="Embed" ProgID="Equation.DSMT4" ShapeID="_x0000_i5779" DrawAspect="Content" ObjectID="_1687485192" r:id="rId964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</w:p>
          <w:p w14:paraId="46E007B1" w14:textId="77777777" w:rsidR="008F2A17" w:rsidRPr="0044542F" w:rsidRDefault="008F2A17" w:rsidP="003330D3">
            <w:pPr>
              <w:pStyle w:val="ListParagraph"/>
              <w:ind w:left="0"/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1B93FD20" w14:textId="77777777" w:rsidR="008F2A17" w:rsidRPr="0044542F" w:rsidRDefault="008F2A17" w:rsidP="003330D3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7754B0E7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377105E6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szCs w:val="24"/>
              </w:rPr>
            </w:pPr>
            <w:r w:rsidRPr="004801B8">
              <w:rPr>
                <w:rFonts w:ascii="Chu Van An" w:eastAsiaTheme="minorEastAsia" w:hAnsi="Chu Van An" w:cs="Chu Van An"/>
                <w:b/>
                <w:color w:val="0000FF"/>
                <w:szCs w:val="24"/>
              </w:rPr>
              <w:t>Câu 11:</w:t>
            </w:r>
            <w:r w:rsidRPr="004801B8">
              <w:rPr>
                <w:rFonts w:ascii="Chu Van An" w:hAnsi="Chu Van An" w:cs="Chu Van An"/>
                <w:szCs w:val="24"/>
              </w:rPr>
              <w:t xml:space="preserve">Tính tổng </w:t>
            </w:r>
            <w:r w:rsidRPr="004801B8">
              <w:object w:dxaOrig="2760" w:dyaOrig="375" w14:anchorId="6B3CA317">
                <v:shape id="_x0000_i5780" type="#_x0000_t75" style="width:138pt;height:18.75pt" o:ole="">
                  <v:imagedata r:id="rId965" o:title=""/>
                </v:shape>
                <o:OLEObject Type="Embed" ProgID="Equation.DSMT4" ShapeID="_x0000_i5780" DrawAspect="Content" ObjectID="_1687485193" r:id="rId966"/>
              </w:object>
            </w:r>
            <w:r w:rsidRPr="004801B8">
              <w:rPr>
                <w:rFonts w:ascii="Chu Van An" w:hAnsi="Chu Van An" w:cs="Chu Van An"/>
                <w:szCs w:val="24"/>
              </w:rPr>
              <w:t>.</w:t>
            </w:r>
          </w:p>
          <w:p w14:paraId="05FC23F9" w14:textId="7FD3810A" w:rsidR="008F2A17" w:rsidRPr="004801B8" w:rsidRDefault="008F2A17" w:rsidP="003330D3">
            <w:pPr>
              <w:pStyle w:val="ListParagraph"/>
              <w:tabs>
                <w:tab w:val="left" w:pos="85"/>
                <w:tab w:val="left" w:pos="3146"/>
              </w:tabs>
              <w:ind w:left="0"/>
              <w:mirrorIndents/>
              <w:rPr>
                <w:rFonts w:ascii="Chu Van An" w:eastAsia="Times New Roman" w:hAnsi="Chu Van An" w:cs="Chu Van An"/>
                <w:b/>
                <w:color w:val="0000FF"/>
                <w:szCs w:val="24"/>
              </w:rPr>
            </w:pPr>
            <w:r w:rsidRPr="004801B8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Ⓐ.</w:t>
            </w:r>
            <w:r w:rsidRPr="004801B8">
              <w:rPr>
                <w:rFonts w:ascii="Chu Van An" w:hAnsi="Chu Van An" w:cs="Chu Van An"/>
                <w:b/>
                <w:szCs w:val="24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 xml:space="preserve"> </w:t>
            </w:r>
            <w:r w:rsidRPr="004801B8">
              <w:rPr>
                <w:rFonts w:ascii="Chu Van An" w:eastAsia="Arial" w:hAnsi="Chu Van An" w:cs="Chu Van An"/>
                <w:b/>
                <w:color w:val="0000FF"/>
                <w:position w:val="-12"/>
                <w:szCs w:val="24"/>
              </w:rPr>
              <w:object w:dxaOrig="1260" w:dyaOrig="375" w14:anchorId="10498898">
                <v:shape id="_x0000_i5781" type="#_x0000_t75" style="width:63pt;height:18.75pt" o:ole="">
                  <v:imagedata r:id="rId967" o:title=""/>
                </v:shape>
                <o:OLEObject Type="Embed" ProgID="Equation.DSMT4" ShapeID="_x0000_i5781" DrawAspect="Content" ObjectID="_1687485194" r:id="rId968"/>
              </w:object>
            </w:r>
            <w:r w:rsidRPr="004801B8">
              <w:rPr>
                <w:rFonts w:ascii="Chu Van An" w:hAnsi="Chu Van An" w:cs="Chu Van An"/>
                <w:szCs w:val="24"/>
              </w:rPr>
              <w:t>.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Ⓑ.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 xml:space="preserve">  </w:t>
            </w:r>
            <w:r w:rsidRPr="004801B8">
              <w:rPr>
                <w:rFonts w:ascii="Chu Van An" w:eastAsia="Arial" w:hAnsi="Chu Van An" w:cs="Chu Van An"/>
                <w:b/>
                <w:color w:val="0000FF"/>
                <w:position w:val="-24"/>
                <w:szCs w:val="24"/>
              </w:rPr>
              <w:object w:dxaOrig="1320" w:dyaOrig="660" w14:anchorId="7009DD99">
                <v:shape id="_x0000_i5782" type="#_x0000_t75" style="width:66pt;height:33pt" o:ole="">
                  <v:imagedata r:id="rId969" o:title=""/>
                </v:shape>
                <o:OLEObject Type="Embed" ProgID="Equation.DSMT4" ShapeID="_x0000_i5782" DrawAspect="Content" ObjectID="_1687485195" r:id="rId970"/>
              </w:object>
            </w:r>
            <w:r w:rsidRPr="004801B8">
              <w:rPr>
                <w:rFonts w:ascii="Chu Van An" w:hAnsi="Chu Van An" w:cs="Chu Van An"/>
                <w:szCs w:val="24"/>
              </w:rPr>
              <w:t>.</w:t>
            </w:r>
          </w:p>
          <w:p w14:paraId="34FCABA6" w14:textId="2DB0BAC0" w:rsidR="008F2A17" w:rsidRPr="004801B8" w:rsidRDefault="008F2A17" w:rsidP="003330D3">
            <w:pPr>
              <w:pStyle w:val="ListParagraph"/>
              <w:tabs>
                <w:tab w:val="left" w:pos="85"/>
                <w:tab w:val="left" w:pos="3146"/>
              </w:tabs>
              <w:ind w:left="0"/>
              <w:mirrorIndents/>
              <w:rPr>
                <w:rFonts w:ascii="Chu Van An" w:eastAsia="Times New Roman" w:hAnsi="Chu Van An" w:cs="Chu Van An"/>
                <w:b/>
                <w:color w:val="0000FF"/>
                <w:szCs w:val="24"/>
              </w:rPr>
            </w:pPr>
            <w:r w:rsidRPr="004801B8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Ⓒ.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 xml:space="preserve">  </w:t>
            </w:r>
            <w:r w:rsidRPr="004801B8">
              <w:rPr>
                <w:rFonts w:ascii="Chu Van An" w:eastAsia="Arial" w:hAnsi="Chu Van An" w:cs="Chu Van An"/>
                <w:b/>
                <w:color w:val="0000FF"/>
                <w:position w:val="-24"/>
                <w:szCs w:val="24"/>
              </w:rPr>
              <w:object w:dxaOrig="1320" w:dyaOrig="660" w14:anchorId="45872121">
                <v:shape id="_x0000_i5783" type="#_x0000_t75" style="width:66pt;height:33pt" o:ole="">
                  <v:imagedata r:id="rId971" o:title=""/>
                </v:shape>
                <o:OLEObject Type="Embed" ProgID="Equation.DSMT4" ShapeID="_x0000_i5783" DrawAspect="Content" ObjectID="_1687485196" r:id="rId972"/>
              </w:object>
            </w:r>
            <w:r w:rsidRPr="004801B8">
              <w:rPr>
                <w:rFonts w:ascii="Chu Van An" w:hAnsi="Chu Van An" w:cs="Chu Van An"/>
                <w:szCs w:val="24"/>
              </w:rPr>
              <w:t>.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Ⓓ.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 xml:space="preserve">  </w:t>
            </w:r>
            <w:r w:rsidRPr="004801B8">
              <w:rPr>
                <w:rFonts w:ascii="Chu Van An" w:eastAsia="Arial" w:hAnsi="Chu Van An" w:cs="Chu Van An"/>
                <w:b/>
                <w:color w:val="0000FF"/>
                <w:position w:val="-12"/>
                <w:szCs w:val="24"/>
              </w:rPr>
              <w:object w:dxaOrig="1245" w:dyaOrig="375" w14:anchorId="6C0ED437">
                <v:shape id="_x0000_i5784" type="#_x0000_t75" style="width:62.25pt;height:18.75pt" o:ole="">
                  <v:imagedata r:id="rId973" o:title=""/>
                </v:shape>
                <o:OLEObject Type="Embed" ProgID="Equation.DSMT4" ShapeID="_x0000_i5784" DrawAspect="Content" ObjectID="_1687485197" r:id="rId974"/>
              </w:object>
            </w:r>
            <w:r w:rsidRPr="004801B8">
              <w:rPr>
                <w:rFonts w:ascii="Chu Van An" w:hAnsi="Chu Van An" w:cs="Chu Van An"/>
                <w:szCs w:val="24"/>
              </w:rPr>
              <w:t>.</w:t>
            </w:r>
          </w:p>
          <w:p w14:paraId="5C51CEE1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497A63D5" w14:textId="77777777" w:rsidR="008F2A17" w:rsidRPr="0044542F" w:rsidRDefault="008F2A17" w:rsidP="003330D3">
            <w:pPr>
              <w:spacing w:after="255"/>
              <w:contextualSpacing/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06122E2F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0713758C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</w:rPr>
              <w:t>Câu 12: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Tổng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</w:rPr>
              <w:object w:dxaOrig="4755" w:dyaOrig="375" w14:anchorId="0FF02B09">
                <v:shape id="_x0000_i5785" type="#_x0000_t75" style="width:237.75pt;height:18.75pt" o:ole="">
                  <v:imagedata r:id="rId975" o:title=""/>
                </v:shape>
                <o:OLEObject Type="Embed" ProgID="Equation.DSMT4" ShapeID="_x0000_i5785" DrawAspect="Content" ObjectID="_1687485198" r:id="rId976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 là:</w:t>
            </w:r>
          </w:p>
          <w:p w14:paraId="1091376E" w14:textId="41FF4CEC" w:rsidR="008F2A17" w:rsidRPr="004801B8" w:rsidRDefault="008F2A17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4801B8"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195" w:dyaOrig="285" w14:anchorId="0BAF9EDC">
                <v:shape id="_x0000_i5786" type="#_x0000_t75" style="width:9.75pt;height:14.25pt" o:ole="">
                  <v:imagedata r:id="rId977" o:title=""/>
                </v:shape>
                <o:OLEObject Type="Embed" ProgID="Equation.DSMT4" ShapeID="_x0000_i5786" DrawAspect="Content" ObjectID="_1687485199" r:id="rId978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4"/>
                <w:sz w:val="24"/>
                <w:szCs w:val="24"/>
              </w:rPr>
              <w:object w:dxaOrig="135" w:dyaOrig="255" w14:anchorId="6B6E264D">
                <v:shape id="_x0000_i5787" type="#_x0000_t75" style="width:6.75pt;height:12.75pt" o:ole="">
                  <v:imagedata r:id="rId979" o:title=""/>
                </v:shape>
                <o:OLEObject Type="Embed" ProgID="Equation.DSMT4" ShapeID="_x0000_i5787" DrawAspect="Content" ObjectID="_1687485200" r:id="rId980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4"/>
                <w:sz w:val="24"/>
                <w:szCs w:val="24"/>
              </w:rPr>
              <w:object w:dxaOrig="300" w:dyaOrig="255" w14:anchorId="7BC043A4">
                <v:shape id="_x0000_i5788" type="#_x0000_t75" style="width:15pt;height:12.75pt" o:ole="">
                  <v:imagedata r:id="rId981" o:title=""/>
                </v:shape>
                <o:OLEObject Type="Embed" ProgID="Equation.DSMT4" ShapeID="_x0000_i5788" DrawAspect="Content" ObjectID="_1687485201" r:id="rId982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300" w:dyaOrig="285" w14:anchorId="19EFEB88">
                <v:shape id="_x0000_i5789" type="#_x0000_t75" style="width:15pt;height:14.25pt" o:ole="">
                  <v:imagedata r:id="rId983" o:title=""/>
                </v:shape>
                <o:OLEObject Type="Embed" ProgID="Equation.DSMT4" ShapeID="_x0000_i5789" DrawAspect="Content" ObjectID="_1687485202" r:id="rId984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2E0839F3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0CA3E198" w14:textId="77777777" w:rsidR="008F2A17" w:rsidRPr="0044542F" w:rsidRDefault="008F2A17" w:rsidP="003330D3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077AC173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028269C4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Câu 13: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Giá trị của biểu thức</w:t>
            </w:r>
            <w:r w:rsidRPr="004801B8">
              <w:rPr>
                <w:rFonts w:ascii="Chu Van An" w:eastAsia="Times New Roman" w:hAnsi="Chu Van An" w:cs="Chu Van An"/>
                <w:b/>
                <w:position w:val="-12"/>
                <w:sz w:val="24"/>
                <w:szCs w:val="24"/>
              </w:rPr>
              <w:object w:dxaOrig="4740" w:dyaOrig="375" w14:anchorId="242B8B1D">
                <v:shape id="_x0000_i5790" type="#_x0000_t75" style="width:237pt;height:18.75pt" o:ole="">
                  <v:imagedata r:id="rId985" o:title=""/>
                </v:shape>
                <o:OLEObject Type="Embed" ProgID="Equation.DSMT4" ShapeID="_x0000_i5790" DrawAspect="Content" ObjectID="_1687485203" r:id="rId986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 bằng:</w:t>
            </w:r>
          </w:p>
          <w:p w14:paraId="60202984" w14:textId="43D36045" w:rsidR="008F2A17" w:rsidRPr="004801B8" w:rsidRDefault="008F2A17" w:rsidP="003330D3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position w:val="-6"/>
                <w:sz w:val="24"/>
                <w:szCs w:val="24"/>
              </w:rPr>
              <w:object w:dxaOrig="1020" w:dyaOrig="330" w14:anchorId="35848EAF">
                <v:shape id="_x0000_i5791" type="#_x0000_t75" style="width:51pt;height:16.5pt" o:ole="">
                  <v:imagedata r:id="rId987" o:title=""/>
                </v:shape>
                <o:OLEObject Type="Embed" ProgID="Equation.DSMT4" ShapeID="_x0000_i5791" DrawAspect="Content" ObjectID="_1687485204" r:id="rId988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hAnsi="Chu Van An" w:cs="Chu Van An"/>
                <w:b/>
                <w:position w:val="-4"/>
                <w:sz w:val="24"/>
                <w:szCs w:val="24"/>
              </w:rPr>
              <w:object w:dxaOrig="720" w:dyaOrig="270" w14:anchorId="39629D6D">
                <v:shape id="_x0000_i5792" type="#_x0000_t75" style="width:36pt;height:13.5pt" o:ole="">
                  <v:imagedata r:id="rId989" o:title=""/>
                </v:shape>
                <o:OLEObject Type="Embed" ProgID="Equation.DSMT4" ShapeID="_x0000_i5792" DrawAspect="Content" ObjectID="_1687485205" r:id="rId990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</w:p>
          <w:p w14:paraId="4CE59854" w14:textId="229F1440" w:rsidR="008F2A17" w:rsidRPr="004801B8" w:rsidRDefault="008F2A17" w:rsidP="003330D3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Chu Van An" w:eastAsiaTheme="minorHAnsi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hAnsi="Chu Van An" w:cs="Chu Van An"/>
                <w:b/>
                <w:position w:val="-6"/>
                <w:sz w:val="24"/>
                <w:szCs w:val="24"/>
              </w:rPr>
              <w:object w:dxaOrig="885" w:dyaOrig="330" w14:anchorId="173E2DE0">
                <v:shape id="_x0000_i5793" type="#_x0000_t75" style="width:44.25pt;height:16.5pt" o:ole="">
                  <v:imagedata r:id="rId991" o:title=""/>
                </v:shape>
                <o:OLEObject Type="Embed" ProgID="Equation.DSMT4" ShapeID="_x0000_i5793" DrawAspect="Content" ObjectID="_1687485206" r:id="rId992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hAnsi="Chu Van An" w:cs="Chu Van An"/>
                <w:b/>
                <w:position w:val="-4"/>
                <w:sz w:val="24"/>
                <w:szCs w:val="24"/>
              </w:rPr>
              <w:object w:dxaOrig="555" w:dyaOrig="270" w14:anchorId="4772A498">
                <v:shape id="_x0000_i5794" type="#_x0000_t75" style="width:27.75pt;height:13.5pt" o:ole="">
                  <v:imagedata r:id="rId993" o:title=""/>
                </v:shape>
                <o:OLEObject Type="Embed" ProgID="Equation.DSMT4" ShapeID="_x0000_i5794" DrawAspect="Content" ObjectID="_1687485207" r:id="rId994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</w:p>
          <w:p w14:paraId="1F11A429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02D383FA" w14:textId="77777777" w:rsidR="008F2A17" w:rsidRPr="0044542F" w:rsidRDefault="008F2A17" w:rsidP="003330D3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365A2193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0B5C1207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t>Câu 14: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Tính tổng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</w:rPr>
              <w:object w:dxaOrig="5400" w:dyaOrig="375" w14:anchorId="14213A3B">
                <v:shape id="_x0000_i5795" type="#_x0000_t75" style="width:270pt;height:18.75pt" o:ole="">
                  <v:imagedata r:id="rId995" o:title=""/>
                </v:shape>
                <o:OLEObject Type="Embed" ProgID="Equation.DSMT4" ShapeID="_x0000_i5795" DrawAspect="Content" ObjectID="_1687485208" r:id="rId996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662C5852" w14:textId="521F6B20" w:rsidR="008F2A17" w:rsidRPr="004801B8" w:rsidRDefault="008F2A17" w:rsidP="003330D3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b/>
                <w:color w:val="0070C0"/>
                <w:position w:val="-6"/>
                <w:sz w:val="24"/>
                <w:szCs w:val="24"/>
              </w:rPr>
              <w:object w:dxaOrig="930" w:dyaOrig="285" w14:anchorId="59C3A932">
                <v:shape id="_x0000_i5796" type="#_x0000_t75" style="width:46.5pt;height:14.25pt" o:ole="">
                  <v:imagedata r:id="rId997" o:title=""/>
                </v:shape>
                <o:OLEObject Type="Embed" ProgID="Equation.DSMT4" ShapeID="_x0000_i5796" DrawAspect="Content" ObjectID="_1687485209" r:id="rId998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b/>
                <w:color w:val="0070C0"/>
                <w:position w:val="-6"/>
                <w:sz w:val="24"/>
                <w:szCs w:val="24"/>
              </w:rPr>
              <w:object w:dxaOrig="1200" w:dyaOrig="285" w14:anchorId="423ED31B">
                <v:shape id="_x0000_i5797" type="#_x0000_t75" style="width:60pt;height:14.25pt" o:ole="">
                  <v:imagedata r:id="rId999" o:title=""/>
                </v:shape>
                <o:OLEObject Type="Embed" ProgID="Equation.DSMT4" ShapeID="_x0000_i5797" DrawAspect="Content" ObjectID="_1687485210" r:id="rId1000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</w:p>
          <w:p w14:paraId="4E451ECD" w14:textId="52381595" w:rsidR="008F2A17" w:rsidRPr="004801B8" w:rsidRDefault="008F2A17" w:rsidP="003330D3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b/>
                <w:color w:val="0070C0"/>
                <w:position w:val="-6"/>
                <w:sz w:val="24"/>
                <w:szCs w:val="24"/>
              </w:rPr>
              <w:object w:dxaOrig="810" w:dyaOrig="285" w14:anchorId="7F359AE1">
                <v:shape id="_x0000_i5798" type="#_x0000_t75" style="width:40.5pt;height:14.25pt" o:ole="">
                  <v:imagedata r:id="rId1001" o:title=""/>
                </v:shape>
                <o:OLEObject Type="Embed" ProgID="Equation.DSMT4" ShapeID="_x0000_i5798" DrawAspect="Content" ObjectID="_1687485211" r:id="rId1002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b/>
                <w:color w:val="0070C0"/>
                <w:position w:val="-6"/>
                <w:sz w:val="24"/>
                <w:szCs w:val="24"/>
              </w:rPr>
              <w:object w:dxaOrig="1035" w:dyaOrig="285" w14:anchorId="4683B568">
                <v:shape id="_x0000_i5799" type="#_x0000_t75" style="width:51.75pt;height:14.25pt" o:ole="">
                  <v:imagedata r:id="rId1003" o:title=""/>
                </v:shape>
                <o:OLEObject Type="Embed" ProgID="Equation.DSMT4" ShapeID="_x0000_i5799" DrawAspect="Content" ObjectID="_1687485212" r:id="rId1004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</w:p>
          <w:p w14:paraId="4CBB8FB0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52843E62" w14:textId="77777777" w:rsidR="008F2A17" w:rsidRPr="0044542F" w:rsidRDefault="008F2A17" w:rsidP="003330D3">
            <w:pPr>
              <w:ind w:left="-79" w:firstLine="221"/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6F09D370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3AC6D46D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Câu 15: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Tổng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</w:rPr>
              <w:object w:dxaOrig="3660" w:dyaOrig="375" w14:anchorId="45D32070">
                <v:shape id="_x0000_i5800" type="#_x0000_t75" style="width:183pt;height:18.75pt" o:ole="">
                  <v:imagedata r:id="rId1005" o:title=""/>
                </v:shape>
                <o:OLEObject Type="Embed" ProgID="Equation.DSMT4" ShapeID="_x0000_i5800" DrawAspect="Content" ObjectID="_1687485213" r:id="rId1006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 bằng:</w:t>
            </w:r>
          </w:p>
          <w:p w14:paraId="78D03322" w14:textId="12534806" w:rsidR="008F2A17" w:rsidRPr="004801B8" w:rsidRDefault="008F2A17" w:rsidP="003330D3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4"/>
                <w:sz w:val="24"/>
                <w:szCs w:val="24"/>
              </w:rPr>
              <w:object w:dxaOrig="1275" w:dyaOrig="300" w14:anchorId="4F90315E">
                <v:shape id="_x0000_i5801" type="#_x0000_t75" style="width:63.75pt;height:15pt" o:ole="">
                  <v:imagedata r:id="rId1007" o:title=""/>
                </v:shape>
                <o:OLEObject Type="Embed" ProgID="Equation.DSMT4" ShapeID="_x0000_i5801" DrawAspect="Content" ObjectID="_1687485214" r:id="rId1008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4"/>
                <w:sz w:val="24"/>
                <w:szCs w:val="24"/>
              </w:rPr>
              <w:object w:dxaOrig="1245" w:dyaOrig="300" w14:anchorId="69C2C454">
                <v:shape id="_x0000_i5802" type="#_x0000_t75" style="width:62.25pt;height:15pt" o:ole="">
                  <v:imagedata r:id="rId1009" o:title=""/>
                </v:shape>
                <o:OLEObject Type="Embed" ProgID="Equation.DSMT4" ShapeID="_x0000_i5802" DrawAspect="Content" ObjectID="_1687485215" r:id="rId1010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6646A1E0" w14:textId="4EAFA318" w:rsidR="008F2A17" w:rsidRPr="004801B8" w:rsidRDefault="008F2A17" w:rsidP="003330D3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4"/>
                <w:sz w:val="24"/>
                <w:szCs w:val="24"/>
              </w:rPr>
              <w:object w:dxaOrig="1275" w:dyaOrig="300" w14:anchorId="6FF2BAE8">
                <v:shape id="_x0000_i5803" type="#_x0000_t75" style="width:63.75pt;height:15pt" o:ole="">
                  <v:imagedata r:id="rId1011" o:title=""/>
                </v:shape>
                <o:OLEObject Type="Embed" ProgID="Equation.DSMT4" ShapeID="_x0000_i5803" DrawAspect="Content" ObjectID="_1687485216" r:id="rId1012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4"/>
                <w:sz w:val="24"/>
                <w:szCs w:val="24"/>
              </w:rPr>
              <w:object w:dxaOrig="1245" w:dyaOrig="300" w14:anchorId="4DF941CE">
                <v:shape id="_x0000_i5804" type="#_x0000_t75" style="width:62.25pt;height:15pt" o:ole="">
                  <v:imagedata r:id="rId1013" o:title=""/>
                </v:shape>
                <o:OLEObject Type="Embed" ProgID="Equation.DSMT4" ShapeID="_x0000_i5804" DrawAspect="Content" ObjectID="_1687485217" r:id="rId1014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3EBCF866" w14:textId="77777777" w:rsidR="008F2A17" w:rsidRPr="0044542F" w:rsidRDefault="008F2A17" w:rsidP="003330D3">
            <w:pPr>
              <w:mirrorIndents/>
              <w:rPr>
                <w:rFonts w:ascii="Chu Van An" w:eastAsia="Times New Rom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</w:tcPr>
          <w:p w14:paraId="72923BB7" w14:textId="77777777" w:rsidR="008F2A17" w:rsidRPr="0044542F" w:rsidRDefault="008F2A17" w:rsidP="003330D3">
            <w:pPr>
              <w:ind w:left="-79" w:firstLine="221"/>
              <w:mirrorIndents/>
              <w:jc w:val="center"/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0852157F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6701688B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800080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Câu 16: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Tính tổng: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</w:rPr>
              <w:object w:dxaOrig="2730" w:dyaOrig="375" w14:anchorId="6E5E487C">
                <v:shape id="_x0000_i5805" type="#_x0000_t75" style="width:136.5pt;height:18.75pt" o:ole="">
                  <v:imagedata r:id="rId1015" o:title=""/>
                </v:shape>
                <o:OLEObject Type="Embed" ProgID="Equation.DSMT4" ShapeID="_x0000_i5805" DrawAspect="Content" ObjectID="_1687485218" r:id="rId1016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 (trong tổng đó, các số hạng có dạng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</w:rPr>
              <w:object w:dxaOrig="360" w:dyaOrig="375" w14:anchorId="320FB648">
                <v:shape id="_x0000_i5806" type="#_x0000_t75" style="width:18pt;height:18.75pt" o:ole="">
                  <v:imagedata r:id="rId1017" o:title=""/>
                </v:shape>
                <o:OLEObject Type="Embed" ProgID="Equation.DSMT4" ShapeID="_x0000_i5806" DrawAspect="Content" ObjectID="_1687485219" r:id="rId1018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 với k nguyên dương nhận giá trị liên tục từ 9 đến 18)</w:t>
            </w:r>
          </w:p>
          <w:p w14:paraId="3C149C40" w14:textId="0D188788" w:rsidR="008F2A17" w:rsidRPr="004801B8" w:rsidRDefault="008F2A17" w:rsidP="003330D3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lastRenderedPageBreak/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4801B8">
              <w:rPr>
                <w:rFonts w:ascii="Chu Van An" w:hAnsi="Chu Van An" w:cs="Chu Van An"/>
                <w:b/>
                <w:color w:val="800080"/>
                <w:sz w:val="24"/>
                <w:szCs w:val="24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</w:rPr>
              <w:object w:dxaOrig="1230" w:dyaOrig="390" w14:anchorId="1FD0BE1A">
                <v:shape id="_x0000_i5807" type="#_x0000_t75" style="width:61.5pt;height:19.5pt" o:ole="">
                  <v:imagedata r:id="rId1019" o:title=""/>
                </v:shape>
                <o:OLEObject Type="Embed" ProgID="Equation.DSMT4" ShapeID="_x0000_i5807" DrawAspect="Content" ObjectID="_1687485220" r:id="rId1020"/>
              </w:object>
            </w:r>
            <w:r w:rsidRPr="004801B8">
              <w:rPr>
                <w:rFonts w:ascii="Chu Van An" w:hAnsi="Chu Van An" w:cs="Chu Van An"/>
                <w:b/>
                <w:color w:val="000000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24"/>
                <w:sz w:val="24"/>
                <w:szCs w:val="24"/>
              </w:rPr>
              <w:object w:dxaOrig="1305" w:dyaOrig="675" w14:anchorId="2619AC09">
                <v:shape id="_x0000_i5808" type="#_x0000_t75" style="width:65.25pt;height:33.75pt" o:ole="">
                  <v:imagedata r:id="rId1021" o:title=""/>
                </v:shape>
                <o:OLEObject Type="Embed" ProgID="Equation.DSMT4" ShapeID="_x0000_i5808" DrawAspect="Content" ObjectID="_1687485221" r:id="rId1022"/>
              </w:object>
            </w:r>
            <w:r w:rsidRPr="004801B8">
              <w:rPr>
                <w:rFonts w:ascii="Chu Van An" w:hAnsi="Chu Van An" w:cs="Chu Van An"/>
                <w:b/>
                <w:color w:val="000000"/>
                <w:sz w:val="24"/>
                <w:szCs w:val="24"/>
              </w:rPr>
              <w:t>.</w:t>
            </w:r>
          </w:p>
          <w:p w14:paraId="7DBB1179" w14:textId="73790B45" w:rsidR="008F2A17" w:rsidRPr="004801B8" w:rsidRDefault="008F2A17" w:rsidP="003330D3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24"/>
                <w:sz w:val="24"/>
                <w:szCs w:val="24"/>
              </w:rPr>
              <w:object w:dxaOrig="1290" w:dyaOrig="675" w14:anchorId="41E99EC6">
                <v:shape id="_x0000_i5809" type="#_x0000_t75" style="width:64.5pt;height:33.75pt" o:ole="">
                  <v:imagedata r:id="rId1023" o:title=""/>
                </v:shape>
                <o:OLEObject Type="Embed" ProgID="Equation.DSMT4" ShapeID="_x0000_i5809" DrawAspect="Content" ObjectID="_1687485222" r:id="rId1024"/>
              </w:object>
            </w:r>
            <w:r w:rsidRPr="004801B8">
              <w:rPr>
                <w:rFonts w:ascii="Chu Van An" w:hAnsi="Chu Van An" w:cs="Chu Van An"/>
                <w:b/>
                <w:color w:val="000000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</w:rPr>
              <w:object w:dxaOrig="1245" w:dyaOrig="390" w14:anchorId="3A7CF30A">
                <v:shape id="_x0000_i5810" type="#_x0000_t75" style="width:62.25pt;height:19.5pt" o:ole="">
                  <v:imagedata r:id="rId1025" o:title=""/>
                </v:shape>
                <o:OLEObject Type="Embed" ProgID="Equation.DSMT4" ShapeID="_x0000_i5810" DrawAspect="Content" ObjectID="_1687485223" r:id="rId1026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</w:p>
          <w:p w14:paraId="0C9A4114" w14:textId="77777777" w:rsidR="008F2A17" w:rsidRPr="002D0D16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</w:tcPr>
          <w:p w14:paraId="14BF41F5" w14:textId="77777777" w:rsidR="008F2A17" w:rsidRPr="0044542F" w:rsidRDefault="008F2A17" w:rsidP="003330D3">
            <w:pPr>
              <w:ind w:left="-79" w:firstLine="221"/>
              <w:mirrorIndents/>
              <w:jc w:val="center"/>
              <w:rPr>
                <w:rFonts w:ascii="CMU Serif Extra" w:hAnsi="CMU Serif Extra" w:cs="Chu Van An"/>
                <w:bCs/>
                <w:i/>
                <w:iCs/>
                <w:color w:val="FF0000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lastRenderedPageBreak/>
              <w:t>Lời giải</w:t>
            </w:r>
          </w:p>
        </w:tc>
      </w:tr>
      <w:tr w:rsidR="008F2A17" w:rsidRPr="0044542F" w14:paraId="021AF554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500F532C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800080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Câu 17: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Cho tập A có 20 phần tử. Hỏi tập A có bao nhiêu tập con khác rỗng mà số phần tử chẵn.</w:t>
            </w:r>
          </w:p>
          <w:p w14:paraId="76F69500" w14:textId="2542AB36" w:rsidR="008F2A17" w:rsidRPr="004801B8" w:rsidRDefault="008F2A17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4801B8">
              <w:rPr>
                <w:rFonts w:ascii="Chu Van An" w:hAnsi="Chu Van An" w:cs="Chu Van An"/>
                <w:b/>
                <w:color w:val="800080"/>
                <w:sz w:val="24"/>
                <w:szCs w:val="24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position w:val="-4"/>
                <w:sz w:val="24"/>
                <w:szCs w:val="24"/>
              </w:rPr>
              <w:object w:dxaOrig="645" w:dyaOrig="315" w14:anchorId="668489B1">
                <v:shape id="_x0000_i5811" type="#_x0000_t75" style="width:32.25pt;height:15.75pt" o:ole="">
                  <v:imagedata r:id="rId1027" o:title=""/>
                </v:shape>
                <o:OLEObject Type="Embed" ProgID="Equation.DSMT4" ShapeID="_x0000_i5811" DrawAspect="Content" ObjectID="_1687485224" r:id="rId1028"/>
              </w:object>
            </w:r>
            <w:r w:rsidRPr="004801B8">
              <w:rPr>
                <w:rFonts w:ascii="Chu Van An" w:hAnsi="Chu Van An" w:cs="Chu Van An"/>
                <w:b/>
                <w:color w:val="000000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4"/>
                <w:sz w:val="24"/>
                <w:szCs w:val="24"/>
              </w:rPr>
              <w:object w:dxaOrig="330" w:dyaOrig="315" w14:anchorId="05A33AF3">
                <v:shape id="_x0000_i5812" type="#_x0000_t75" style="width:16.5pt;height:15.75pt" o:ole="">
                  <v:imagedata r:id="rId1029" o:title=""/>
                </v:shape>
                <o:OLEObject Type="Embed" ProgID="Equation.DSMT4" ShapeID="_x0000_i5812" DrawAspect="Content" ObjectID="_1687485225" r:id="rId1030"/>
              </w:object>
            </w:r>
            <w:r w:rsidRPr="004801B8">
              <w:rPr>
                <w:rFonts w:ascii="Chu Van An" w:hAnsi="Chu Van An" w:cs="Chu Van An"/>
                <w:b/>
                <w:color w:val="000000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4"/>
                <w:sz w:val="24"/>
                <w:szCs w:val="24"/>
              </w:rPr>
              <w:object w:dxaOrig="345" w:dyaOrig="315" w14:anchorId="6219221D">
                <v:shape id="_x0000_i5813" type="#_x0000_t75" style="width:17.25pt;height:15.75pt" o:ole="">
                  <v:imagedata r:id="rId1031" o:title=""/>
                </v:shape>
                <o:OLEObject Type="Embed" ProgID="Equation.DSMT4" ShapeID="_x0000_i5813" DrawAspect="Content" ObjectID="_1687485226" r:id="rId1032"/>
              </w:object>
            </w:r>
            <w:r w:rsidRPr="004801B8">
              <w:rPr>
                <w:rFonts w:ascii="Chu Van An" w:hAnsi="Chu Van An" w:cs="Chu Van An"/>
                <w:b/>
                <w:color w:val="000000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4"/>
                <w:sz w:val="24"/>
                <w:szCs w:val="24"/>
              </w:rPr>
              <w:object w:dxaOrig="660" w:dyaOrig="315" w14:anchorId="793EA852">
                <v:shape id="_x0000_i5814" type="#_x0000_t75" style="width:33pt;height:15.75pt" o:ole="">
                  <v:imagedata r:id="rId1033" o:title=""/>
                </v:shape>
                <o:OLEObject Type="Embed" ProgID="Equation.DSMT4" ShapeID="_x0000_i5814" DrawAspect="Content" ObjectID="_1687485227" r:id="rId1034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</w:p>
          <w:p w14:paraId="6CBF0EEB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78AC3931" w14:textId="77777777" w:rsidR="008F2A17" w:rsidRPr="0044542F" w:rsidRDefault="008F2A17" w:rsidP="003330D3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  <w:lang w:val="vi-VN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2C78F84D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5F4259FA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Câu 18: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Có bao nhiêu số nguyên dương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195" w:dyaOrig="225" w14:anchorId="73CC404E">
                <v:shape id="_x0000_i5815" type="#_x0000_t75" style="width:9.75pt;height:11.25pt" o:ole="">
                  <v:imagedata r:id="rId1035" o:title=""/>
                </v:shape>
                <o:OLEObject Type="Embed" ProgID="Equation.DSMT4" ShapeID="_x0000_i5815" DrawAspect="Content" ObjectID="_1687485228" r:id="rId1036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để tổng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</w:rPr>
              <w:object w:dxaOrig="3030" w:dyaOrig="405" w14:anchorId="7DCBED8A">
                <v:shape id="_x0000_i5816" type="#_x0000_t75" style="width:151.5pt;height:20.25pt" o:ole="">
                  <v:imagedata r:id="rId1037" o:title=""/>
                </v:shape>
                <o:OLEObject Type="Embed" ProgID="Equation.DSMT4" ShapeID="_x0000_i5816" DrawAspect="Content" ObjectID="_1687485229" r:id="rId1038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là số có </w:t>
            </w:r>
            <w:r w:rsidRPr="004801B8">
              <w:rPr>
                <w:rFonts w:ascii="Chu Van An" w:eastAsia="Times New Roman" w:hAnsi="Chu Van An" w:cs="Chu Van An"/>
                <w:position w:val="-4"/>
                <w:sz w:val="24"/>
                <w:szCs w:val="24"/>
              </w:rPr>
              <w:object w:dxaOrig="195" w:dyaOrig="255" w14:anchorId="1364B50E">
                <v:shape id="_x0000_i5817" type="#_x0000_t75" style="width:9.75pt;height:12.75pt" o:ole="">
                  <v:imagedata r:id="rId1039" o:title=""/>
                </v:shape>
                <o:OLEObject Type="Embed" ProgID="Equation.DSMT4" ShapeID="_x0000_i5817" DrawAspect="Content" ObjectID="_1687485230" r:id="rId1040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chữ số?</w:t>
            </w:r>
          </w:p>
          <w:p w14:paraId="0F82AA16" w14:textId="1B1195F2" w:rsidR="008F2A17" w:rsidRPr="004801B8" w:rsidRDefault="008F2A17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color w:val="0000FF"/>
                <w:position w:val="-4"/>
                <w:sz w:val="24"/>
                <w:szCs w:val="24"/>
              </w:rPr>
              <w:object w:dxaOrig="195" w:dyaOrig="255" w14:anchorId="19829F8C">
                <v:shape id="_x0000_i5818" type="#_x0000_t75" style="width:9.75pt;height:12.75pt" o:ole="">
                  <v:imagedata r:id="rId1041" o:title=""/>
                </v:shape>
                <o:OLEObject Type="Embed" ProgID="Equation.DSMT4" ShapeID="_x0000_i5818" DrawAspect="Content" ObjectID="_1687485231" r:id="rId1042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color w:val="0000FF"/>
                <w:position w:val="-4"/>
                <w:sz w:val="24"/>
                <w:szCs w:val="24"/>
              </w:rPr>
              <w:object w:dxaOrig="195" w:dyaOrig="255" w14:anchorId="432F7FF2">
                <v:shape id="_x0000_i5819" type="#_x0000_t75" style="width:9.75pt;height:12.75pt" o:ole="">
                  <v:imagedata r:id="rId1043" o:title=""/>
                </v:shape>
                <o:OLEObject Type="Embed" ProgID="Equation.DSMT4" ShapeID="_x0000_i5819" DrawAspect="Content" ObjectID="_1687485232" r:id="rId1044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color w:val="0000FF"/>
                <w:position w:val="-6"/>
                <w:sz w:val="24"/>
                <w:szCs w:val="24"/>
              </w:rPr>
              <w:object w:dxaOrig="150" w:dyaOrig="285" w14:anchorId="104C48B3">
                <v:shape id="_x0000_i5820" type="#_x0000_t75" style="width:7.5pt;height:14.25pt" o:ole="">
                  <v:imagedata r:id="rId1045" o:title=""/>
                </v:shape>
                <o:OLEObject Type="Embed" ProgID="Equation.DSMT4" ShapeID="_x0000_i5820" DrawAspect="Content" ObjectID="_1687485233" r:id="rId1046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color w:val="0000FF"/>
                <w:position w:val="-6"/>
                <w:sz w:val="24"/>
                <w:szCs w:val="24"/>
              </w:rPr>
              <w:object w:dxaOrig="150" w:dyaOrig="285" w14:anchorId="598DB013">
                <v:shape id="_x0000_i5821" type="#_x0000_t75" style="width:7.5pt;height:14.25pt" o:ole="">
                  <v:imagedata r:id="rId1047" o:title=""/>
                </v:shape>
                <o:OLEObject Type="Embed" ProgID="Equation.DSMT4" ShapeID="_x0000_i5821" DrawAspect="Content" ObjectID="_1687485234" r:id="rId1048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22C3C571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4B7A4369" w14:textId="77777777" w:rsidR="008F2A17" w:rsidRPr="0044542F" w:rsidRDefault="008F2A17" w:rsidP="003330D3">
            <w:pPr>
              <w:spacing w:after="255"/>
              <w:contextualSpacing/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  <w:lang w:val="nl-NL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1AF1E12D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37DA5DB1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>Câu 19:</w:t>
            </w:r>
            <w:r w:rsidRPr="004801B8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Số tập con khác rỗng của một tập hợp </w:t>
            </w:r>
            <w:r w:rsidRPr="004801B8">
              <w:rPr>
                <w:rFonts w:ascii="Chu Van An" w:eastAsia="Times New Roman" w:hAnsi="Chu Van An" w:cs="Chu Van An"/>
                <w:position w:val="-4"/>
                <w:sz w:val="24"/>
                <w:szCs w:val="24"/>
              </w:rPr>
              <w:object w:dxaOrig="240" w:dyaOrig="255" w14:anchorId="2BA8B9D2">
                <v:shape id="_x0000_i5822" type="#_x0000_t75" style="width:12pt;height:12.75pt" o:ole="">
                  <v:imagedata r:id="rId1049" o:title=""/>
                </v:shape>
                <o:OLEObject Type="Embed" ProgID="Equation.DSMT4" ShapeID="_x0000_i5822" DrawAspect="Content" ObjectID="_1687485235" r:id="rId1050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có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195" w:dyaOrig="210" w14:anchorId="02ED7CDE">
                <v:shape id="_x0000_i5823" type="#_x0000_t75" style="width:9.75pt;height:10.5pt" o:ole="">
                  <v:imagedata r:id="rId1051" o:title=""/>
                </v:shape>
                <o:OLEObject Type="Embed" ProgID="Equation.DSMT4" ShapeID="_x0000_i5823" DrawAspect="Content" ObjectID="_1687485236" r:id="rId1052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phần tử </w:t>
            </w:r>
            <w:r w:rsidRPr="004801B8">
              <w:rPr>
                <w:rFonts w:ascii="Chu Van An" w:eastAsia="Times New Roman" w:hAnsi="Chu Van An" w:cs="Chu Van An"/>
                <w:position w:val="-16"/>
                <w:sz w:val="24"/>
                <w:szCs w:val="24"/>
              </w:rPr>
              <w:object w:dxaOrig="915" w:dyaOrig="450" w14:anchorId="6BDC0060">
                <v:shape id="_x0000_i5824" type="#_x0000_t75" style="width:45.75pt;height:22.5pt" o:ole="">
                  <v:imagedata r:id="rId1053" o:title=""/>
                </v:shape>
                <o:OLEObject Type="Embed" ProgID="Equation.DSMT4" ShapeID="_x0000_i5824" DrawAspect="Content" ObjectID="_1687485237" r:id="rId1054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fr-FR"/>
              </w:rPr>
              <w:t>là</w:t>
            </w:r>
          </w:p>
          <w:p w14:paraId="4F492039" w14:textId="2BC2736F" w:rsidR="008F2A17" w:rsidRPr="004801B8" w:rsidRDefault="008F2A17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Ⓐ.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4"/>
                <w:sz w:val="24"/>
                <w:szCs w:val="24"/>
              </w:rPr>
              <w:object w:dxaOrig="270" w:dyaOrig="330" w14:anchorId="720757C3">
                <v:shape id="_x0000_i5825" type="#_x0000_t75" style="width:13.5pt;height:16.5pt" o:ole="">
                  <v:imagedata r:id="rId1055" o:title=""/>
                </v:shape>
                <o:OLEObject Type="Embed" ProgID="Equation.DSMT4" ShapeID="_x0000_i5825" DrawAspect="Content" ObjectID="_1687485238" r:id="rId1056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fr-FR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690" w:dyaOrig="285" w14:anchorId="1EBED28C">
                <v:shape id="_x0000_i5826" type="#_x0000_t75" style="width:34.5pt;height:14.25pt" o:ole="">
                  <v:imagedata r:id="rId1057" o:title=""/>
                </v:shape>
                <o:OLEObject Type="Embed" ProgID="Equation.DSMT4" ShapeID="_x0000_i5826" DrawAspect="Content" ObjectID="_1687485239" r:id="rId1058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fr-FR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4"/>
                <w:sz w:val="24"/>
                <w:szCs w:val="24"/>
              </w:rPr>
              <w:object w:dxaOrig="600" w:dyaOrig="330" w14:anchorId="199FFE55">
                <v:shape id="_x0000_i5827" type="#_x0000_t75" style="width:30pt;height:16.5pt" o:ole="">
                  <v:imagedata r:id="rId1059" o:title=""/>
                </v:shape>
                <o:OLEObject Type="Embed" ProgID="Equation.DSMT4" ShapeID="_x0000_i5827" DrawAspect="Content" ObjectID="_1687485240" r:id="rId1060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fr-FR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840" w:dyaOrig="405" w14:anchorId="29ECC292">
                <v:shape id="_x0000_i5828" type="#_x0000_t75" style="width:42pt;height:20.25pt" o:ole="">
                  <v:imagedata r:id="rId1061" o:title=""/>
                </v:shape>
                <o:OLEObject Type="Embed" ProgID="Equation.DSMT4" ShapeID="_x0000_i5828" DrawAspect="Content" ObjectID="_1687485241" r:id="rId1062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  <w:lang w:val="fr-FR"/>
              </w:rPr>
              <w:t>.</w:t>
            </w:r>
          </w:p>
          <w:p w14:paraId="43660B24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3CC63527" w14:textId="77777777" w:rsidR="008F2A17" w:rsidRPr="0044542F" w:rsidRDefault="008F2A17" w:rsidP="003330D3">
            <w:pPr>
              <w:spacing w:after="255"/>
              <w:contextualSpacing/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  <w:lang w:val="nl-NL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25D4538A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4C58442D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800080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Câu 20: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Khai triển đa thức </w:t>
            </w:r>
            <w:r w:rsidRPr="004801B8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1830" w:dyaOrig="450" w14:anchorId="7AF11DA6">
                <v:shape id="_x0000_i5829" type="#_x0000_t75" style="width:91.5pt;height:22.5pt" o:ole="">
                  <v:imagedata r:id="rId1063" o:title=""/>
                </v:shape>
                <o:OLEObject Type="Embed" ProgID="Equation.DSMT4" ShapeID="_x0000_i5829" DrawAspect="Content" ObjectID="_1687485242" r:id="rId1064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 ta được </w:t>
            </w:r>
            <w:r w:rsidRPr="004801B8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3690" w:dyaOrig="390" w14:anchorId="0F0B5581">
                <v:shape id="_x0000_i5830" type="#_x0000_t75" style="width:184.5pt;height:19.5pt" o:ole="">
                  <v:imagedata r:id="rId1065" o:title=""/>
                </v:shape>
                <o:OLEObject Type="Embed" ProgID="Equation.DSMT4" ShapeID="_x0000_i5830" DrawAspect="Content" ObjectID="_1687485243" r:id="rId1066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 Mệnh đề nào sau đây là đúng</w:t>
            </w:r>
          </w:p>
          <w:p w14:paraId="713C6177" w14:textId="2F3E9016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4801B8">
              <w:rPr>
                <w:rFonts w:ascii="Chu Van An" w:hAnsi="Chu Van An" w:cs="Chu Van An"/>
                <w:b/>
                <w:color w:val="800080"/>
                <w:sz w:val="24"/>
                <w:szCs w:val="24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</w:rPr>
              <w:object w:dxaOrig="2340" w:dyaOrig="375" w14:anchorId="40DBF46E">
                <v:shape id="_x0000_i5831" type="#_x0000_t75" style="width:117pt;height:18.75pt" o:ole="">
                  <v:imagedata r:id="rId1067" o:title=""/>
                </v:shape>
                <o:OLEObject Type="Embed" ProgID="Equation.DSMT4" ShapeID="_x0000_i5831" DrawAspect="Content" ObjectID="_1687485244" r:id="rId1068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3473FA62" w14:textId="6609A410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800080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</w:rPr>
              <w:object w:dxaOrig="2715" w:dyaOrig="375" w14:anchorId="513CED23">
                <v:shape id="_x0000_i5832" type="#_x0000_t75" style="width:135.75pt;height:18.75pt" o:ole="">
                  <v:imagedata r:id="rId1069" o:title=""/>
                </v:shape>
                <o:OLEObject Type="Embed" ProgID="Equation.DSMT4" ShapeID="_x0000_i5832" DrawAspect="Content" ObjectID="_1687485245" r:id="rId1070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605947A8" w14:textId="6844CC0C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800080"/>
                <w:sz w:val="24"/>
                <w:szCs w:val="24"/>
              </w:rPr>
              <w:t xml:space="preserve"> 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</w:rPr>
              <w:object w:dxaOrig="2220" w:dyaOrig="360" w14:anchorId="29623501">
                <v:shape id="_x0000_i5833" type="#_x0000_t75" style="width:111pt;height:18pt" o:ole="">
                  <v:imagedata r:id="rId1071" o:title=""/>
                </v:shape>
                <o:OLEObject Type="Embed" ProgID="Equation.DSMT4" ShapeID="_x0000_i5833" DrawAspect="Content" ObjectID="_1687485246" r:id="rId1072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5C1EF1DD" w14:textId="0CB054D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800080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</w:rPr>
              <w:object w:dxaOrig="2250" w:dyaOrig="360" w14:anchorId="3798204F">
                <v:shape id="_x0000_i5834" type="#_x0000_t75" style="width:112.5pt;height:18pt" o:ole="">
                  <v:imagedata r:id="rId1073" o:title=""/>
                </v:shape>
                <o:OLEObject Type="Embed" ProgID="Equation.DSMT4" ShapeID="_x0000_i5834" DrawAspect="Content" ObjectID="_1687485247" r:id="rId1074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2A319277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4ACC9747" w14:textId="77777777" w:rsidR="008F2A17" w:rsidRPr="0044542F" w:rsidRDefault="008F2A17" w:rsidP="003330D3">
            <w:pPr>
              <w:mirrorIndents/>
              <w:jc w:val="center"/>
              <w:rPr>
                <w:rFonts w:ascii="CMU Serif Extra" w:hAnsi="CMU Serif Extra" w:cs="Chu Van An"/>
                <w:bCs/>
                <w:noProof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583A4590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5D959951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Câu 21: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Giá trị của </w:t>
            </w:r>
            <w:r w:rsidRPr="004801B8">
              <w:rPr>
                <w:rFonts w:ascii="Chu Van An" w:eastAsia="Times New Roman" w:hAnsi="Chu Van An" w:cs="Chu Van An"/>
                <w:position w:val="-12"/>
                <w:sz w:val="24"/>
                <w:szCs w:val="24"/>
              </w:rPr>
              <w:object w:dxaOrig="2205" w:dyaOrig="375" w14:anchorId="621C5256">
                <v:shape id="_x0000_i5835" type="#_x0000_t75" style="width:110.25pt;height:18.75pt" o:ole="">
                  <v:imagedata r:id="rId1075" o:title=""/>
                </v:shape>
                <o:OLEObject Type="Embed" ProgID="Equation.DSMT4" ShapeID="_x0000_i5835" DrawAspect="Content" ObjectID="_1687485248" r:id="rId1076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bằng</w:t>
            </w:r>
          </w:p>
          <w:p w14:paraId="4F279D81" w14:textId="4EF6AE11" w:rsidR="008F2A17" w:rsidRPr="004801B8" w:rsidRDefault="008F2A17" w:rsidP="003330D3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color w:val="000000"/>
                <w:position w:val="-24"/>
                <w:sz w:val="24"/>
                <w:szCs w:val="24"/>
              </w:rPr>
              <w:object w:dxaOrig="1065" w:dyaOrig="615" w14:anchorId="738F8CB3">
                <v:shape id="_x0000_i5836" type="#_x0000_t75" style="width:53.25pt;height:30.75pt" o:ole="">
                  <v:imagedata r:id="rId1077" o:title=""/>
                </v:shape>
                <o:OLEObject Type="Embed" ProgID="Equation.DSMT4" ShapeID="_x0000_i5836" DrawAspect="Content" ObjectID="_1687485249" r:id="rId1078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color w:val="000000"/>
                <w:position w:val="-24"/>
                <w:sz w:val="24"/>
                <w:szCs w:val="24"/>
              </w:rPr>
              <w:object w:dxaOrig="1065" w:dyaOrig="615" w14:anchorId="65159899">
                <v:shape id="_x0000_i5837" type="#_x0000_t75" style="width:53.25pt;height:30.75pt" o:ole="">
                  <v:imagedata r:id="rId1079" o:title=""/>
                </v:shape>
                <o:OLEObject Type="Embed" ProgID="Equation.DSMT4" ShapeID="_x0000_i5837" DrawAspect="Content" ObjectID="_1687485250" r:id="rId1080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</w:p>
          <w:p w14:paraId="3DD238FA" w14:textId="744E2A00" w:rsidR="008F2A17" w:rsidRPr="004801B8" w:rsidRDefault="008F2A17" w:rsidP="003330D3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color w:val="000000"/>
                <w:position w:val="-24"/>
                <w:sz w:val="24"/>
                <w:szCs w:val="24"/>
              </w:rPr>
              <w:object w:dxaOrig="1065" w:dyaOrig="615" w14:anchorId="088C233E">
                <v:shape id="_x0000_i5838" type="#_x0000_t75" style="width:53.25pt;height:30.75pt" o:ole="">
                  <v:imagedata r:id="rId1081" o:title=""/>
                </v:shape>
                <o:OLEObject Type="Embed" ProgID="Equation.DSMT4" ShapeID="_x0000_i5838" DrawAspect="Content" ObjectID="_1687485251" r:id="rId1082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color w:val="000000"/>
                <w:position w:val="-24"/>
                <w:sz w:val="24"/>
                <w:szCs w:val="24"/>
              </w:rPr>
              <w:object w:dxaOrig="1065" w:dyaOrig="615" w14:anchorId="0330A618">
                <v:shape id="_x0000_i5839" type="#_x0000_t75" style="width:53.25pt;height:30.75pt" o:ole="">
                  <v:imagedata r:id="rId1083" o:title=""/>
                </v:shape>
                <o:OLEObject Type="Embed" ProgID="Equation.DSMT4" ShapeID="_x0000_i5839" DrawAspect="Content" ObjectID="_1687485252" r:id="rId1084"/>
              </w:objec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44E0A3DD" w14:textId="77777777" w:rsidR="008F2A17" w:rsidRPr="0044542F" w:rsidRDefault="008F2A17" w:rsidP="003330D3">
            <w:pPr>
              <w:pStyle w:val="ListParagraph"/>
              <w:ind w:left="0"/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78FB3557" w14:textId="77777777" w:rsidR="008F2A17" w:rsidRPr="0044542F" w:rsidRDefault="008F2A17" w:rsidP="003330D3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8F2A17" w:rsidRPr="0044542F" w14:paraId="7C9FC6B5" w14:textId="77777777" w:rsidTr="003330D3">
        <w:tc>
          <w:tcPr>
            <w:tcW w:w="7088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4E8B8200" w14:textId="77777777" w:rsidR="008F2A17" w:rsidRPr="004801B8" w:rsidRDefault="008F2A17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Câu 22:</w:t>
            </w:r>
            <w:r w:rsidRPr="004801B8">
              <w:rPr>
                <w:rFonts w:ascii="Chu Van An" w:hAnsi="Chu Van An" w:cs="Chu Van An"/>
                <w:sz w:val="24"/>
                <w:szCs w:val="24"/>
              </w:rPr>
              <w:t xml:space="preserve">Tính </w:t>
            </w:r>
            <w:r w:rsidRPr="004801B8">
              <w:rPr>
                <w:rFonts w:ascii="Chu Van An" w:eastAsia="Times New Roman" w:hAnsi="Chu Van An" w:cs="Chu Van An"/>
                <w:position w:val="-16"/>
                <w:sz w:val="24"/>
                <w:szCs w:val="24"/>
                <w:lang w:val="vi-VN"/>
              </w:rPr>
              <w:object w:dxaOrig="4080" w:dyaOrig="480" w14:anchorId="7C608C68">
                <v:shape id="_x0000_i5840" type="#_x0000_t75" style="width:204pt;height:24pt" o:ole="">
                  <v:imagedata r:id="rId1085" o:title=""/>
                </v:shape>
                <o:OLEObject Type="Embed" ProgID="Equation.DSMT4" ShapeID="_x0000_i5840" DrawAspect="Content" ObjectID="_1687485253" r:id="rId1086"/>
              </w:object>
            </w:r>
          </w:p>
          <w:p w14:paraId="590707ED" w14:textId="3504268B" w:rsidR="008F2A17" w:rsidRPr="004801B8" w:rsidRDefault="008F2A17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color w:val="000000"/>
                <w:position w:val="-16"/>
                <w:sz w:val="24"/>
                <w:szCs w:val="24"/>
              </w:rPr>
              <w:object w:dxaOrig="960" w:dyaOrig="480" w14:anchorId="1EF759A3">
                <v:shape id="_x0000_i5841" type="#_x0000_t75" style="width:48pt;height:24pt" o:ole="">
                  <v:imagedata r:id="rId1087" o:title=""/>
                </v:shape>
                <o:OLEObject Type="Embed" ProgID="Equation.DSMT4" ShapeID="_x0000_i5841" DrawAspect="Content" ObjectID="_1687485254" r:id="rId1088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color w:val="000000"/>
                <w:position w:val="-16"/>
                <w:sz w:val="24"/>
                <w:szCs w:val="24"/>
              </w:rPr>
              <w:object w:dxaOrig="795" w:dyaOrig="480" w14:anchorId="12368355">
                <v:shape id="_x0000_i5842" type="#_x0000_t75" style="width:39.75pt;height:24pt" o:ole="">
                  <v:imagedata r:id="rId1089" o:title=""/>
                </v:shape>
                <o:OLEObject Type="Embed" ProgID="Equation.DSMT4" ShapeID="_x0000_i5842" DrawAspect="Content" ObjectID="_1687485255" r:id="rId1090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position w:val="-12"/>
                <w:sz w:val="24"/>
                <w:szCs w:val="24"/>
              </w:rPr>
              <w:object w:dxaOrig="660" w:dyaOrig="375" w14:anchorId="5059016F">
                <v:shape id="_x0000_i5843" type="#_x0000_t75" style="width:33pt;height:18.75pt" o:ole="">
                  <v:imagedata r:id="rId1091" o:title=""/>
                </v:shape>
                <o:OLEObject Type="Embed" ProgID="Equation.DSMT4" ShapeID="_x0000_i5843" DrawAspect="Content" ObjectID="_1687485256" r:id="rId1092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1A7C" w:rsidRPr="00E91A7C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4801B8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4801B8">
              <w:rPr>
                <w:rFonts w:ascii="Chu Van An" w:eastAsia="Times New Roman" w:hAnsi="Chu Van An" w:cs="Chu Van An"/>
                <w:b/>
                <w:color w:val="0000FF"/>
                <w:position w:val="-12"/>
                <w:sz w:val="24"/>
                <w:szCs w:val="24"/>
              </w:rPr>
              <w:object w:dxaOrig="525" w:dyaOrig="375" w14:anchorId="0198E9F4">
                <v:shape id="_x0000_i5844" type="#_x0000_t75" style="width:26.25pt;height:18.75pt" o:ole="">
                  <v:imagedata r:id="rId1093" o:title=""/>
                </v:shape>
                <o:OLEObject Type="Embed" ProgID="Equation.DSMT4" ShapeID="_x0000_i5844" DrawAspect="Content" ObjectID="_1687485257" r:id="rId1094"/>
              </w:object>
            </w:r>
            <w:r w:rsidRPr="004801B8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</w:p>
          <w:p w14:paraId="7DC7E556" w14:textId="77777777" w:rsidR="008F2A17" w:rsidRPr="0044542F" w:rsidRDefault="008F2A17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543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78B61710" w14:textId="77777777" w:rsidR="008F2A17" w:rsidRPr="0044542F" w:rsidRDefault="008F2A17" w:rsidP="003330D3">
            <w:pPr>
              <w:spacing w:after="255"/>
              <w:contextualSpacing/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</w:tbl>
    <w:p w14:paraId="3343A4A9" w14:textId="77777777" w:rsidR="00E76256" w:rsidRPr="00E14327" w:rsidRDefault="00E76256" w:rsidP="004C4F30">
      <w:pPr>
        <w:spacing w:line="240" w:lineRule="auto"/>
        <w:ind w:left="992"/>
        <w:rPr>
          <w:rFonts w:ascii="Chu Van An" w:hAnsi="Chu Van An" w:cs="Chu Van An"/>
          <w:b/>
          <w:color w:val="8B008B"/>
          <w:sz w:val="24"/>
          <w:szCs w:val="24"/>
          <w:u w:val="single"/>
        </w:rPr>
      </w:pPr>
    </w:p>
    <w:sectPr w:rsidR="00E76256" w:rsidRPr="00E14327">
      <w:headerReference w:type="default" r:id="rId1095"/>
      <w:footerReference w:type="default" r:id="rId1096"/>
      <w:pgSz w:w="12240" w:h="15840"/>
      <w:pgMar w:top="993" w:right="720" w:bottom="709" w:left="851" w:header="425" w:footer="9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741462" w14:textId="77777777" w:rsidR="00673A40" w:rsidRDefault="00673A40">
      <w:pPr>
        <w:spacing w:after="0" w:line="240" w:lineRule="auto"/>
      </w:pPr>
      <w:r>
        <w:separator/>
      </w:r>
    </w:p>
  </w:endnote>
  <w:endnote w:type="continuationSeparator" w:id="0">
    <w:p w14:paraId="23CF8B92" w14:textId="77777777" w:rsidR="00673A40" w:rsidRDefault="0067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entieth Century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hu Van 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MU Serif">
    <w:panose1 w:val="02000603000000000000"/>
    <w:charset w:val="00"/>
    <w:family w:val="modern"/>
    <w:notTrueType/>
    <w:pitch w:val="variable"/>
    <w:sig w:usb0="E10002FF" w:usb1="5201E9EB" w:usb2="02000004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HP001 4H Normal">
    <w:panose1 w:val="020B0603050302020204"/>
    <w:charset w:val="00"/>
    <w:family w:val="swiss"/>
    <w:pitch w:val="variable"/>
    <w:sig w:usb0="A00002AF" w:usb1="100068EB" w:usb2="00000000" w:usb3="00000000" w:csb0="0000019B" w:csb1="00000000"/>
  </w:font>
  <w:font w:name="CMU Serif Extra">
    <w:panose1 w:val="02000603000000000000"/>
    <w:charset w:val="00"/>
    <w:family w:val="modern"/>
    <w:notTrueType/>
    <w:pitch w:val="variable"/>
    <w:sig w:usb0="A10002FF" w:usb1="5001E9EB" w:usb2="00000004" w:usb3="00000000" w:csb0="0000011F" w:csb1="00000000"/>
  </w:font>
  <w:font w:name="CMU Serif Upright Italic">
    <w:panose1 w:val="02000603000000000000"/>
    <w:charset w:val="00"/>
    <w:family w:val="modern"/>
    <w:notTrueType/>
    <w:pitch w:val="variable"/>
    <w:sig w:usb0="E10002FF" w:usb1="5201E1EB" w:usb2="00000004" w:usb3="00000000" w:csb0="0000011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NI 15 Chops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17527F" w14:textId="5D734950" w:rsidR="00E76256" w:rsidRPr="00E76256" w:rsidRDefault="007A4F90" w:rsidP="00D2617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center" w:pos="5334"/>
        <w:tab w:val="left" w:pos="6098"/>
      </w:tabs>
      <w:spacing w:after="0" w:line="240" w:lineRule="auto"/>
      <w:rPr>
        <w:color w:val="000000"/>
        <w:sz w:val="20"/>
        <w:szCs w:val="20"/>
      </w:rPr>
    </w:pPr>
    <w:r w:rsidRPr="00E76256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9504" behindDoc="0" locked="0" layoutInCell="1" hidden="0" allowOverlap="1" wp14:anchorId="37334E18" wp14:editId="3A4D486A">
              <wp:simplePos x="0" y="0"/>
              <wp:positionH relativeFrom="column">
                <wp:posOffset>-79375</wp:posOffset>
              </wp:positionH>
              <wp:positionV relativeFrom="paragraph">
                <wp:posOffset>-85090</wp:posOffset>
              </wp:positionV>
              <wp:extent cx="158115" cy="95250"/>
              <wp:effectExtent l="0" t="0" r="13335" b="19050"/>
              <wp:wrapNone/>
              <wp:docPr id="17" name="Oval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8115" cy="95250"/>
                      </a:xfrm>
                      <a:prstGeom prst="ellipse">
                        <a:avLst/>
                      </a:prstGeom>
                      <a:solidFill>
                        <a:srgbClr val="FFC000"/>
                      </a:solidFill>
                      <a:ln w="15875" cap="flat" cmpd="sng">
                        <a:solidFill>
                          <a:srgbClr val="0000CC"/>
                        </a:solidFill>
                        <a:prstDash val="dot"/>
                        <a:round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38456B0B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37334E18" id="Oval 17" o:spid="_x0000_s1204" style="position:absolute;margin-left:-6.25pt;margin-top:-6.7pt;width:12.45pt;height:7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" fillcolor="#ffc000" strokecolor="#00c" strokeweight="1.25pt">
              <v:stroke dashstyle="dot" startarrowwidth="narrow" startarrowlength="short" endarrowwidth="narrow" endarrowlength="short"/>
              <v:textbox inset="2.53958mm,2.53958mm,2.53958mm,2.53958mm">
                <w:txbxContent>
                  <w:p w14:paraId="38456B0B" w14:textId="77777777" w:rsidR="00E76256" w:rsidRDefault="00E76256">
                    <w:pPr>
                      <w:spacing w:after="0" w:line="240" w:lineRule="auto"/>
                      <w:textDirection w:val="btLr"/>
                    </w:pPr>
                  </w:p>
                </w:txbxContent>
              </v:textbox>
            </v:oval>
          </w:pict>
        </mc:Fallback>
      </mc:AlternateContent>
    </w:r>
    <w:r w:rsidR="00D26173" w:rsidRPr="00E76256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70528" behindDoc="0" locked="0" layoutInCell="1" hidden="0" allowOverlap="1" wp14:anchorId="4B4A8318" wp14:editId="5A8E3AC4">
              <wp:simplePos x="0" y="0"/>
              <wp:positionH relativeFrom="column">
                <wp:posOffset>3384550</wp:posOffset>
              </wp:positionH>
              <wp:positionV relativeFrom="paragraph">
                <wp:posOffset>25400</wp:posOffset>
              </wp:positionV>
              <wp:extent cx="187325" cy="163195"/>
              <wp:effectExtent l="38100" t="19050" r="41275" b="65405"/>
              <wp:wrapNone/>
              <wp:docPr id="5" name="Star: 5 Points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187325" cy="163195"/>
                      </a:xfrm>
                      <a:prstGeom prst="star5">
                        <a:avLst>
                          <a:gd name="adj" fmla="val 19098"/>
                          <a:gd name="hf" fmla="val 105146"/>
                          <a:gd name="vf" fmla="val 110557"/>
                        </a:avLst>
                      </a:prstGeom>
                      <a:solidFill>
                        <a:srgbClr val="FFFF00"/>
                      </a:solidFill>
                      <a:ln w="15875" cap="flat" cmpd="sng">
                        <a:solidFill>
                          <a:srgbClr val="709537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5832DBC7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B4A8318" id="Star: 5 Points 5" o:spid="_x0000_s1205" style="position:absolute;margin-left:266.5pt;margin-top:2pt;width:14.75pt;height:12.85pt;rotation:180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7325,1631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" adj="-11796480,,5400" path="m,62335r71552,l93663,r22110,62335l187325,62335r-57887,38525l151549,163195,93663,124669,35776,163195,57887,100860,,62335xe" fillcolor="yellow" strokecolor="#709537" strokeweight="1.25pt">
              <v:stroke startarrowwidth="narrow" startarrowlength="short" endarrowwidth="narrow" endarrowlength="short" joinstyle="round"/>
              <v:formulas/>
              <v:path arrowok="t" o:connecttype="custom" o:connectlocs="0,62335;71552,62335;93663,0;115773,62335;187325,62335;129438,100860;151549,163195;93663,124669;35776,163195;57887,100860;0,62335" o:connectangles="0,0,0,0,0,0,0,0,0,0,0" textboxrect="0,0,187325,163195"/>
              <v:textbox inset="2.53958mm,2.53958mm,2.53958mm,2.53958mm">
                <w:txbxContent>
                  <w:p w14:paraId="5832DBC7" w14:textId="77777777" w:rsidR="00E76256" w:rsidRDefault="00E76256">
                    <w:pPr>
                      <w:spacing w:after="0" w:line="240" w:lineRule="auto"/>
                      <w:textDirection w:val="btLr"/>
                    </w:pPr>
                  </w:p>
                </w:txbxContent>
              </v:textbox>
            </v:shape>
          </w:pict>
        </mc:Fallback>
      </mc:AlternateContent>
    </w:r>
    <w:r w:rsidR="00E76256">
      <w:rPr>
        <w:color w:val="000000"/>
      </w:rPr>
      <w:t xml:space="preserve">      </w:t>
    </w:r>
    <w:r w:rsidR="00E76256">
      <w:rPr>
        <w:b/>
        <w:color w:val="0000CC"/>
        <w:sz w:val="28"/>
        <w:szCs w:val="28"/>
      </w:rPr>
      <w:t xml:space="preserve"> </w:t>
    </w:r>
    <w:r w:rsidR="00E76256">
      <w:rPr>
        <w:b/>
        <w:color w:val="0000CC"/>
        <w:sz w:val="28"/>
        <w:szCs w:val="28"/>
      </w:rPr>
      <w:fldChar w:fldCharType="begin"/>
    </w:r>
    <w:r w:rsidR="00E76256">
      <w:rPr>
        <w:b/>
        <w:color w:val="0000CC"/>
        <w:sz w:val="28"/>
        <w:szCs w:val="28"/>
      </w:rPr>
      <w:instrText>PAGE</w:instrText>
    </w:r>
    <w:r w:rsidR="00E76256">
      <w:rPr>
        <w:b/>
        <w:color w:val="0000CC"/>
        <w:sz w:val="28"/>
        <w:szCs w:val="28"/>
      </w:rPr>
      <w:fldChar w:fldCharType="separate"/>
    </w:r>
    <w:r w:rsidR="00A043D0">
      <w:rPr>
        <w:b/>
        <w:noProof/>
        <w:color w:val="0000CC"/>
        <w:sz w:val="28"/>
        <w:szCs w:val="28"/>
      </w:rPr>
      <w:t>1</w:t>
    </w:r>
    <w:r w:rsidR="00E76256">
      <w:rPr>
        <w:b/>
        <w:color w:val="0000CC"/>
        <w:sz w:val="28"/>
        <w:szCs w:val="28"/>
      </w:rPr>
      <w:fldChar w:fldCharType="end"/>
    </w:r>
    <w:r w:rsidR="00E76256">
      <w:rPr>
        <w:b/>
        <w:color w:val="0000CC"/>
        <w:sz w:val="28"/>
        <w:szCs w:val="28"/>
      </w:rPr>
      <w:t xml:space="preserve">  </w:t>
    </w:r>
    <w:r w:rsidR="00D26173">
      <w:rPr>
        <w:b/>
        <w:color w:val="0000CC"/>
        <w:sz w:val="28"/>
        <w:szCs w:val="28"/>
      </w:rPr>
      <w:t xml:space="preserve">    </w:t>
    </w:r>
    <w:r w:rsidR="00E76256">
      <w:rPr>
        <w:b/>
        <w:color w:val="0000CC"/>
        <w:sz w:val="28"/>
        <w:szCs w:val="28"/>
      </w:rPr>
      <w:t xml:space="preserve">  </w:t>
    </w:r>
    <w:r w:rsidR="00E76256" w:rsidRPr="00E76256">
      <w:rPr>
        <w:rFonts w:ascii="Cambria Math" w:eastAsia="Cambria Math" w:hAnsi="Cambria Math" w:cs="Cambria Math"/>
        <w:b/>
        <w:color w:val="0000CC"/>
        <w:sz w:val="20"/>
        <w:szCs w:val="20"/>
      </w:rPr>
      <w:t>◈</w:t>
    </w:r>
    <w:r w:rsidR="00E76256" w:rsidRPr="00E76256">
      <w:rPr>
        <w:b/>
        <w:color w:val="0000CC"/>
        <w:sz w:val="20"/>
        <w:szCs w:val="20"/>
      </w:rPr>
      <w:t xml:space="preserve"> - Zalo chia s</w:t>
    </w:r>
    <w:r w:rsidR="00E76256" w:rsidRPr="00E76256">
      <w:rPr>
        <w:rFonts w:ascii="Calibri" w:eastAsia="Calibri" w:hAnsi="Calibri" w:cs="Calibri"/>
        <w:b/>
        <w:color w:val="0000CC"/>
        <w:sz w:val="20"/>
        <w:szCs w:val="20"/>
      </w:rPr>
      <w:t xml:space="preserve">ẻ </w:t>
    </w:r>
    <w:r w:rsidR="00D26173">
      <w:rPr>
        <w:rFonts w:ascii="Calibri" w:eastAsia="Calibri" w:hAnsi="Calibri" w:cs="Calibri"/>
        <w:b/>
        <w:color w:val="0000CC"/>
        <w:sz w:val="20"/>
        <w:szCs w:val="20"/>
      </w:rPr>
      <w:t>Word full giải _</w:t>
    </w:r>
    <w:r w:rsidR="00E76256" w:rsidRPr="00E76256">
      <w:rPr>
        <w:b/>
        <w:color w:val="0000CC"/>
        <w:sz w:val="20"/>
        <w:szCs w:val="20"/>
      </w:rPr>
      <w:t xml:space="preserve"> 0774860155</w:t>
    </w:r>
    <w:r w:rsidR="00E76256" w:rsidRPr="00E76256">
      <w:rPr>
        <w:color w:val="000000"/>
        <w:sz w:val="20"/>
        <w:szCs w:val="20"/>
      </w:rPr>
      <w:tab/>
    </w:r>
    <w:r w:rsidR="00E76256" w:rsidRPr="00E76256">
      <w:rPr>
        <w:noProof/>
        <w:sz w:val="20"/>
        <w:szCs w:val="20"/>
      </w:rPr>
      <mc:AlternateContent>
        <mc:Choice Requires="wps">
          <w:drawing>
            <wp:anchor distT="0" distB="0" distL="0" distR="0" simplePos="0" relativeHeight="251664384" behindDoc="1" locked="0" layoutInCell="1" hidden="0" allowOverlap="1" wp14:anchorId="15142E83" wp14:editId="4249199A">
              <wp:simplePos x="0" y="0"/>
              <wp:positionH relativeFrom="column">
                <wp:posOffset>12700</wp:posOffset>
              </wp:positionH>
              <wp:positionV relativeFrom="paragraph">
                <wp:posOffset>-63499</wp:posOffset>
              </wp:positionV>
              <wp:extent cx="6887845" cy="331470"/>
              <wp:effectExtent l="0" t="0" r="0" b="0"/>
              <wp:wrapNone/>
              <wp:docPr id="24" name="Right Triangle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 flipH="1">
                        <a:off x="1906840" y="3619028"/>
                        <a:ext cx="6878320" cy="321945"/>
                      </a:xfrm>
                      <a:prstGeom prst="rtTriangle">
                        <a:avLst/>
                      </a:prstGeom>
                      <a:gradFill>
                        <a:gsLst>
                          <a:gs pos="0">
                            <a:srgbClr val="FEEDD6"/>
                          </a:gs>
                          <a:gs pos="11000">
                            <a:srgbClr val="F7FFEB"/>
                          </a:gs>
                          <a:gs pos="93000">
                            <a:srgbClr val="E6FFFE"/>
                          </a:gs>
                          <a:gs pos="100000">
                            <a:srgbClr val="0000CC"/>
                          </a:gs>
                        </a:gsLst>
                        <a:lin ang="5400000" scaled="0"/>
                      </a:gradFill>
                      <a:ln>
                        <a:noFill/>
                      </a:ln>
                    </wps:spPr>
                    <wps:txbx>
                      <w:txbxContent>
                        <w:p w14:paraId="5A397E4E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142E83"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Right Triangle 24" o:spid="_x0000_s1206" type="#_x0000_t6" style="position:absolute;margin-left:1pt;margin-top:-5pt;width:542.35pt;height:26.1pt;rotation:180;flip:x;z-index:-25165209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" fillcolor="#feedd6" stroked="f">
              <v:fill color2="#00c" colors="0 #feedd6;7209f #f7ffeb;60948f #e6fffe;1 #00c" focus="100%" type="gradient">
                <o:fill v:ext="view" type="gradientUnscaled"/>
              </v:fill>
              <v:textbox inset="2.53958mm,2.53958mm,2.53958mm,2.53958mm">
                <w:txbxContent>
                  <w:p w14:paraId="5A397E4E" w14:textId="77777777" w:rsidR="00E76256" w:rsidRDefault="00E76256">
                    <w:pPr>
                      <w:spacing w:after="0" w:line="240" w:lineRule="auto"/>
                      <w:textDirection w:val="btLr"/>
                    </w:pPr>
                  </w:p>
                </w:txbxContent>
              </v:textbox>
            </v:shape>
          </w:pict>
        </mc:Fallback>
      </mc:AlternateContent>
    </w:r>
    <w:r w:rsidR="00E76256" w:rsidRPr="00E76256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5408" behindDoc="0" locked="0" layoutInCell="1" hidden="0" allowOverlap="1" wp14:anchorId="096803C3" wp14:editId="76650902">
              <wp:simplePos x="0" y="0"/>
              <wp:positionH relativeFrom="column">
                <wp:posOffset>50801</wp:posOffset>
              </wp:positionH>
              <wp:positionV relativeFrom="paragraph">
                <wp:posOffset>-38099</wp:posOffset>
              </wp:positionV>
              <wp:extent cx="61594" cy="328930"/>
              <wp:effectExtent l="0" t="0" r="0" b="0"/>
              <wp:wrapNone/>
              <wp:docPr id="25" name="Rectangle: Rounded Corners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 flipH="1">
                        <a:off x="5323141" y="3623473"/>
                        <a:ext cx="45719" cy="313055"/>
                      </a:xfrm>
                      <a:prstGeom prst="roundRect">
                        <a:avLst>
                          <a:gd name="adj" fmla="val 50000"/>
                        </a:avLst>
                      </a:prstGeom>
                      <a:solidFill>
                        <a:srgbClr val="FFFF00"/>
                      </a:solidFill>
                      <a:ln w="15875" cap="flat" cmpd="sng">
                        <a:solidFill>
                          <a:srgbClr val="DEEBF4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6275A216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096803C3" id="Rectangle: Rounded Corners 25" o:spid="_x0000_s1207" style="position:absolute;margin-left:4pt;margin-top:-3pt;width:4.85pt;height:25.9pt;rotation:180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" fillcolor="yellow" strokecolor="#deebf4" strokeweight="1.25pt">
              <v:stroke startarrowwidth="narrow" startarrowlength="short" endarrowwidth="narrow" endarrowlength="short"/>
              <v:textbox inset="2.53958mm,2.53958mm,2.53958mm,2.53958mm">
                <w:txbxContent>
                  <w:p w14:paraId="6275A216" w14:textId="77777777" w:rsidR="00E76256" w:rsidRDefault="00E76256">
                    <w:pPr>
                      <w:spacing w:after="0" w:line="240" w:lineRule="auto"/>
                      <w:textDirection w:val="btLr"/>
                    </w:pPr>
                  </w:p>
                </w:txbxContent>
              </v:textbox>
            </v:roundrect>
          </w:pict>
        </mc:Fallback>
      </mc:AlternateContent>
    </w:r>
    <w:r w:rsidR="00E76256" w:rsidRPr="00E76256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6432" behindDoc="0" locked="0" layoutInCell="1" hidden="0" allowOverlap="1" wp14:anchorId="1D178245" wp14:editId="29ED6450">
              <wp:simplePos x="0" y="0"/>
              <wp:positionH relativeFrom="column">
                <wp:posOffset>114300</wp:posOffset>
              </wp:positionH>
              <wp:positionV relativeFrom="paragraph">
                <wp:posOffset>-25399</wp:posOffset>
              </wp:positionV>
              <wp:extent cx="60960" cy="309880"/>
              <wp:effectExtent l="0" t="0" r="0" b="0"/>
              <wp:wrapNone/>
              <wp:docPr id="3" name="Rectangle: Rounded Corner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 flipH="1">
                        <a:off x="5323458" y="3632998"/>
                        <a:ext cx="45085" cy="294005"/>
                      </a:xfrm>
                      <a:prstGeom prst="roundRect">
                        <a:avLst>
                          <a:gd name="adj" fmla="val 50000"/>
                        </a:avLst>
                      </a:prstGeom>
                      <a:solidFill>
                        <a:srgbClr val="FFFF00"/>
                      </a:solidFill>
                      <a:ln w="15875" cap="flat" cmpd="sng">
                        <a:solidFill>
                          <a:srgbClr val="DEEBF4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5E8EF13C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1D178245" id="Rectangle: Rounded Corners 3" o:spid="_x0000_s1208" style="position:absolute;margin-left:9pt;margin-top:-2pt;width:4.8pt;height:24.4pt;rotation:180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" fillcolor="yellow" strokecolor="#deebf4" strokeweight="1.25pt">
              <v:stroke startarrowwidth="narrow" startarrowlength="short" endarrowwidth="narrow" endarrowlength="short"/>
              <v:textbox inset="2.53958mm,2.53958mm,2.53958mm,2.53958mm">
                <w:txbxContent>
                  <w:p w14:paraId="5E8EF13C" w14:textId="77777777" w:rsidR="00E76256" w:rsidRDefault="00E76256">
                    <w:pPr>
                      <w:spacing w:after="0" w:line="240" w:lineRule="auto"/>
                      <w:textDirection w:val="btLr"/>
                    </w:pPr>
                  </w:p>
                </w:txbxContent>
              </v:textbox>
            </v:roundrect>
          </w:pict>
        </mc:Fallback>
      </mc:AlternateContent>
    </w:r>
    <w:r w:rsidR="00E76256" w:rsidRPr="00E76256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7456" behindDoc="0" locked="0" layoutInCell="1" hidden="0" allowOverlap="1" wp14:anchorId="132E2356" wp14:editId="6C0E5EA6">
              <wp:simplePos x="0" y="0"/>
              <wp:positionH relativeFrom="column">
                <wp:posOffset>114300</wp:posOffset>
              </wp:positionH>
              <wp:positionV relativeFrom="paragraph">
                <wp:posOffset>-50799</wp:posOffset>
              </wp:positionV>
              <wp:extent cx="60960" cy="337185"/>
              <wp:effectExtent l="0" t="0" r="0" b="0"/>
              <wp:wrapNone/>
              <wp:docPr id="9" name="Rectangle: Rounded Corners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 flipH="1">
                        <a:off x="5323458" y="3619345"/>
                        <a:ext cx="45085" cy="321310"/>
                      </a:xfrm>
                      <a:prstGeom prst="roundRect">
                        <a:avLst>
                          <a:gd name="adj" fmla="val 50000"/>
                        </a:avLst>
                      </a:prstGeom>
                      <a:solidFill>
                        <a:srgbClr val="7BBAEA"/>
                      </a:solidFill>
                      <a:ln w="15875" cap="flat" cmpd="sng">
                        <a:solidFill>
                          <a:srgbClr val="DEEBF4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45BC0C29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132E2356" id="Rectangle: Rounded Corners 9" o:spid="_x0000_s1209" style="position:absolute;margin-left:9pt;margin-top:-4pt;width:4.8pt;height:26.55pt;rotation:180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" fillcolor="#7bbaea" strokecolor="#deebf4" strokeweight="1.25pt">
              <v:stroke startarrowwidth="narrow" startarrowlength="short" endarrowwidth="narrow" endarrowlength="short"/>
              <v:textbox inset="2.53958mm,2.53958mm,2.53958mm,2.53958mm">
                <w:txbxContent>
                  <w:p w14:paraId="45BC0C29" w14:textId="77777777" w:rsidR="00E76256" w:rsidRDefault="00E76256">
                    <w:pPr>
                      <w:spacing w:after="0" w:line="240" w:lineRule="auto"/>
                      <w:textDirection w:val="btLr"/>
                    </w:pPr>
                  </w:p>
                </w:txbxContent>
              </v:textbox>
            </v:roundrect>
          </w:pict>
        </mc:Fallback>
      </mc:AlternateContent>
    </w:r>
    <w:r w:rsidR="00E76256" w:rsidRPr="00E76256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8480" behindDoc="0" locked="0" layoutInCell="1" hidden="0" allowOverlap="1" wp14:anchorId="7E520049" wp14:editId="705ED006">
              <wp:simplePos x="0" y="0"/>
              <wp:positionH relativeFrom="column">
                <wp:posOffset>177800</wp:posOffset>
              </wp:positionH>
              <wp:positionV relativeFrom="paragraph">
                <wp:posOffset>-38099</wp:posOffset>
              </wp:positionV>
              <wp:extent cx="351155" cy="304165"/>
              <wp:effectExtent l="0" t="0" r="0" b="0"/>
              <wp:wrapNone/>
              <wp:docPr id="1" name="Diamo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179948" y="3637443"/>
                        <a:ext cx="332105" cy="285115"/>
                      </a:xfrm>
                      <a:prstGeom prst="diamond">
                        <a:avLst/>
                      </a:prstGeom>
                      <a:noFill/>
                      <a:ln w="19050" cap="flat" cmpd="sng">
                        <a:solidFill>
                          <a:srgbClr val="FF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4E94D554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520049"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Diamond 1" o:spid="_x0000_s1210" type="#_x0000_t4" style="position:absolute;margin-left:14pt;margin-top:-3pt;width:27.65pt;height:23.9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" filled="f" strokecolor="red" strokeweight="1.5pt">
              <v:stroke startarrowwidth="narrow" startarrowlength="short" endarrowwidth="narrow" endarrowlength="short" joinstyle="round"/>
              <v:textbox inset="2.53958mm,2.53958mm,2.53958mm,2.53958mm">
                <w:txbxContent>
                  <w:p w14:paraId="4E94D554" w14:textId="77777777" w:rsidR="00E76256" w:rsidRDefault="00E76256">
                    <w:pPr>
                      <w:spacing w:after="0" w:line="240" w:lineRule="auto"/>
                      <w:textDirection w:val="btLr"/>
                    </w:pPr>
                  </w:p>
                </w:txbxContent>
              </v:textbox>
            </v:shape>
          </w:pict>
        </mc:Fallback>
      </mc:AlternateContent>
    </w:r>
    <w:r w:rsidR="00E76256" w:rsidRPr="00E76256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71552" behindDoc="0" locked="0" layoutInCell="1" hidden="0" allowOverlap="1" wp14:anchorId="3F8FD57E" wp14:editId="0BFE065D">
              <wp:simplePos x="0" y="0"/>
              <wp:positionH relativeFrom="column">
                <wp:posOffset>3086100</wp:posOffset>
              </wp:positionH>
              <wp:positionV relativeFrom="paragraph">
                <wp:posOffset>114300</wp:posOffset>
              </wp:positionV>
              <wp:extent cx="143510" cy="140335"/>
              <wp:effectExtent l="0" t="0" r="0" b="0"/>
              <wp:wrapNone/>
              <wp:docPr id="8" name="Star: 5 Points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5282183" y="3717770"/>
                        <a:ext cx="127635" cy="124460"/>
                      </a:xfrm>
                      <a:prstGeom prst="star5">
                        <a:avLst>
                          <a:gd name="adj" fmla="val 19098"/>
                          <a:gd name="hf" fmla="val 105146"/>
                          <a:gd name="vf" fmla="val 110557"/>
                        </a:avLst>
                      </a:prstGeom>
                      <a:solidFill>
                        <a:srgbClr val="FFFF00"/>
                      </a:solidFill>
                      <a:ln w="15875" cap="flat" cmpd="sng">
                        <a:solidFill>
                          <a:srgbClr val="709537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011BC8FE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F8FD57E" id="Star: 5 Points 8" o:spid="_x0000_s1211" style="position:absolute;margin-left:243pt;margin-top:9pt;width:11.3pt;height:11.05pt;rotation:18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7635,1244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" adj="-11796480,,5400" path="m,47539r48753,1l63818,,78882,47540r48753,-1l88193,76920r15066,47540l63818,95078,24376,124460,39442,76920,,47539xe" fillcolor="yellow" strokecolor="#709537" strokeweight="1.25pt">
              <v:stroke startarrowwidth="narrow" startarrowlength="short" endarrowwidth="narrow" endarrowlength="short" joinstyle="round"/>
              <v:formulas/>
              <v:path arrowok="t" o:connecttype="custom" o:connectlocs="0,47539;48753,47540;63818,0;78882,47540;127635,47539;88193,76920;103259,124460;63818,95078;24376,124460;39442,76920;0,47539" o:connectangles="0,0,0,0,0,0,0,0,0,0,0" textboxrect="0,0,127635,124460"/>
              <v:textbox inset="2.53958mm,2.53958mm,2.53958mm,2.53958mm">
                <w:txbxContent>
                  <w:p w14:paraId="011BC8FE" w14:textId="77777777" w:rsidR="00E76256" w:rsidRDefault="00E76256">
                    <w:pPr>
                      <w:spacing w:after="0" w:line="240" w:lineRule="auto"/>
                      <w:textDirection w:val="btLr"/>
                    </w:pPr>
                  </w:p>
                </w:txbxContent>
              </v:textbox>
            </v:shape>
          </w:pict>
        </mc:Fallback>
      </mc:AlternateContent>
    </w:r>
    <w:r w:rsidR="00E76256" w:rsidRPr="00E76256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72576" behindDoc="0" locked="0" layoutInCell="1" hidden="0" allowOverlap="1" wp14:anchorId="2B46CB1E" wp14:editId="55EB139E">
              <wp:simplePos x="0" y="0"/>
              <wp:positionH relativeFrom="column">
                <wp:posOffset>2832100</wp:posOffset>
              </wp:positionH>
              <wp:positionV relativeFrom="paragraph">
                <wp:posOffset>190500</wp:posOffset>
              </wp:positionV>
              <wp:extent cx="91440" cy="82550"/>
              <wp:effectExtent l="0" t="0" r="0" b="0"/>
              <wp:wrapNone/>
              <wp:docPr id="6" name="Star: 5 Points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5308218" y="3746663"/>
                        <a:ext cx="75565" cy="66675"/>
                      </a:xfrm>
                      <a:prstGeom prst="star5">
                        <a:avLst>
                          <a:gd name="adj" fmla="val 19098"/>
                          <a:gd name="hf" fmla="val 105146"/>
                          <a:gd name="vf" fmla="val 110557"/>
                        </a:avLst>
                      </a:prstGeom>
                      <a:solidFill>
                        <a:srgbClr val="FFFF00"/>
                      </a:solidFill>
                      <a:ln w="15875" cap="flat" cmpd="sng">
                        <a:solidFill>
                          <a:srgbClr val="709537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1D1BCC69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B46CB1E" id="Star: 5 Points 6" o:spid="_x0000_s1212" style="position:absolute;margin-left:223pt;margin-top:15pt;width:7.2pt;height:6.5pt;rotation:180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66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" adj="-11796480,,5400" path="m,25468r28863,l37783,r8919,25468l75565,25468,52214,41207r8919,25468l37783,50935,14432,66675,23351,41207,,25468xe" fillcolor="yellow" strokecolor="#709537" strokeweight="1.25pt">
              <v:stroke startarrowwidth="narrow" startarrowlength="short" endarrowwidth="narrow" endarrowlength="short" joinstyle="round"/>
              <v:formulas/>
              <v:path arrowok="t" o:connecttype="custom" o:connectlocs="0,25468;28863,25468;37783,0;46702,25468;75565,25468;52214,41207;61133,66675;37783,50935;14432,66675;23351,41207;0,25468" o:connectangles="0,0,0,0,0,0,0,0,0,0,0" textboxrect="0,0,75565,66675"/>
              <v:textbox inset="2.53958mm,2.53958mm,2.53958mm,2.53958mm">
                <w:txbxContent>
                  <w:p w14:paraId="1D1BCC69" w14:textId="77777777" w:rsidR="00E76256" w:rsidRDefault="00E76256">
                    <w:pPr>
                      <w:spacing w:after="0" w:line="240" w:lineRule="auto"/>
                      <w:textDirection w:val="btLr"/>
                    </w:pPr>
                  </w:p>
                </w:txbxContent>
              </v:textbox>
            </v:shape>
          </w:pict>
        </mc:Fallback>
      </mc:AlternateContent>
    </w:r>
    <w:r w:rsidR="00D26173">
      <w:rPr>
        <w:color w:val="000000"/>
        <w:sz w:val="20"/>
        <w:szCs w:val="20"/>
      </w:rPr>
      <w:tab/>
    </w:r>
    <w:r w:rsidR="00D26173">
      <w:rPr>
        <w:color w:val="000000"/>
        <w:sz w:val="20"/>
        <w:szCs w:val="20"/>
      </w:rPr>
      <w:tab/>
    </w:r>
  </w:p>
  <w:p w14:paraId="56C4B6EA" w14:textId="77777777" w:rsidR="00E76256" w:rsidRDefault="00E7625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left" w:pos="4157"/>
      </w:tabs>
      <w:spacing w:after="0" w:line="240" w:lineRule="auto"/>
      <w:rPr>
        <w:color w:val="000000"/>
      </w:rPr>
    </w:pPr>
    <w:r>
      <w:rPr>
        <w:color w:val="00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719FEB" w14:textId="77777777" w:rsidR="00673A40" w:rsidRDefault="00673A40">
      <w:pPr>
        <w:spacing w:after="0" w:line="240" w:lineRule="auto"/>
      </w:pPr>
      <w:r>
        <w:separator/>
      </w:r>
    </w:p>
  </w:footnote>
  <w:footnote w:type="continuationSeparator" w:id="0">
    <w:p w14:paraId="5EBFBBD5" w14:textId="77777777" w:rsidR="00673A40" w:rsidRDefault="0067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F1502C" w14:textId="16132C3F" w:rsidR="00E76256" w:rsidRDefault="007A4F90">
    <w:pPr>
      <w:spacing w:line="240" w:lineRule="auto"/>
      <w:ind w:left="992" w:hanging="566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47F8EBCA" wp14:editId="37025097">
              <wp:simplePos x="0" y="0"/>
              <wp:positionH relativeFrom="column">
                <wp:posOffset>-81915</wp:posOffset>
              </wp:positionH>
              <wp:positionV relativeFrom="paragraph">
                <wp:posOffset>254602</wp:posOffset>
              </wp:positionV>
              <wp:extent cx="148590" cy="102870"/>
              <wp:effectExtent l="0" t="0" r="0" b="0"/>
              <wp:wrapNone/>
              <wp:docPr id="2" name="Oval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590" cy="102870"/>
                      </a:xfrm>
                      <a:prstGeom prst="ellipse">
                        <a:avLst/>
                      </a:prstGeom>
                      <a:solidFill>
                        <a:srgbClr val="FFC000"/>
                      </a:solidFill>
                      <a:ln w="15875" cap="flat" cmpd="sng">
                        <a:solidFill>
                          <a:srgbClr val="0000CC"/>
                        </a:solidFill>
                        <a:prstDash val="dot"/>
                        <a:round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4F8D4E89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47F8EBCA" id="Oval 2" o:spid="_x0000_s1165" style="position:absolute;left:0;text-align:left;margin-left:-6.45pt;margin-top:20.05pt;width:11.7pt;height:8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" fillcolor="#ffc000" strokecolor="#00c" strokeweight="1.25pt">
              <v:stroke dashstyle="dot" startarrowwidth="narrow" startarrowlength="short" endarrowwidth="narrow" endarrowlength="short"/>
              <v:textbox inset="2.53958mm,2.53958mm,2.53958mm,2.53958mm">
                <w:txbxContent>
                  <w:p w14:paraId="4F8D4E89" w14:textId="77777777" w:rsidR="00E76256" w:rsidRDefault="00E76256">
                    <w:pPr>
                      <w:spacing w:after="0" w:line="240" w:lineRule="auto"/>
                      <w:textDirection w:val="btLr"/>
                    </w:pPr>
                  </w:p>
                </w:txbxContent>
              </v:textbox>
            </v:oval>
          </w:pict>
        </mc:Fallback>
      </mc:AlternateContent>
    </w:r>
    <w:r w:rsidR="00D26173">
      <w:rPr>
        <w:noProof/>
      </w:rPr>
      <mc:AlternateContent>
        <mc:Choice Requires="wpg">
          <w:drawing>
            <wp:anchor distT="0" distB="0" distL="0" distR="0" simplePos="0" relativeHeight="251658240" behindDoc="1" locked="0" layoutInCell="1" hidden="0" allowOverlap="1" wp14:anchorId="06F3A517" wp14:editId="07FB9787">
              <wp:simplePos x="0" y="0"/>
              <wp:positionH relativeFrom="column">
                <wp:posOffset>-83185</wp:posOffset>
              </wp:positionH>
              <wp:positionV relativeFrom="paragraph">
                <wp:posOffset>-60325</wp:posOffset>
              </wp:positionV>
              <wp:extent cx="7017385" cy="9725241"/>
              <wp:effectExtent l="0" t="0" r="0" b="9525"/>
              <wp:wrapNone/>
              <wp:docPr id="21" name="Group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17385" cy="9725241"/>
                        <a:chOff x="1837308" y="0"/>
                        <a:chExt cx="7017385" cy="7560023"/>
                      </a:xfrm>
                    </wpg:grpSpPr>
                    <wpg:grpSp>
                      <wpg:cNvPr id="929" name="Group 926"/>
                      <wpg:cNvGrpSpPr/>
                      <wpg:grpSpPr>
                        <a:xfrm>
                          <a:off x="1837308" y="0"/>
                          <a:ext cx="7017385" cy="7560023"/>
                          <a:chOff x="-21352" y="1400"/>
                          <a:chExt cx="7018168" cy="9726831"/>
                        </a:xfrm>
                      </wpg:grpSpPr>
                      <wps:wsp>
                        <wps:cNvPr id="930" name="Rectangle 927"/>
                        <wps:cNvSpPr/>
                        <wps:spPr>
                          <a:xfrm>
                            <a:off x="-21352" y="1400"/>
                            <a:ext cx="7018150" cy="972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2194F91" w14:textId="2B23286B" w:rsidR="00E76256" w:rsidRDefault="00E762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  <w:p w14:paraId="7ED25940" w14:textId="77777777" w:rsidR="00D26173" w:rsidRDefault="00D26173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931" name="Group 928"/>
                        <wpg:cNvGrpSpPr/>
                        <wpg:grpSpPr>
                          <a:xfrm>
                            <a:off x="-21352" y="1400"/>
                            <a:ext cx="7018168" cy="9726831"/>
                            <a:chOff x="-57550" y="12075"/>
                            <a:chExt cx="7018217" cy="10023642"/>
                          </a:xfrm>
                        </wpg:grpSpPr>
                        <wpg:grpSp>
                          <wpg:cNvPr id="932" name="Group 929"/>
                          <wpg:cNvGrpSpPr/>
                          <wpg:grpSpPr>
                            <a:xfrm>
                              <a:off x="-57550" y="12075"/>
                              <a:ext cx="6974616" cy="451083"/>
                              <a:chOff x="-57550" y="12075"/>
                              <a:chExt cx="6974616" cy="451083"/>
                            </a:xfrm>
                          </wpg:grpSpPr>
                          <wpg:grpSp>
                            <wpg:cNvPr id="933" name="Group 930"/>
                            <wpg:cNvGrpSpPr/>
                            <wpg:grpSpPr>
                              <a:xfrm>
                                <a:off x="-57550" y="40078"/>
                                <a:ext cx="6974616" cy="423080"/>
                                <a:chOff x="-57550" y="40078"/>
                                <a:chExt cx="6974616" cy="423080"/>
                              </a:xfrm>
                            </wpg:grpSpPr>
                            <wpg:grpSp>
                              <wpg:cNvPr id="934" name="Group 931"/>
                              <wpg:cNvGrpSpPr/>
                              <wpg:grpSpPr>
                                <a:xfrm>
                                  <a:off x="-57550" y="40078"/>
                                  <a:ext cx="6974616" cy="423080"/>
                                  <a:chOff x="-57550" y="40078"/>
                                  <a:chExt cx="6974616" cy="423080"/>
                                </a:xfrm>
                              </wpg:grpSpPr>
                              <wps:wsp>
                                <wps:cNvPr id="935" name="Diagonal Stripe 932"/>
                                <wps:cNvSpPr/>
                                <wps:spPr>
                                  <a:xfrm rot="-5400000" flipH="1">
                                    <a:off x="3228857" y="-3245505"/>
                                    <a:ext cx="401802" cy="6974616"/>
                                  </a:xfrm>
                                  <a:prstGeom prst="diagStripe">
                                    <a:avLst>
                                      <a:gd name="adj" fmla="val 0"/>
                                    </a:avLst>
                                  </a:prstGeom>
                                  <a:gradFill>
                                    <a:gsLst>
                                      <a:gs pos="0">
                                        <a:srgbClr val="EEDCF6"/>
                                      </a:gs>
                                      <a:gs pos="83000">
                                        <a:srgbClr val="FFFFFF"/>
                                      </a:gs>
                                      <a:gs pos="91000">
                                        <a:srgbClr val="FFFF66"/>
                                      </a:gs>
                                      <a:gs pos="100000">
                                        <a:srgbClr val="0000CC"/>
                                      </a:gs>
                                    </a:gsLst>
                                    <a:path path="circle">
                                      <a:fillToRect l="50000" t="50000" r="50000" b="50000"/>
                                    </a:path>
                                    <a:tileRect/>
                                  </a:gra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086B15C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36" name="Rectangle: Rounded Corners 933"/>
                                <wps:cNvSpPr/>
                                <wps:spPr>
                                  <a:xfrm flipH="1">
                                    <a:off x="40943" y="40078"/>
                                    <a:ext cx="45719" cy="423080"/>
                                  </a:xfrm>
                                  <a:prstGeom prst="round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chemeClr val="accent1"/>
                                  </a:solidFill>
                                  <a:ln w="15875" cap="flat" cmpd="sng">
                                    <a:solidFill>
                                      <a:srgbClr val="DEEBF4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6B8A6F63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37" name="Rectangle: Rounded Corners 934"/>
                                <wps:cNvSpPr/>
                                <wps:spPr>
                                  <a:xfrm>
                                    <a:off x="137547" y="61728"/>
                                    <a:ext cx="45722" cy="380974"/>
                                  </a:xfrm>
                                  <a:prstGeom prst="round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00"/>
                                  </a:solidFill>
                                  <a:ln w="15875" cap="flat" cmpd="sng">
                                    <a:solidFill>
                                      <a:srgbClr val="DEEBF4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0A560B45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38" name="Rectangle: Rounded Corners 935"/>
                                <wps:cNvSpPr/>
                                <wps:spPr>
                                  <a:xfrm flipH="1">
                                    <a:off x="223296" y="41413"/>
                                    <a:ext cx="45722" cy="375897"/>
                                  </a:xfrm>
                                  <a:prstGeom prst="round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0000CC"/>
                                  </a:solidFill>
                                  <a:ln w="15875" cap="flat" cmpd="sng">
                                    <a:solidFill>
                                      <a:srgbClr val="DEEBF4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394D6CC7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39" name="Star: 5 Points 936"/>
                                <wps:cNvSpPr/>
                                <wps:spPr>
                                  <a:xfrm>
                                    <a:off x="269016" y="99898"/>
                                    <a:ext cx="223283" cy="223283"/>
                                  </a:xfrm>
                                  <a:prstGeom prst="star5">
                                    <a:avLst>
                                      <a:gd name="adj" fmla="val 19098"/>
                                      <a:gd name="hf" fmla="val 105146"/>
                                      <a:gd name="vf" fmla="val 110557"/>
                                    </a:avLst>
                                  </a:prstGeom>
                                  <a:solidFill>
                                    <a:srgbClr val="FFFF00"/>
                                  </a:solidFill>
                                  <a:ln w="15875" cap="flat" cmpd="sng">
                                    <a:solidFill>
                                      <a:srgbClr val="709537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0827A2F8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40" name="Star: 5 Points 937"/>
                                <wps:cNvSpPr/>
                                <wps:spPr>
                                  <a:xfrm>
                                    <a:off x="563540" y="80576"/>
                                    <a:ext cx="152743" cy="152218"/>
                                  </a:xfrm>
                                  <a:prstGeom prst="star5">
                                    <a:avLst>
                                      <a:gd name="adj" fmla="val 19098"/>
                                      <a:gd name="hf" fmla="val 105146"/>
                                      <a:gd name="vf" fmla="val 110557"/>
                                    </a:avLst>
                                  </a:prstGeom>
                                  <a:solidFill>
                                    <a:srgbClr val="FFFF00"/>
                                  </a:solidFill>
                                  <a:ln w="15875" cap="flat" cmpd="sng">
                                    <a:solidFill>
                                      <a:srgbClr val="709537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6B1F49B3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41" name="Star: 5 Points 938"/>
                                <wps:cNvSpPr/>
                                <wps:spPr>
                                  <a:xfrm>
                                    <a:off x="831568" y="77446"/>
                                    <a:ext cx="131846" cy="131847"/>
                                  </a:xfrm>
                                  <a:prstGeom prst="star5">
                                    <a:avLst>
                                      <a:gd name="adj" fmla="val 19098"/>
                                      <a:gd name="hf" fmla="val 105146"/>
                                      <a:gd name="vf" fmla="val 110557"/>
                                    </a:avLst>
                                  </a:prstGeom>
                                  <a:solidFill>
                                    <a:srgbClr val="FFFF00"/>
                                  </a:solidFill>
                                  <a:ln w="15875" cap="flat" cmpd="sng">
                                    <a:solidFill>
                                      <a:srgbClr val="709537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0B6077B0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  <wpg:grpSp>
                              <wpg:cNvPr id="942" name="Group 939"/>
                              <wpg:cNvGrpSpPr/>
                              <wpg:grpSpPr>
                                <a:xfrm>
                                  <a:off x="1015476" y="56275"/>
                                  <a:ext cx="1535647" cy="191388"/>
                                  <a:chOff x="1015476" y="56275"/>
                                  <a:chExt cx="1535647" cy="191388"/>
                                </a:xfrm>
                              </wpg:grpSpPr>
                              <wps:wsp>
                                <wps:cNvPr id="943" name="Rectangle: Rounded Corners 940"/>
                                <wps:cNvSpPr/>
                                <wps:spPr>
                                  <a:xfrm rot="5400570">
                                    <a:off x="1687733" y="-615839"/>
                                    <a:ext cx="191133" cy="1535615"/>
                                  </a:xfrm>
                                  <a:prstGeom prst="round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0000CC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3ECF35D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44" name="Rectangle: Rounded Corners 941"/>
                                <wps:cNvSpPr/>
                                <wps:spPr>
                                  <a:xfrm rot="5400570" flipH="1">
                                    <a:off x="1687835" y="-542686"/>
                                    <a:ext cx="161457" cy="1389300"/>
                                  </a:xfrm>
                                  <a:prstGeom prst="round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EFFD5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CF15546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  <wps:wsp>
                              <wps:cNvPr id="945" name="Rectangle: Rounded Corners 942"/>
                              <wps:cNvSpPr/>
                              <wps:spPr>
                                <a:xfrm rot="5400570" flipH="1">
                                  <a:off x="4773044" y="-110447"/>
                                  <a:ext cx="15872" cy="391895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EEFED2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A95D6C9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</wpg:grpSp>
                          <wps:wsp>
                            <wps:cNvPr id="946" name="Rectangle 943"/>
                            <wps:cNvSpPr/>
                            <wps:spPr>
                              <a:xfrm>
                                <a:off x="1185908" y="12075"/>
                                <a:ext cx="1297305" cy="3505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BDC680F" w14:textId="77777777" w:rsidR="00E76256" w:rsidRDefault="00E76256">
                                  <w:pPr>
                                    <w:spacing w:line="258" w:lineRule="auto"/>
                                    <w:textDirection w:val="btLr"/>
                                  </w:pPr>
                                  <w:r>
                                    <w:rPr>
                                      <w:rFonts w:ascii="Chu Van An" w:eastAsia="Chu Van An" w:hAnsi="Chu Van An" w:cs="Chu Van An"/>
                                      <w:b/>
                                      <w:color w:val="0000CC"/>
                                      <w:sz w:val="20"/>
                                    </w:rPr>
                                    <w:t>FB: Duong Hung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wpg:grpSp>
                        <wpg:grpSp>
                          <wpg:cNvPr id="947" name="Group 944"/>
                          <wpg:cNvGrpSpPr/>
                          <wpg:grpSpPr>
                            <a:xfrm>
                              <a:off x="-36170" y="9626991"/>
                              <a:ext cx="6996837" cy="408726"/>
                              <a:chOff x="-36170" y="9626991"/>
                              <a:chExt cx="6996837" cy="408726"/>
                            </a:xfrm>
                          </wpg:grpSpPr>
                          <wpg:grpSp>
                            <wpg:cNvPr id="948" name="Group 945"/>
                            <wpg:cNvGrpSpPr/>
                            <wpg:grpSpPr>
                              <a:xfrm rot="10800000">
                                <a:off x="-36170" y="9626991"/>
                                <a:ext cx="6996837" cy="408726"/>
                                <a:chOff x="-102665" y="9374468"/>
                                <a:chExt cx="6996837" cy="408726"/>
                              </a:xfrm>
                            </wpg:grpSpPr>
                            <wpg:grpSp>
                              <wpg:cNvPr id="949" name="Group 946"/>
                              <wpg:cNvGrpSpPr/>
                              <wpg:grpSpPr>
                                <a:xfrm>
                                  <a:off x="-102665" y="9405053"/>
                                  <a:ext cx="6996837" cy="378140"/>
                                  <a:chOff x="-102665" y="9405053"/>
                                  <a:chExt cx="6996837" cy="378140"/>
                                </a:xfrm>
                              </wpg:grpSpPr>
                              <wps:wsp>
                                <wps:cNvPr id="950" name="Diagonal Stripe 947"/>
                                <wps:cNvSpPr/>
                                <wps:spPr>
                                  <a:xfrm rot="-5400000" flipH="1">
                                    <a:off x="3207185" y="6096206"/>
                                    <a:ext cx="377138" cy="6996837"/>
                                  </a:xfrm>
                                  <a:prstGeom prst="diagStripe">
                                    <a:avLst>
                                      <a:gd name="adj" fmla="val 0"/>
                                    </a:avLst>
                                  </a:prstGeom>
                                  <a:gradFill>
                                    <a:gsLst>
                                      <a:gs pos="0">
                                        <a:srgbClr val="EEDCF6"/>
                                      </a:gs>
                                      <a:gs pos="2000">
                                        <a:srgbClr val="EEDCF6"/>
                                      </a:gs>
                                      <a:gs pos="57000">
                                        <a:srgbClr val="FFFFFF"/>
                                      </a:gs>
                                      <a:gs pos="93000">
                                        <a:srgbClr val="FFFF66"/>
                                      </a:gs>
                                      <a:gs pos="100000">
                                        <a:srgbClr val="0000CC"/>
                                      </a:gs>
                                    </a:gsLst>
                                    <a:path path="circle">
                                      <a:fillToRect l="50000" t="50000" r="50000" b="50000"/>
                                    </a:path>
                                    <a:tileRect/>
                                  </a:gra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39056EF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51" name="Rectangle: Rounded Corners 948"/>
                                <wps:cNvSpPr/>
                                <wps:spPr>
                                  <a:xfrm flipH="1">
                                    <a:off x="21890" y="9405396"/>
                                    <a:ext cx="45722" cy="356407"/>
                                  </a:xfrm>
                                  <a:prstGeom prst="round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chemeClr val="accent1"/>
                                  </a:solidFill>
                                  <a:ln w="15875" cap="flat" cmpd="sng">
                                    <a:solidFill>
                                      <a:srgbClr val="DEEBF4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6B127CBB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52" name="Rectangle: Rounded Corners 949"/>
                                <wps:cNvSpPr/>
                                <wps:spPr>
                                  <a:xfrm flipH="1">
                                    <a:off x="127593" y="9405053"/>
                                    <a:ext cx="45719" cy="336528"/>
                                  </a:xfrm>
                                  <a:prstGeom prst="round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00"/>
                                  </a:solidFill>
                                  <a:ln w="15875" cap="flat" cmpd="sng">
                                    <a:solidFill>
                                      <a:srgbClr val="DEEBF4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484ED8AB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53" name="Rectangle: Rounded Corners 950"/>
                                <wps:cNvSpPr/>
                                <wps:spPr>
                                  <a:xfrm>
                                    <a:off x="211865" y="9415687"/>
                                    <a:ext cx="45719" cy="325895"/>
                                  </a:xfrm>
                                  <a:prstGeom prst="round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0000CC"/>
                                  </a:solidFill>
                                  <a:ln w="15875" cap="flat" cmpd="sng">
                                    <a:solidFill>
                                      <a:srgbClr val="DEEBF4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53B1C2D2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54" name="Star: 5 Points 951"/>
                                <wps:cNvSpPr/>
                                <wps:spPr>
                                  <a:xfrm>
                                    <a:off x="340955" y="9526282"/>
                                    <a:ext cx="151345" cy="176677"/>
                                  </a:xfrm>
                                  <a:prstGeom prst="star5">
                                    <a:avLst>
                                      <a:gd name="adj" fmla="val 19098"/>
                                      <a:gd name="hf" fmla="val 105146"/>
                                      <a:gd name="vf" fmla="val 110557"/>
                                    </a:avLst>
                                  </a:prstGeom>
                                  <a:solidFill>
                                    <a:srgbClr val="FFFF00"/>
                                  </a:solidFill>
                                  <a:ln w="15875" cap="flat" cmpd="sng">
                                    <a:solidFill>
                                      <a:srgbClr val="709537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3F5F3CF2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55" name="Star: 5 Points 952"/>
                                <wps:cNvSpPr/>
                                <wps:spPr>
                                  <a:xfrm>
                                    <a:off x="626707" y="9505597"/>
                                    <a:ext cx="128219" cy="128676"/>
                                  </a:xfrm>
                                  <a:prstGeom prst="star5">
                                    <a:avLst>
                                      <a:gd name="adj" fmla="val 19098"/>
                                      <a:gd name="hf" fmla="val 105146"/>
                                      <a:gd name="vf" fmla="val 110557"/>
                                    </a:avLst>
                                  </a:prstGeom>
                                  <a:solidFill>
                                    <a:srgbClr val="FFFF00"/>
                                  </a:solidFill>
                                  <a:ln w="15875" cap="flat" cmpd="sng">
                                    <a:solidFill>
                                      <a:srgbClr val="709537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19D79481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56" name="Star: 5 Points 953"/>
                                <wps:cNvSpPr/>
                                <wps:spPr>
                                  <a:xfrm>
                                    <a:off x="893414" y="9486391"/>
                                    <a:ext cx="98581" cy="85250"/>
                                  </a:xfrm>
                                  <a:prstGeom prst="star5">
                                    <a:avLst>
                                      <a:gd name="adj" fmla="val 19098"/>
                                      <a:gd name="hf" fmla="val 105146"/>
                                      <a:gd name="vf" fmla="val 110557"/>
                                    </a:avLst>
                                  </a:prstGeom>
                                  <a:solidFill>
                                    <a:srgbClr val="FFFF00"/>
                                  </a:solidFill>
                                  <a:ln w="15875" cap="flat" cmpd="sng">
                                    <a:solidFill>
                                      <a:srgbClr val="709537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1981A898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  <wpg:grpSp>
                              <wpg:cNvPr id="957" name="Group 954"/>
                              <wpg:cNvGrpSpPr/>
                              <wpg:grpSpPr>
                                <a:xfrm>
                                  <a:off x="1015475" y="9539194"/>
                                  <a:ext cx="1535647" cy="191388"/>
                                  <a:chOff x="1015475" y="9539194"/>
                                  <a:chExt cx="1535647" cy="191388"/>
                                </a:xfrm>
                              </wpg:grpSpPr>
                              <wps:wsp>
                                <wps:cNvPr id="958" name="Rectangle: Rounded Corners 955"/>
                                <wps:cNvSpPr/>
                                <wps:spPr>
                                  <a:xfrm rot="5400570">
                                    <a:off x="1687732" y="8867080"/>
                                    <a:ext cx="191133" cy="1535615"/>
                                  </a:xfrm>
                                  <a:prstGeom prst="round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0000CC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4322A5E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59" name="Rectangle: Rounded Corners 956"/>
                                <wps:cNvSpPr/>
                                <wps:spPr>
                                  <a:xfrm rot="5400570" flipH="1">
                                    <a:off x="1687834" y="8940233"/>
                                    <a:ext cx="161457" cy="1389300"/>
                                  </a:xfrm>
                                  <a:prstGeom prst="round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EFFD5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013AEF9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  <wps:wsp>
                              <wps:cNvPr id="962" name="Rectangle: Rounded Corners 957"/>
                              <wps:cNvSpPr/>
                              <wps:spPr>
                                <a:xfrm rot="5400570">
                                  <a:off x="1668445" y="7678104"/>
                                  <a:ext cx="47116" cy="3494574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FC000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B98E5C4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1095" name="Rectangle: Rounded Corners 958"/>
                              <wps:cNvSpPr/>
                              <wps:spPr>
                                <a:xfrm rot="5400570" flipH="1">
                                  <a:off x="5554107" y="9186488"/>
                                  <a:ext cx="15872" cy="391896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EEFED2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2E43198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</wpg:grpSp>
                          <wps:wsp>
                            <wps:cNvPr id="1096" name="Rectangle 959"/>
                            <wps:cNvSpPr/>
                            <wps:spPr>
                              <a:xfrm>
                                <a:off x="4459298" y="9687590"/>
                                <a:ext cx="1484666" cy="27656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C71F04D" w14:textId="77777777" w:rsidR="00E76256" w:rsidRDefault="00E76256">
                                  <w:pPr>
                                    <w:spacing w:line="258" w:lineRule="auto"/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rFonts w:ascii="Chu Van An" w:eastAsia="Chu Van An" w:hAnsi="Chu Van An" w:cs="Chu Van An"/>
                                      <w:b/>
                                      <w:color w:val="0000CC"/>
                                      <w:sz w:val="21"/>
                                    </w:rPr>
                                    <w:t>WORD XINH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wpg:grpSp>
                      </wpg:grpSp>
                      <wps:wsp>
                        <wps:cNvPr id="1097" name="Right Triangle 960"/>
                        <wps:cNvSpPr/>
                        <wps:spPr>
                          <a:xfrm flipH="1">
                            <a:off x="152380" y="54591"/>
                            <a:ext cx="6757035" cy="340045"/>
                          </a:xfrm>
                          <a:prstGeom prst="rtTriangle">
                            <a:avLst/>
                          </a:prstGeom>
                          <a:gradFill>
                            <a:gsLst>
                              <a:gs pos="0">
                                <a:srgbClr val="FEEDD6"/>
                              </a:gs>
                              <a:gs pos="12384">
                                <a:srgbClr val="FCF5DD"/>
                              </a:gs>
                              <a:gs pos="40000">
                                <a:srgbClr val="F9FFE7"/>
                              </a:gs>
                              <a:gs pos="89000">
                                <a:srgbClr val="FAFCE3"/>
                              </a:gs>
                              <a:gs pos="93000">
                                <a:srgbClr val="E6FFFE"/>
                              </a:gs>
                              <a:gs pos="100000">
                                <a:srgbClr val="0000CC"/>
                              </a:gs>
                            </a:gsLst>
                            <a:lin ang="5400000" scaled="0"/>
                          </a:gradFill>
                          <a:ln>
                            <a:noFill/>
                          </a:ln>
                        </wps:spPr>
                        <wps:txbx>
                          <w:txbxContent>
                            <w:p w14:paraId="58E8DB7F" w14:textId="77777777" w:rsidR="00E76256" w:rsidRDefault="00E762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6F3A517" id="Group 21" o:spid="_x0000_s1166" style="position:absolute;left:0;text-align:left;margin-left:-6.55pt;margin-top:-4.75pt;width:552.55pt;height:765.75pt;z-index:-251658240;mso-wrap-distance-left:0;mso-wrap-distance-right:0;mso-position-horizontal-relative:text;mso-position-vertical-relative:text;mso-width-relative:margin;mso-height-relative:margin" coordorigin="18373" coordsize="70173,75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">
              <v:group id="Group 926" o:spid="_x0000_s1167" style="position:absolute;left:18373;width:70173;height:75600" coordorigin="-213,14" coordsize="70181,97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">
                <v:rect id="Rectangle 927" o:spid="_x0000_s1168" style="position:absolute;left:-213;top:14;width:70180;height:972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" filled="f" stroked="f">
                  <v:textbox inset="2.53958mm,2.53958mm,2.53958mm,2.53958mm">
                    <w:txbxContent>
                      <w:p w14:paraId="42194F91" w14:textId="2B23286B" w:rsidR="00E76256" w:rsidRDefault="00E76256">
                        <w:pPr>
                          <w:spacing w:after="0" w:line="240" w:lineRule="auto"/>
                          <w:textDirection w:val="btLr"/>
                        </w:pPr>
                      </w:p>
                      <w:p w14:paraId="7ED25940" w14:textId="77777777" w:rsidR="00D26173" w:rsidRDefault="00D26173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rect>
                <v:group id="Group 928" o:spid="_x0000_s1169" style="position:absolute;left:-213;top:14;width:70181;height:97268" coordorigin="-575,120" coordsize="70182,100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">
                  <v:group id="Group 929" o:spid="_x0000_s1170" style="position:absolute;left:-575;top:120;width:69745;height:4511" coordorigin="-575,120" coordsize="69746,4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DI+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sEyTeDvTDgCcv0LAAD//wMAUEsBAi0AFAAGAAgAAAAhANvh9svuAAAAhQEAABMAAAAAAAAA&#10;AAAAAAAAAAAAAFtDb250ZW50X1R5cGVzXS54bWxQSwECLQAUAAYACAAAACEAWvQsW78AAAAVAQAA&#10;CwAAAAAAAAAAAAAAAAAfAQAAX3JlbHMvLnJlbHNQSwECLQAUAAYACAAAACEALCgyPsYAAADcAAAA&#10;DwAAAAAAAAAAAAAAAAAHAgAAZHJzL2Rvd25yZXYueG1sUEsFBgAAAAADAAMAtwAAAPoCAAAAAA==&#10;">
                    <v:group id="Group 930" o:spid="_x0000_s1171" style="position:absolute;left:-575;top:400;width:69745;height:4231" coordorigin="-575,400" coordsize="69746,4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">
                      <v:group id="Group 931" o:spid="_x0000_s1172" style="position:absolute;left:-575;top:400;width:69745;height:4231" coordorigin="-575,400" coordsize="69746,4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Q/R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">
                        <v:shape id="Diagonal Stripe 932" o:spid="_x0000_s1173" style="position:absolute;left:32289;top:-32455;width:4018;height:69745;rotation:90;flip:x;visibility:visible;mso-wrap-style:square;v-text-anchor:middle" coordsize="401802,69746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" adj="-11796480,,5400" path="m,l,,401802,,,6974616,,xe" fillcolor="#eedcf6" stroked="f">
                          <v:fill color2="#00c" focusposition=".5,.5" focussize="" colors="0 #eedcf6;54395f white;59638f #ff6;1 #00c" focus="100%" type="gradientRadial"/>
                          <v:stroke joinstyle="miter"/>
                          <v:formulas/>
                          <v:path arrowok="t" o:connecttype="custom" o:connectlocs="0,0;0,0;401802,0;0,6974616;0,0" o:connectangles="0,0,0,0,0" textboxrect="0,0,401802,6974616"/>
                          <v:textbox inset="2.53958mm,2.53958mm,2.53958mm,2.53958mm">
                            <w:txbxContent>
                              <w:p w14:paraId="2086B15C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roundrect id="Rectangle: Rounded Corners 933" o:spid="_x0000_s1174" style="position:absolute;left:409;top:400;width:457;height:4231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" fillcolor="#4f81bd [3204]" strokecolor="#deebf4" strokeweight="1.25pt">
                          <v:stroke startarrowwidth="narrow" startarrowlength="short" endarrowwidth="narrow" endarrowlength="short"/>
                          <v:textbox inset="2.53958mm,2.53958mm,2.53958mm,2.53958mm">
                            <w:txbxContent>
                              <w:p w14:paraId="6B8A6F63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oundrect>
                        <v:roundrect id="Rectangle: Rounded Corners 934" o:spid="_x0000_s1175" style="position:absolute;left:1375;top:617;width:457;height:381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" fillcolor="yellow" strokecolor="#deebf4" strokeweight="1.25pt">
                          <v:stroke startarrowwidth="narrow" startarrowlength="short" endarrowwidth="narrow" endarrowlength="short"/>
                          <v:textbox inset="2.53958mm,2.53958mm,2.53958mm,2.53958mm">
                            <w:txbxContent>
                              <w:p w14:paraId="0A560B45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oundrect>
                        <v:roundrect id="Rectangle: Rounded Corners 935" o:spid="_x0000_s1176" style="position:absolute;left:2232;top:414;width:458;height:3759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" fillcolor="#00c" strokecolor="#deebf4" strokeweight="1.25pt">
                          <v:stroke startarrowwidth="narrow" startarrowlength="short" endarrowwidth="narrow" endarrowlength="short"/>
                          <v:textbox inset="2.53958mm,2.53958mm,2.53958mm,2.53958mm">
                            <w:txbxContent>
                              <w:p w14:paraId="394D6CC7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oundrect>
                        <v:shape id="Star: 5 Points 936" o:spid="_x0000_s1177" style="position:absolute;left:2690;top:998;width:2232;height:2233;visibility:visible;mso-wrap-style:square;v-text-anchor:middle" coordsize="223283,22328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" adj="-11796480,,5400" path="m,85286r85287,1l111642,r26354,85287l223283,85286r-68999,52710l180640,223282,111642,170572,42643,223282,68999,137996,,85286xe" fillcolor="yellow" strokecolor="#709537" strokeweight="1.25pt">
                          <v:stroke startarrowwidth="narrow" startarrowlength="short" endarrowwidth="narrow" endarrowlength="short" joinstyle="round"/>
                          <v:formulas/>
                          <v:path arrowok="t" o:connecttype="custom" o:connectlocs="0,85286;85287,85287;111642,0;137996,85287;223283,85286;154284,137996;180640,223282;111642,170572;42643,223282;68999,137996;0,85286" o:connectangles="0,0,0,0,0,0,0,0,0,0,0" textboxrect="0,0,223283,223283"/>
                          <v:textbox inset="2.53958mm,2.53958mm,2.53958mm,2.53958mm">
                            <w:txbxContent>
                              <w:p w14:paraId="0827A2F8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shape id="Star: 5 Points 937" o:spid="_x0000_s1178" style="position:absolute;left:5635;top:805;width:1527;height:1522;visibility:visible;mso-wrap-style:square;v-text-anchor:middle" coordsize="152743,15221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" adj="-11796480,,5400" path="m,58142r58343,l76372,,94400,58142r58343,l105542,94076r18030,58142l76372,116283,29171,152218,47201,94076,,58142xe" fillcolor="yellow" strokecolor="#709537" strokeweight="1.25pt">
                          <v:stroke startarrowwidth="narrow" startarrowlength="short" endarrowwidth="narrow" endarrowlength="short" joinstyle="round"/>
                          <v:formulas/>
                          <v:path arrowok="t" o:connecttype="custom" o:connectlocs="0,58142;58343,58142;76372,0;94400,58142;152743,58142;105542,94076;123572,152218;76372,116283;29171,152218;47201,94076;0,58142" o:connectangles="0,0,0,0,0,0,0,0,0,0,0" textboxrect="0,0,152743,152218"/>
                          <v:textbox inset="2.53958mm,2.53958mm,2.53958mm,2.53958mm">
                            <w:txbxContent>
                              <w:p w14:paraId="6B1F49B3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shape id="Star: 5 Points 938" o:spid="_x0000_s1179" style="position:absolute;left:8315;top:774;width:1319;height:1318;visibility:visible;mso-wrap-style:square;v-text-anchor:middle" coordsize="131846,1318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" adj="-11796480,,5400" path="m,50361r50361,l65923,,81485,50361r50361,l91103,81486r15563,50361l65923,100721,25180,131847,40743,81486,,50361xe" fillcolor="yellow" strokecolor="#709537" strokeweight="1.25pt">
                          <v:stroke startarrowwidth="narrow" startarrowlength="short" endarrowwidth="narrow" endarrowlength="short" joinstyle="round"/>
                          <v:formulas/>
                          <v:path arrowok="t" o:connecttype="custom" o:connectlocs="0,50361;50361,50361;65923,0;81485,50361;131846,50361;91103,81486;106666,131847;65923,100721;25180,131847;40743,81486;0,50361" o:connectangles="0,0,0,0,0,0,0,0,0,0,0" textboxrect="0,0,131846,131847"/>
                          <v:textbox inset="2.53958mm,2.53958mm,2.53958mm,2.53958mm">
                            <w:txbxContent>
                              <w:p w14:paraId="0B6077B0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</v:group>
                      <v:group id="Group 939" o:spid="_x0000_s1180" style="position:absolute;left:10154;top:562;width:15357;height:1914" coordorigin="10154,562" coordsize="15356,19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kFD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">
                        <v:roundrect id="Rectangle: Rounded Corners 940" o:spid="_x0000_s1181" style="position:absolute;left:16877;top:-6159;width:1911;height:15357;rotation:5898863fd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" fillcolor="#00c" stroked="f">
                          <v:textbox inset="2.53958mm,2.53958mm,2.53958mm,2.53958mm">
                            <w:txbxContent>
                              <w:p w14:paraId="33ECF35D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oundrect>
                        <v:roundrect id="Rectangle: Rounded Corners 941" o:spid="_x0000_s1182" style="position:absolute;left:16879;top:-5428;width:1614;height:13893;rotation:-5898863fd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" fillcolor="#feffd5" stroked="f">
                          <v:textbox inset="2.53958mm,2.53958mm,2.53958mm,2.53958mm">
                            <w:txbxContent>
                              <w:p w14:paraId="6CF15546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oundrect>
                      </v:group>
                      <v:roundrect id="Rectangle: Rounded Corners 942" o:spid="_x0000_s1183" style="position:absolute;left:47730;top:-1105;width:159;height:3919;rotation:-5898863fd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" fillcolor="#eefed2" stroked="f">
                        <v:textbox inset="2.53958mm,2.53958mm,2.53958mm,2.53958mm">
                          <w:txbxContent>
                            <w:p w14:paraId="0A95D6C9" w14:textId="77777777" w:rsidR="00E76256" w:rsidRDefault="00E762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roundrect>
                    </v:group>
                    <v:rect id="Rectangle 943" o:spid="_x0000_s1184" style="position:absolute;left:11859;top:120;width:12973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" filled="f" stroked="f">
                      <v:textbox inset="2.53958mm,1.2694mm,2.53958mm,1.2694mm">
                        <w:txbxContent>
                          <w:p w14:paraId="6BDC680F" w14:textId="77777777" w:rsidR="00E76256" w:rsidRDefault="00E76256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Chu Van An" w:eastAsia="Chu Van An" w:hAnsi="Chu Van An" w:cs="Chu Van An"/>
                                <w:b/>
                                <w:color w:val="0000CC"/>
                                <w:sz w:val="20"/>
                              </w:rPr>
                              <w:t>FB: Duong Hung</w:t>
                            </w:r>
                          </w:p>
                        </w:txbxContent>
                      </v:textbox>
                    </v:rect>
                  </v:group>
                  <v:group id="Group 944" o:spid="_x0000_s1185" style="position:absolute;left:-361;top:96269;width:69967;height:4088" coordorigin="-361,96269" coordsize="69968,40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">
                    <v:group id="Group 945" o:spid="_x0000_s1186" style="position:absolute;left:-361;top:96269;width:69967;height:4088;rotation:180" coordorigin="-1026,93744" coordsize="69968,40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">
                      <v:group id="Group 946" o:spid="_x0000_s1187" style="position:absolute;left:-1026;top:94050;width:69967;height:3781" coordorigin="-1026,94050" coordsize="69968,37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">
                        <v:shape id="Diagonal Stripe 947" o:spid="_x0000_s1188" style="position:absolute;left:32072;top:60962;width:3771;height:69967;rotation:90;flip:x;visibility:visible;mso-wrap-style:square;v-text-anchor:middle" coordsize="377138,699683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" adj="-11796480,,5400" path="m,l,,377138,,,6996837,,xe" fillcolor="#eedcf6" stroked="f">
                          <v:fill color2="#00c" focusposition=".5,.5" focussize="" colors="0 #eedcf6;1311f #eedcf6;37356f white;60948f #ff6;1 #00c" focus="100%" type="gradientRadial"/>
                          <v:stroke joinstyle="miter"/>
                          <v:formulas/>
                          <v:path arrowok="t" o:connecttype="custom" o:connectlocs="0,0;0,0;377138,0;0,6996837;0,0" o:connectangles="0,0,0,0,0" textboxrect="0,0,377138,6996837"/>
                          <v:textbox inset="2.53958mm,2.53958mm,2.53958mm,2.53958mm">
                            <w:txbxContent>
                              <w:p w14:paraId="339056EF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roundrect id="Rectangle: Rounded Corners 948" o:spid="_x0000_s1189" style="position:absolute;left:218;top:94053;width:458;height:3565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" fillcolor="#4f81bd [3204]" strokecolor="#deebf4" strokeweight="1.25pt">
                          <v:stroke startarrowwidth="narrow" startarrowlength="short" endarrowwidth="narrow" endarrowlength="short"/>
                          <v:textbox inset="2.53958mm,2.53958mm,2.53958mm,2.53958mm">
                            <w:txbxContent>
                              <w:p w14:paraId="6B127CBB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oundrect>
                        <v:roundrect id="Rectangle: Rounded Corners 949" o:spid="_x0000_s1190" style="position:absolute;left:1275;top:94050;width:458;height:3365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" fillcolor="yellow" strokecolor="#deebf4" strokeweight="1.25pt">
                          <v:stroke startarrowwidth="narrow" startarrowlength="short" endarrowwidth="narrow" endarrowlength="short"/>
                          <v:textbox inset="2.53958mm,2.53958mm,2.53958mm,2.53958mm">
                            <w:txbxContent>
                              <w:p w14:paraId="484ED8AB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oundrect>
                        <v:roundrect id="Rectangle: Rounded Corners 950" o:spid="_x0000_s1191" style="position:absolute;left:2118;top:94156;width:457;height:3259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" fillcolor="#00c" strokecolor="#deebf4" strokeweight="1.25pt">
                          <v:stroke startarrowwidth="narrow" startarrowlength="short" endarrowwidth="narrow" endarrowlength="short"/>
                          <v:textbox inset="2.53958mm,2.53958mm,2.53958mm,2.53958mm">
                            <w:txbxContent>
                              <w:p w14:paraId="53B1C2D2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oundrect>
                        <v:shape id="Star: 5 Points 951" o:spid="_x0000_s1192" style="position:absolute;left:3409;top:95262;width:1514;height:1767;visibility:visible;mso-wrap-style:square;v-text-anchor:middle" coordsize="151345,17667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" adj="-11796480,,5400" path="m,67484r57809,1l75673,,93536,67485r57809,-1l104576,109192r17865,67485l75673,134968,28904,176677,46769,109192,,67484xe" fillcolor="yellow" strokecolor="#709537" strokeweight="1.25pt">
                          <v:stroke startarrowwidth="narrow" startarrowlength="short" endarrowwidth="narrow" endarrowlength="short" joinstyle="round"/>
                          <v:formulas/>
                          <v:path arrowok="t" o:connecttype="custom" o:connectlocs="0,67484;57809,67485;75673,0;93536,67485;151345,67484;104576,109192;122441,176677;75673,134968;28904,176677;46769,109192;0,67484" o:connectangles="0,0,0,0,0,0,0,0,0,0,0" textboxrect="0,0,151345,176677"/>
                          <v:textbox inset="2.53958mm,2.53958mm,2.53958mm,2.53958mm">
                            <w:txbxContent>
                              <w:p w14:paraId="3F5F3CF2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shape id="Star: 5 Points 952" o:spid="_x0000_s1193" style="position:absolute;left:6267;top:95055;width:1282;height:1287;visibility:visible;mso-wrap-style:square;v-text-anchor:middle" coordsize="128219,12867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" adj="-11796480,,5400" path="m,49150r48976,l64110,,79243,49150r48976,l88597,79526r15134,49150l64110,98299,24488,128676,39622,79526,,49150xe" fillcolor="yellow" strokecolor="#709537" strokeweight="1.25pt">
                          <v:stroke startarrowwidth="narrow" startarrowlength="short" endarrowwidth="narrow" endarrowlength="short" joinstyle="round"/>
                          <v:formulas/>
                          <v:path arrowok="t" o:connecttype="custom" o:connectlocs="0,49150;48976,49150;64110,0;79243,49150;128219,49150;88597,79526;103731,128676;64110,98299;24488,128676;39622,79526;0,49150" o:connectangles="0,0,0,0,0,0,0,0,0,0,0" textboxrect="0,0,128219,128676"/>
                          <v:textbox inset="2.53958mm,2.53958mm,2.53958mm,2.53958mm">
                            <w:txbxContent>
                              <w:p w14:paraId="19D79481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shape id="Star: 5 Points 953" o:spid="_x0000_s1194" style="position:absolute;left:8934;top:94863;width:985;height:853;visibility:visible;mso-wrap-style:square;v-text-anchor:middle" coordsize="98581,852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" adj="-11796480,,5400" path="m,32563r37655,l49291,,60926,32563r37655,l68117,52687,79754,85250,49291,65125,18827,85250,30464,52687,,32563xe" fillcolor="yellow" strokecolor="#709537" strokeweight="1.25pt">
                          <v:stroke startarrowwidth="narrow" startarrowlength="short" endarrowwidth="narrow" endarrowlength="short" joinstyle="round"/>
                          <v:formulas/>
                          <v:path arrowok="t" o:connecttype="custom" o:connectlocs="0,32563;37655,32563;49291,0;60926,32563;98581,32563;68117,52687;79754,85250;49291,65125;18827,85250;30464,52687;0,32563" o:connectangles="0,0,0,0,0,0,0,0,0,0,0" textboxrect="0,0,98581,85250"/>
                          <v:textbox inset="2.53958mm,2.53958mm,2.53958mm,2.53958mm">
                            <w:txbxContent>
                              <w:p w14:paraId="1981A898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</v:group>
                      <v:group id="Group 954" o:spid="_x0000_s1195" style="position:absolute;left:10154;top:95391;width:15357;height:1914" coordorigin="10154,95391" coordsize="15356,19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">
                        <v:roundrect id="Rectangle: Rounded Corners 955" o:spid="_x0000_s1196" style="position:absolute;left:16877;top:88670;width:1911;height:15357;rotation:5898863fd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" fillcolor="#00c" stroked="f">
                          <v:textbox inset="2.53958mm,2.53958mm,2.53958mm,2.53958mm">
                            <w:txbxContent>
                              <w:p w14:paraId="54322A5E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oundrect>
                        <v:roundrect id="Rectangle: Rounded Corners 956" o:spid="_x0000_s1197" style="position:absolute;left:16878;top:89402;width:1615;height:13893;rotation:-5898863fd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" fillcolor="#feffd5" stroked="f">
                          <v:textbox inset="2.53958mm,2.53958mm,2.53958mm,2.53958mm">
                            <w:txbxContent>
                              <w:p w14:paraId="7013AEF9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oundrect>
                      </v:group>
                      <v:roundrect id="Rectangle: Rounded Corners 957" o:spid="_x0000_s1198" style="position:absolute;left:16684;top:76782;width:471;height:34944;rotation:5898863fd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" fillcolor="#ffc000" stroked="f">
                        <v:textbox inset="2.53958mm,2.53958mm,2.53958mm,2.53958mm">
                          <w:txbxContent>
                            <w:p w14:paraId="4B98E5C4" w14:textId="77777777" w:rsidR="00E76256" w:rsidRDefault="00E762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roundrect>
                      <v:roundrect id="Rectangle: Rounded Corners 958" o:spid="_x0000_s1199" style="position:absolute;left:55541;top:91864;width:158;height:3919;rotation:-5898863fd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" fillcolor="#eefed2" stroked="f">
                        <v:textbox inset="2.53958mm,2.53958mm,2.53958mm,2.53958mm">
                          <w:txbxContent>
                            <w:p w14:paraId="52E43198" w14:textId="77777777" w:rsidR="00E76256" w:rsidRDefault="00E762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roundrect>
                    </v:group>
                    <v:rect id="Rectangle 959" o:spid="_x0000_s1200" style="position:absolute;left:44592;top:96875;width:14847;height:27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" filled="f" stroked="f">
                      <v:textbox inset="2.53958mm,1.2694mm,2.53958mm,1.2694mm">
                        <w:txbxContent>
                          <w:p w14:paraId="5C71F04D" w14:textId="77777777" w:rsidR="00E76256" w:rsidRDefault="00E76256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Chu Van An" w:eastAsia="Chu Van An" w:hAnsi="Chu Van An" w:cs="Chu Van An"/>
                                <w:b/>
                                <w:color w:val="0000CC"/>
                                <w:sz w:val="21"/>
                              </w:rPr>
                              <w:t>WORD XINH</w:t>
                            </w:r>
                          </w:p>
                        </w:txbxContent>
                      </v:textbox>
                    </v:rect>
                  </v:group>
                </v:group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Right Triangle 960" o:spid="_x0000_s1201" type="#_x0000_t6" style="position:absolute;left:1523;top:545;width:67571;height:3401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" fillcolor="#feedd6" stroked="f">
                  <v:fill color2="#00c" colors="0 #feedd6;8116f #fcf5dd;26214f #f9ffe7;58327f #fafce3;60948f #e6fffe;1 #00c" focus="100%" type="gradient">
                    <o:fill v:ext="view" type="gradientUnscaled"/>
                  </v:fill>
                  <v:textbox inset="2.53958mm,2.53958mm,2.53958mm,2.53958mm">
                    <w:txbxContent>
                      <w:p w14:paraId="58E8DB7F" w14:textId="77777777" w:rsidR="00E76256" w:rsidRDefault="00E76256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shape>
              </v:group>
            </v:group>
          </w:pict>
        </mc:Fallback>
      </mc:AlternateContent>
    </w:r>
    <w:r w:rsidR="00E76256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hidden="0" allowOverlap="1" wp14:anchorId="4EDB5B3B" wp14:editId="101E67A5">
              <wp:simplePos x="0" y="0"/>
              <wp:positionH relativeFrom="margin">
                <wp:posOffset>5681980</wp:posOffset>
              </wp:positionH>
              <wp:positionV relativeFrom="paragraph">
                <wp:posOffset>45720</wp:posOffset>
              </wp:positionV>
              <wp:extent cx="1169035" cy="236220"/>
              <wp:effectExtent l="0" t="0" r="0" b="0"/>
              <wp:wrapNone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69035" cy="23622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rgbClr val="FFFF00"/>
                          </a:gs>
                          <a:gs pos="7000">
                            <a:srgbClr val="E6FFFE"/>
                          </a:gs>
                          <a:gs pos="93000">
                            <a:srgbClr val="F9FFE5"/>
                          </a:gs>
                          <a:gs pos="100000">
                            <a:srgbClr val="FFFF00"/>
                          </a:gs>
                        </a:gsLst>
                        <a:path path="circle">
                          <a:fillToRect l="50000" t="50000" r="50000" b="50000"/>
                        </a:path>
                        <a:tileRect/>
                      </a:gradFill>
                      <a:ln>
                        <a:noFill/>
                      </a:ln>
                    </wps:spPr>
                    <wps:txbx>
                      <w:txbxContent>
                        <w:p w14:paraId="67815430" w14:textId="77777777" w:rsidR="00E76256" w:rsidRDefault="00E76256">
                          <w:pPr>
                            <w:spacing w:line="258" w:lineRule="auto"/>
                            <w:textDirection w:val="btLr"/>
                          </w:pPr>
                          <w:r>
                            <w:rPr>
                              <w:rFonts w:ascii="CMU Serif Upright Italic" w:eastAsia="CMU Serif Upright Italic" w:hAnsi="CMU Serif Upright Italic" w:cs="CMU Serif Upright Italic"/>
                              <w:b/>
                              <w:i/>
                              <w:color w:val="C00000"/>
                              <w:sz w:val="20"/>
                            </w:rPr>
                            <w:t>New 2021-2022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EDB5B3B" id="Rectangle 7" o:spid="_x0000_s1202" style="position:absolute;left:0;text-align:left;margin-left:447.4pt;margin-top:3.6pt;width:92.05pt;height:18.6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" fillcolor="yellow" stroked="f">
              <v:fill color2="yellow" focusposition=".5,.5" focussize="" colors="0 yellow;4588f #e6fffe;60948f #f9ffe5;1 yellow" focus="100%" type="gradientRadial"/>
              <v:textbox inset="2.53958mm,1.2694mm,2.53958mm,1.2694mm">
                <w:txbxContent>
                  <w:p w14:paraId="67815430" w14:textId="77777777" w:rsidR="00E76256" w:rsidRDefault="00E76256">
                    <w:pPr>
                      <w:spacing w:line="258" w:lineRule="auto"/>
                      <w:textDirection w:val="btLr"/>
                    </w:pPr>
                    <w:r>
                      <w:rPr>
                        <w:rFonts w:ascii="CMU Serif Upright Italic" w:eastAsia="CMU Serif Upright Italic" w:hAnsi="CMU Serif Upright Italic" w:cs="CMU Serif Upright Italic"/>
                        <w:b/>
                        <w:i/>
                        <w:color w:val="C00000"/>
                        <w:sz w:val="20"/>
                      </w:rPr>
                      <w:t>New 2021-2022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="00E76256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hidden="0" allowOverlap="1" wp14:anchorId="7F150DAF" wp14:editId="488BE13A">
              <wp:simplePos x="0" y="0"/>
              <wp:positionH relativeFrom="column">
                <wp:posOffset>2416810</wp:posOffset>
              </wp:positionH>
              <wp:positionV relativeFrom="paragraph">
                <wp:posOffset>117475</wp:posOffset>
              </wp:positionV>
              <wp:extent cx="3381375" cy="323850"/>
              <wp:effectExtent l="0" t="0" r="0" b="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381375" cy="323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94BFF7" w14:textId="15B2F25B" w:rsidR="00E76256" w:rsidRPr="00A942B2" w:rsidRDefault="00E76256">
                          <w:pPr>
                            <w:spacing w:line="258" w:lineRule="auto"/>
                            <w:textDirection w:val="btLr"/>
                            <w:rPr>
                              <w:sz w:val="20"/>
                              <w:szCs w:val="20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b/>
                              <w:color w:val="0000CC"/>
                              <w:sz w:val="20"/>
                              <w:szCs w:val="20"/>
                            </w:rPr>
                            <w:t>Full Chuyên đề dạy thêm lớp 11 mức 7+ cực chất</w:t>
                          </w:r>
                          <w:r w:rsidR="00D26173">
                            <w:rPr>
                              <w:rFonts w:ascii="Chu Van An" w:eastAsia="Chu Van An" w:hAnsi="Chu Van An" w:cs="Chu Van An"/>
                              <w:b/>
                              <w:color w:val="0000CC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A942B2">
                            <w:rPr>
                              <w:rFonts w:ascii="Chu Van An" w:eastAsia="Chu Van An" w:hAnsi="Chu Van An" w:cs="Chu Van An"/>
                              <w:b/>
                              <w:color w:val="0000CC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F150DAF" id="Rectangle 4" o:spid="_x0000_s1203" style="position:absolute;left:0;text-align:left;margin-left:190.3pt;margin-top:9.25pt;width:266.2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" filled="f" stroked="f">
              <v:textbox inset="2.53958mm,1.2694mm,2.53958mm,1.2694mm">
                <w:txbxContent>
                  <w:p w14:paraId="6394BFF7" w14:textId="15B2F25B" w:rsidR="00E76256" w:rsidRPr="00A942B2" w:rsidRDefault="00E76256">
                    <w:pPr>
                      <w:spacing w:line="258" w:lineRule="auto"/>
                      <w:textDirection w:val="btLr"/>
                      <w:rPr>
                        <w:sz w:val="20"/>
                        <w:szCs w:val="20"/>
                      </w:rPr>
                    </w:pPr>
                    <w:r w:rsidRPr="00A942B2">
                      <w:rPr>
                        <w:rFonts w:ascii="Chu Van An" w:eastAsia="Chu Van An" w:hAnsi="Chu Van An" w:cs="Chu Van An"/>
                        <w:b/>
                        <w:color w:val="0000CC"/>
                        <w:sz w:val="20"/>
                        <w:szCs w:val="20"/>
                      </w:rPr>
                      <w:t>Full Chuyên đề dạy thêm lớp 11 mức 7+ cực chất</w:t>
                    </w:r>
                    <w:r w:rsidR="00D26173">
                      <w:rPr>
                        <w:rFonts w:ascii="Chu Van An" w:eastAsia="Chu Van An" w:hAnsi="Chu Van An" w:cs="Chu Van An"/>
                        <w:b/>
                        <w:color w:val="0000CC"/>
                        <w:sz w:val="20"/>
                        <w:szCs w:val="20"/>
                      </w:rPr>
                      <w:t xml:space="preserve"> </w:t>
                    </w:r>
                    <w:r w:rsidRPr="00A942B2">
                      <w:rPr>
                        <w:rFonts w:ascii="Chu Van An" w:eastAsia="Chu Van An" w:hAnsi="Chu Van An" w:cs="Chu Van An"/>
                        <w:b/>
                        <w:color w:val="0000CC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  <w:r w:rsidR="00E76256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hidden="0" allowOverlap="1" wp14:anchorId="6C62E6B1" wp14:editId="293914BB">
              <wp:simplePos x="0" y="0"/>
              <wp:positionH relativeFrom="column">
                <wp:posOffset>-12699</wp:posOffset>
              </wp:positionH>
              <wp:positionV relativeFrom="paragraph">
                <wp:posOffset>-12699</wp:posOffset>
              </wp:positionV>
              <wp:extent cx="19050" cy="9677400"/>
              <wp:effectExtent l="0" t="0" r="0" b="0"/>
              <wp:wrapNone/>
              <wp:docPr id="22" name="Straight Arrow Connector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5341238" y="0"/>
                        <a:ext cx="9525" cy="7560000"/>
                      </a:xfrm>
                      <a:prstGeom prst="straightConnector1">
                        <a:avLst/>
                      </a:prstGeom>
                      <a:noFill/>
                      <a:ln w="19050" cap="flat" cmpd="sng">
                        <a:solidFill>
                          <a:srgbClr val="0000CC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3178B075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2" o:spid="_x0000_s1026" type="#_x0000_t32" style="position:absolute;margin-left:-1pt;margin-top:-1pt;width:1.5pt;height:76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" strokecolor="#00c" strokeweight="1.5pt">
              <v:stroke startarrowwidth="narrow" startarrowlength="short" endarrowwidth="narrow" endarrowlength="short"/>
            </v:shape>
          </w:pict>
        </mc:Fallback>
      </mc:AlternateContent>
    </w:r>
    <w:r w:rsidR="00E76256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hidden="0" allowOverlap="1" wp14:anchorId="0DDD0A4D" wp14:editId="73E0E092">
              <wp:simplePos x="0" y="0"/>
              <wp:positionH relativeFrom="column">
                <wp:posOffset>6870700</wp:posOffset>
              </wp:positionH>
              <wp:positionV relativeFrom="paragraph">
                <wp:posOffset>-12699</wp:posOffset>
              </wp:positionV>
              <wp:extent cx="38100" cy="9601410"/>
              <wp:effectExtent l="0" t="0" r="0" b="0"/>
              <wp:wrapNone/>
              <wp:docPr id="23" name="Straight Arrow Connector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5336475" y="0"/>
                        <a:ext cx="19050" cy="7560000"/>
                      </a:xfrm>
                      <a:prstGeom prst="straightConnector1">
                        <a:avLst/>
                      </a:prstGeom>
                      <a:noFill/>
                      <a:ln w="19050" cap="flat" cmpd="sng">
                        <a:solidFill>
                          <a:schemeClr val="accent1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w14:anchorId="4646F077" id="Straight Arrow Connector 23" o:spid="_x0000_s1026" type="#_x0000_t32" style="position:absolute;margin-left:541pt;margin-top:-1pt;width:3pt;height:75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" strokecolor="#4f81bd [3204]" strokeweight="1.5pt">
              <v:stroke startarrowwidth="narrow" startarrowlength="short" endarrowwidth="narrow" endarrowlength="shor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061E7D"/>
    <w:multiLevelType w:val="hybridMultilevel"/>
    <w:tmpl w:val="AE64C66C"/>
    <w:lvl w:ilvl="0" w:tplc="199AAE7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3E03E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47AEE"/>
    <w:multiLevelType w:val="hybridMultilevel"/>
    <w:tmpl w:val="84AEA7D4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A4040"/>
    <w:multiLevelType w:val="hybridMultilevel"/>
    <w:tmpl w:val="6C383740"/>
    <w:lvl w:ilvl="0" w:tplc="199AAE7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3E03E3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146332"/>
    <w:multiLevelType w:val="hybridMultilevel"/>
    <w:tmpl w:val="6C546BF8"/>
    <w:lvl w:ilvl="0" w:tplc="199AAE7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3E03E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A22DAC"/>
    <w:multiLevelType w:val="hybridMultilevel"/>
    <w:tmpl w:val="72E414BA"/>
    <w:lvl w:ilvl="0" w:tplc="6C743902">
      <w:start w:val="1"/>
      <w:numFmt w:val="decimal"/>
      <w:lvlRestart w:val="0"/>
      <w:pStyle w:val="sovidu"/>
      <w:suff w:val="space"/>
      <w:lvlText w:val="Ví dụ %1."/>
      <w:lvlJc w:val="left"/>
      <w:pPr>
        <w:ind w:left="0" w:firstLine="0"/>
      </w:pPr>
      <w:rPr>
        <w:b/>
        <w:color w:val="0000FF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A7474D"/>
    <w:multiLevelType w:val="hybridMultilevel"/>
    <w:tmpl w:val="5CC442F0"/>
    <w:lvl w:ilvl="0" w:tplc="8C4A60B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986DA5"/>
    <w:multiLevelType w:val="hybridMultilevel"/>
    <w:tmpl w:val="CC64B036"/>
    <w:lvl w:ilvl="0" w:tplc="E4D8C22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7F6D41"/>
    <w:multiLevelType w:val="hybridMultilevel"/>
    <w:tmpl w:val="388CC59C"/>
    <w:lvl w:ilvl="0" w:tplc="199AAE7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3E03E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420B1F"/>
    <w:multiLevelType w:val="hybridMultilevel"/>
    <w:tmpl w:val="EB2208D2"/>
    <w:lvl w:ilvl="0" w:tplc="E9363D06">
      <w:start w:val="1"/>
      <w:numFmt w:val="decimal"/>
      <w:pStyle w:val="000-Bi-normal"/>
      <w:suff w:val="space"/>
      <w:lvlText w:val="Bài %1."/>
      <w:lvlJc w:val="left"/>
      <w:pPr>
        <w:ind w:left="2269" w:firstLine="0"/>
      </w:pPr>
      <w:rPr>
        <w:rFonts w:ascii="Times New Roman" w:hAnsi="Times New Roman" w:cs="Times New Roman" w:hint="default"/>
        <w:b/>
        <w:i w:val="0"/>
        <w:color w:val="0000FF"/>
        <w:sz w:val="24"/>
        <w:szCs w:val="24"/>
      </w:rPr>
    </w:lvl>
    <w:lvl w:ilvl="1" w:tplc="8C6A2A10">
      <w:start w:val="1"/>
      <w:numFmt w:val="lowerLetter"/>
      <w:lvlText w:val="%2."/>
      <w:lvlJc w:val="left"/>
      <w:pPr>
        <w:ind w:left="1440" w:hanging="360"/>
      </w:pPr>
    </w:lvl>
    <w:lvl w:ilvl="2" w:tplc="1562985A">
      <w:start w:val="1"/>
      <w:numFmt w:val="lowerRoman"/>
      <w:lvlText w:val="%3."/>
      <w:lvlJc w:val="right"/>
      <w:pPr>
        <w:ind w:left="2160" w:hanging="180"/>
      </w:pPr>
    </w:lvl>
    <w:lvl w:ilvl="3" w:tplc="2FC4EE56">
      <w:start w:val="1"/>
      <w:numFmt w:val="decimal"/>
      <w:lvlText w:val="%4."/>
      <w:lvlJc w:val="left"/>
      <w:pPr>
        <w:ind w:left="2880" w:hanging="360"/>
      </w:pPr>
    </w:lvl>
    <w:lvl w:ilvl="4" w:tplc="D846B3B6">
      <w:start w:val="1"/>
      <w:numFmt w:val="lowerLetter"/>
      <w:lvlText w:val="%5."/>
      <w:lvlJc w:val="left"/>
      <w:pPr>
        <w:ind w:left="3600" w:hanging="360"/>
      </w:pPr>
    </w:lvl>
    <w:lvl w:ilvl="5" w:tplc="DA2A066E">
      <w:start w:val="1"/>
      <w:numFmt w:val="lowerRoman"/>
      <w:lvlText w:val="%6."/>
      <w:lvlJc w:val="right"/>
      <w:pPr>
        <w:ind w:left="4320" w:hanging="180"/>
      </w:pPr>
    </w:lvl>
    <w:lvl w:ilvl="6" w:tplc="24820D6E">
      <w:start w:val="1"/>
      <w:numFmt w:val="decimal"/>
      <w:lvlText w:val="%7."/>
      <w:lvlJc w:val="left"/>
      <w:pPr>
        <w:ind w:left="5040" w:hanging="360"/>
      </w:pPr>
    </w:lvl>
    <w:lvl w:ilvl="7" w:tplc="BB4CC700">
      <w:start w:val="1"/>
      <w:numFmt w:val="lowerLetter"/>
      <w:lvlText w:val="%8."/>
      <w:lvlJc w:val="left"/>
      <w:pPr>
        <w:ind w:left="5760" w:hanging="360"/>
      </w:pPr>
    </w:lvl>
    <w:lvl w:ilvl="8" w:tplc="D69CBAB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C55C49"/>
    <w:multiLevelType w:val="hybridMultilevel"/>
    <w:tmpl w:val="F8A6B0A0"/>
    <w:lvl w:ilvl="0" w:tplc="8C4A60B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DC548E"/>
    <w:multiLevelType w:val="hybridMultilevel"/>
    <w:tmpl w:val="0F26749A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207FE9"/>
    <w:multiLevelType w:val="hybridMultilevel"/>
    <w:tmpl w:val="BE5A3064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0C5C44"/>
    <w:multiLevelType w:val="hybridMultilevel"/>
    <w:tmpl w:val="E1C49BD6"/>
    <w:lvl w:ilvl="0" w:tplc="879A93DC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9"/>
  </w:num>
  <w:num w:numId="8">
    <w:abstractNumId w:val="6"/>
  </w:num>
  <w:num w:numId="9">
    <w:abstractNumId w:val="3"/>
  </w:num>
  <w:num w:numId="10">
    <w:abstractNumId w:val="0"/>
  </w:num>
  <w:num w:numId="11">
    <w:abstractNumId w:val="7"/>
  </w:num>
  <w:num w:numId="12">
    <w:abstractNumId w:val="4"/>
  </w:num>
  <w:num w:numId="13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E85"/>
    <w:rsid w:val="00037692"/>
    <w:rsid w:val="00113696"/>
    <w:rsid w:val="0019446F"/>
    <w:rsid w:val="003E44C9"/>
    <w:rsid w:val="00433E66"/>
    <w:rsid w:val="004C4F30"/>
    <w:rsid w:val="00541CBA"/>
    <w:rsid w:val="006356CB"/>
    <w:rsid w:val="00663557"/>
    <w:rsid w:val="00673A40"/>
    <w:rsid w:val="00775A4B"/>
    <w:rsid w:val="0078298F"/>
    <w:rsid w:val="007A4F90"/>
    <w:rsid w:val="007A7E85"/>
    <w:rsid w:val="007C4167"/>
    <w:rsid w:val="00832985"/>
    <w:rsid w:val="008F2A17"/>
    <w:rsid w:val="00942D7C"/>
    <w:rsid w:val="0098483E"/>
    <w:rsid w:val="00A043D0"/>
    <w:rsid w:val="00A80FEB"/>
    <w:rsid w:val="00A942B2"/>
    <w:rsid w:val="00AE189A"/>
    <w:rsid w:val="00AF6E38"/>
    <w:rsid w:val="00B77C21"/>
    <w:rsid w:val="00C44CA3"/>
    <w:rsid w:val="00C6649B"/>
    <w:rsid w:val="00D26173"/>
    <w:rsid w:val="00D93FEB"/>
    <w:rsid w:val="00E14327"/>
    <w:rsid w:val="00E25FB4"/>
    <w:rsid w:val="00E76256"/>
    <w:rsid w:val="00E91A7C"/>
    <w:rsid w:val="00F56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2AEED9"/>
  <w15:docId w15:val="{94132B89-ABC4-413D-BF5C-7E7E9CC38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wentieth Century" w:eastAsia="Twentieth Century" w:hAnsi="Twentieth Century" w:cs="Twentieth Century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00" w:after="40" w:line="240" w:lineRule="auto"/>
      <w:outlineLvl w:val="0"/>
    </w:pPr>
    <w:rPr>
      <w:color w:val="4E6E1E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 w:after="0" w:line="240" w:lineRule="auto"/>
      <w:outlineLvl w:val="1"/>
    </w:pPr>
    <w:rPr>
      <w:color w:val="75A42D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 w:line="240" w:lineRule="auto"/>
      <w:outlineLvl w:val="2"/>
    </w:pPr>
    <w:rPr>
      <w:color w:val="75A42D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color w:val="75A42D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0" w:after="0"/>
      <w:outlineLvl w:val="4"/>
    </w:pPr>
    <w:rPr>
      <w:smallCaps/>
      <w:color w:val="75A42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i/>
      <w:smallCaps/>
      <w:color w:val="4E6E1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2A1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2A1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2A1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pPr>
      <w:spacing w:after="0" w:line="204" w:lineRule="auto"/>
    </w:pPr>
    <w:rPr>
      <w:smallCaps/>
      <w:color w:val="13477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240" w:line="240" w:lineRule="auto"/>
    </w:pPr>
    <w:rPr>
      <w:color w:val="9ACD4C"/>
      <w:sz w:val="28"/>
      <w:szCs w:val="2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Header">
    <w:name w:val="header"/>
    <w:basedOn w:val="Normal"/>
    <w:link w:val="HeaderChar"/>
    <w:uiPriority w:val="99"/>
    <w:unhideWhenUsed/>
    <w:qFormat/>
    <w:rsid w:val="00A942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42B2"/>
  </w:style>
  <w:style w:type="paragraph" w:styleId="Footer">
    <w:name w:val="footer"/>
    <w:basedOn w:val="Normal"/>
    <w:link w:val="FooterChar"/>
    <w:uiPriority w:val="99"/>
    <w:unhideWhenUsed/>
    <w:rsid w:val="00A942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42B2"/>
  </w:style>
  <w:style w:type="paragraph" w:styleId="ListParagraph">
    <w:name w:val="List Paragraph"/>
    <w:basedOn w:val="Normal"/>
    <w:link w:val="ListParagraphChar"/>
    <w:uiPriority w:val="34"/>
    <w:qFormat/>
    <w:rsid w:val="00A942B2"/>
    <w:pPr>
      <w:ind w:left="720"/>
      <w:contextualSpacing/>
    </w:pPr>
    <w:rPr>
      <w:rFonts w:ascii="Times New Roman" w:eastAsiaTheme="minorHAnsi" w:hAnsi="Times New Roman" w:cstheme="minorBidi"/>
      <w:sz w:val="24"/>
    </w:rPr>
  </w:style>
  <w:style w:type="character" w:customStyle="1" w:styleId="ListParagraphChar">
    <w:name w:val="List Paragraph Char"/>
    <w:link w:val="ListParagraph"/>
    <w:uiPriority w:val="34"/>
    <w:qFormat/>
    <w:rsid w:val="00A942B2"/>
    <w:rPr>
      <w:rFonts w:ascii="Times New Roman" w:eastAsiaTheme="minorHAnsi" w:hAnsi="Times New Roman" w:cstheme="minorBidi"/>
      <w:sz w:val="24"/>
    </w:rPr>
  </w:style>
  <w:style w:type="paragraph" w:customStyle="1" w:styleId="Normal1">
    <w:name w:val="Normal_1"/>
    <w:qFormat/>
    <w:rsid w:val="001136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3">
    <w:name w:val="Normal_0_3"/>
    <w:qFormat/>
    <w:rsid w:val="00113696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msonormal0">
    <w:name w:val="msonormal"/>
    <w:basedOn w:val="Normal"/>
    <w:rsid w:val="00E762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efaultChar">
    <w:name w:val="Default Char"/>
    <w:link w:val="Default"/>
    <w:locked/>
    <w:rsid w:val="00E76256"/>
    <w:rPr>
      <w:rFonts w:ascii="Calibri" w:eastAsia="Calibri" w:hAnsi="Calibri" w:cs="Calibri"/>
      <w:color w:val="000000"/>
      <w:sz w:val="24"/>
      <w:szCs w:val="24"/>
    </w:rPr>
  </w:style>
  <w:style w:type="paragraph" w:customStyle="1" w:styleId="Default">
    <w:name w:val="Default"/>
    <w:link w:val="DefaultChar"/>
    <w:rsid w:val="00E76256"/>
    <w:pPr>
      <w:autoSpaceDE w:val="0"/>
      <w:autoSpaceDN w:val="0"/>
      <w:adjustRightInd w:val="0"/>
      <w:spacing w:after="0" w:line="48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Vnbnnidung510pt">
    <w:name w:val="Văn bản nội dung (5) + 10 pt"/>
    <w:rsid w:val="00E76256"/>
    <w:rPr>
      <w:b/>
      <w:bCs/>
      <w:i/>
      <w:iCs/>
      <w:sz w:val="20"/>
      <w:szCs w:val="20"/>
      <w:lang w:bidi="ar-SA"/>
    </w:rPr>
  </w:style>
  <w:style w:type="character" w:customStyle="1" w:styleId="fontstyle01">
    <w:name w:val="fontstyle01"/>
    <w:rsid w:val="00E7625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76256"/>
    <w:rPr>
      <w:rFonts w:ascii="TimesNewRomanPSMT" w:eastAsia="TimesNewRomanPSMT" w:hAnsi="TimesNewRomanPSMT" w:hint="eastAsia"/>
      <w:b w:val="0"/>
      <w:bCs w:val="0"/>
      <w:i w:val="0"/>
      <w:iCs w:val="0"/>
      <w:color w:val="000000"/>
      <w:sz w:val="24"/>
      <w:szCs w:val="24"/>
    </w:rPr>
  </w:style>
  <w:style w:type="table" w:styleId="TableGrid">
    <w:name w:val="Table Grid"/>
    <w:aliases w:val="tham khao"/>
    <w:basedOn w:val="TableNormal"/>
    <w:uiPriority w:val="39"/>
    <w:rsid w:val="0019446F"/>
    <w:pPr>
      <w:spacing w:after="0" w:line="240" w:lineRule="auto"/>
    </w:pPr>
    <w:rPr>
      <w:rFonts w:ascii="Calibri" w:eastAsia="Calibri" w:hAnsi="Calibri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944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446F"/>
    <w:rPr>
      <w:rFonts w:ascii="Tahoma" w:hAnsi="Tahoma" w:cs="Tahoma"/>
      <w:sz w:val="16"/>
      <w:szCs w:val="16"/>
    </w:rPr>
  </w:style>
  <w:style w:type="paragraph" w:customStyle="1" w:styleId="Style1">
    <w:name w:val="Style1"/>
    <w:basedOn w:val="Normal"/>
    <w:next w:val="Normal"/>
    <w:qFormat/>
    <w:rsid w:val="00C6649B"/>
    <w:pPr>
      <w:tabs>
        <w:tab w:val="left" w:pos="2268"/>
      </w:tabs>
      <w:spacing w:after="120" w:line="240" w:lineRule="auto"/>
      <w:ind w:left="994"/>
      <w:jc w:val="both"/>
    </w:pPr>
    <w:rPr>
      <w:rFonts w:ascii="Times New Roman Bold" w:eastAsia="Calibri" w:hAnsi="Times New Roman Bold" w:cs="Times New Roman"/>
      <w:b/>
      <w:color w:val="0000FF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locked/>
    <w:rsid w:val="00C6649B"/>
    <w:rPr>
      <w:rFonts w:ascii="Calibri" w:eastAsia="Calibri" w:hAnsi="Calibri" w:cs="Calibri"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C6649B"/>
    <w:pPr>
      <w:tabs>
        <w:tab w:val="center" w:pos="5580"/>
        <w:tab w:val="right" w:pos="10200"/>
      </w:tabs>
      <w:spacing w:after="0" w:line="276" w:lineRule="auto"/>
      <w:ind w:left="964" w:hanging="964"/>
      <w:jc w:val="both"/>
    </w:pPr>
    <w:rPr>
      <w:rFonts w:ascii="Calibri" w:eastAsia="Calibri" w:hAnsi="Calibri" w:cs="Calibri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2A17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2A17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2A17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Heading1Char">
    <w:name w:val="Heading 1 Char"/>
    <w:basedOn w:val="DefaultParagraphFont"/>
    <w:link w:val="Heading1"/>
    <w:uiPriority w:val="9"/>
    <w:rsid w:val="008F2A17"/>
    <w:rPr>
      <w:color w:val="4E6E1E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2A17"/>
    <w:rPr>
      <w:color w:val="75A42D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2A17"/>
    <w:rPr>
      <w:color w:val="75A42D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2A17"/>
    <w:rPr>
      <w:color w:val="75A42D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2A17"/>
    <w:rPr>
      <w:smallCaps/>
      <w:color w:val="75A42D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2A17"/>
    <w:rPr>
      <w:i/>
      <w:smallCaps/>
      <w:color w:val="4E6E1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F2A17"/>
    <w:pPr>
      <w:spacing w:line="240" w:lineRule="auto"/>
    </w:pPr>
    <w:rPr>
      <w:rFonts w:asciiTheme="minorHAnsi" w:eastAsiaTheme="minorEastAsia" w:hAnsiTheme="minorHAnsi" w:cstheme="minorBidi"/>
      <w:b/>
      <w:bCs/>
      <w:smallCaps/>
      <w:color w:val="1F497D" w:themeColor="text2"/>
    </w:rPr>
  </w:style>
  <w:style w:type="character" w:customStyle="1" w:styleId="TitleChar">
    <w:name w:val="Title Char"/>
    <w:basedOn w:val="DefaultParagraphFont"/>
    <w:link w:val="Title"/>
    <w:uiPriority w:val="10"/>
    <w:rsid w:val="008F2A17"/>
    <w:rPr>
      <w:smallCaps/>
      <w:color w:val="134770"/>
      <w:sz w:val="72"/>
      <w:szCs w:val="72"/>
    </w:rPr>
  </w:style>
  <w:style w:type="character" w:customStyle="1" w:styleId="SubtitleChar">
    <w:name w:val="Subtitle Char"/>
    <w:basedOn w:val="DefaultParagraphFont"/>
    <w:link w:val="Subtitle"/>
    <w:uiPriority w:val="11"/>
    <w:rsid w:val="008F2A17"/>
    <w:rPr>
      <w:color w:val="9ACD4C"/>
      <w:sz w:val="28"/>
      <w:szCs w:val="28"/>
    </w:rPr>
  </w:style>
  <w:style w:type="character" w:styleId="Strong">
    <w:name w:val="Strong"/>
    <w:basedOn w:val="DefaultParagraphFont"/>
    <w:uiPriority w:val="22"/>
    <w:qFormat/>
    <w:rsid w:val="008F2A17"/>
    <w:rPr>
      <w:b/>
      <w:bCs/>
    </w:rPr>
  </w:style>
  <w:style w:type="character" w:styleId="Emphasis">
    <w:name w:val="Emphasis"/>
    <w:basedOn w:val="DefaultParagraphFont"/>
    <w:uiPriority w:val="20"/>
    <w:qFormat/>
    <w:rsid w:val="008F2A17"/>
    <w:rPr>
      <w:i/>
      <w:iCs/>
    </w:rPr>
  </w:style>
  <w:style w:type="paragraph" w:styleId="NoSpacing">
    <w:name w:val="No Spacing"/>
    <w:link w:val="NoSpacingChar"/>
    <w:qFormat/>
    <w:rsid w:val="008F2A17"/>
    <w:pPr>
      <w:spacing w:after="0" w:line="240" w:lineRule="auto"/>
    </w:pPr>
    <w:rPr>
      <w:rFonts w:asciiTheme="minorHAnsi" w:eastAsiaTheme="minorEastAsia" w:hAnsiTheme="minorHAnsi" w:cstheme="minorBidi"/>
    </w:rPr>
  </w:style>
  <w:style w:type="character" w:customStyle="1" w:styleId="NoSpacingChar">
    <w:name w:val="No Spacing Char"/>
    <w:link w:val="NoSpacing"/>
    <w:locked/>
    <w:rsid w:val="008F2A17"/>
    <w:rPr>
      <w:rFonts w:asciiTheme="minorHAnsi" w:eastAsiaTheme="minorEastAsia" w:hAnsiTheme="minorHAnsi" w:cstheme="minorBidi"/>
    </w:rPr>
  </w:style>
  <w:style w:type="paragraph" w:styleId="Quote">
    <w:name w:val="Quote"/>
    <w:basedOn w:val="Normal"/>
    <w:next w:val="Normal"/>
    <w:link w:val="QuoteChar"/>
    <w:uiPriority w:val="29"/>
    <w:qFormat/>
    <w:rsid w:val="008F2A17"/>
    <w:pPr>
      <w:spacing w:before="120" w:after="120"/>
      <w:ind w:left="720"/>
    </w:pPr>
    <w:rPr>
      <w:rFonts w:asciiTheme="minorHAnsi" w:eastAsiaTheme="minorEastAsia" w:hAnsiTheme="minorHAnsi" w:cstheme="minorBidi"/>
      <w:color w:val="1F497D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8F2A17"/>
    <w:rPr>
      <w:rFonts w:asciiTheme="minorHAnsi" w:eastAsiaTheme="minorEastAsia" w:hAnsiTheme="minorHAnsi" w:cstheme="minorBidi"/>
      <w:color w:val="1F497D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2A17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2A17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8F2A17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8F2A17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8F2A17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8F2A17"/>
    <w:rPr>
      <w:b/>
      <w:bCs/>
      <w:smallCaps/>
      <w:color w:val="1F497D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8F2A17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F2A17"/>
    <w:pPr>
      <w:outlineLvl w:val="9"/>
    </w:pPr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Bodytext4">
    <w:name w:val="Body text (4)_"/>
    <w:link w:val="Bodytext40"/>
    <w:rsid w:val="008F2A17"/>
    <w:rPr>
      <w:i/>
      <w:iCs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8F2A17"/>
    <w:pPr>
      <w:widowControl w:val="0"/>
      <w:shd w:val="clear" w:color="auto" w:fill="FFFFFF"/>
      <w:spacing w:before="60" w:after="60" w:line="0" w:lineRule="atLeast"/>
      <w:ind w:hanging="420"/>
      <w:jc w:val="center"/>
    </w:pPr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8F2A17"/>
    <w:rPr>
      <w:color w:val="808080"/>
    </w:rPr>
  </w:style>
  <w:style w:type="paragraph" w:customStyle="1" w:styleId="sovidu">
    <w:name w:val="so.vidu"/>
    <w:basedOn w:val="Normal"/>
    <w:next w:val="Normal"/>
    <w:link w:val="soviduChar"/>
    <w:qFormat/>
    <w:rsid w:val="008F2A17"/>
    <w:pPr>
      <w:numPr>
        <w:numId w:val="12"/>
      </w:numPr>
      <w:tabs>
        <w:tab w:val="left" w:pos="420"/>
        <w:tab w:val="left" w:pos="2548"/>
        <w:tab w:val="left" w:pos="4802"/>
        <w:tab w:val="left" w:pos="7111"/>
      </w:tabs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soviduChar">
    <w:name w:val="so.vidu Char"/>
    <w:basedOn w:val="DefaultParagraphFont"/>
    <w:link w:val="sovidu"/>
    <w:rsid w:val="008F2A17"/>
    <w:rPr>
      <w:rFonts w:ascii="Times New Roman" w:eastAsia="Times New Roman" w:hAnsi="Times New Roman" w:cs="Times New Roman"/>
      <w:sz w:val="24"/>
      <w:szCs w:val="24"/>
      <w:lang w:val="nl-NL"/>
    </w:rPr>
  </w:style>
  <w:style w:type="paragraph" w:customStyle="1" w:styleId="Char">
    <w:name w:val="Char"/>
    <w:basedOn w:val="Normal"/>
    <w:uiPriority w:val="99"/>
    <w:rsid w:val="008F2A17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vi-VN" w:eastAsia="vi-VN"/>
    </w:rPr>
  </w:style>
  <w:style w:type="paragraph" w:customStyle="1" w:styleId="Normal0">
    <w:name w:val="Normal_0"/>
    <w:qFormat/>
    <w:rsid w:val="008F2A17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msolistparagraph0">
    <w:name w:val="msolistparagraph"/>
    <w:basedOn w:val="Normal"/>
    <w:rsid w:val="008F2A17"/>
    <w:pPr>
      <w:spacing w:after="200" w:line="276" w:lineRule="auto"/>
      <w:ind w:left="720"/>
    </w:pPr>
    <w:rPr>
      <w:rFonts w:ascii="Arial" w:eastAsia="Calibri" w:hAnsi="Arial" w:cs="Arial"/>
      <w:sz w:val="24"/>
      <w:szCs w:val="24"/>
      <w:lang w:val="vi-VN"/>
    </w:rPr>
  </w:style>
  <w:style w:type="paragraph" w:customStyle="1" w:styleId="Vnbnnidung">
    <w:name w:val="Văn bản nội dung"/>
    <w:basedOn w:val="Normal"/>
    <w:link w:val="Vnbnnidung0"/>
    <w:rsid w:val="008F2A17"/>
    <w:pPr>
      <w:widowControl w:val="0"/>
      <w:shd w:val="clear" w:color="auto" w:fill="FFFFFF"/>
      <w:spacing w:after="0" w:line="288" w:lineRule="auto"/>
      <w:jc w:val="both"/>
    </w:pPr>
    <w:rPr>
      <w:rFonts w:ascii="Times New Roman" w:eastAsia="Times New Roman" w:hAnsi="Times New Roman" w:cs="Times New Roman"/>
      <w:lang w:val="vi-VN"/>
    </w:rPr>
  </w:style>
  <w:style w:type="character" w:customStyle="1" w:styleId="Vnbnnidung0">
    <w:name w:val="Văn bản nội dung_"/>
    <w:basedOn w:val="DefaultParagraphFont"/>
    <w:link w:val="Vnbnnidung"/>
    <w:rsid w:val="008F2A17"/>
    <w:rPr>
      <w:rFonts w:ascii="Times New Roman" w:eastAsia="Times New Roman" w:hAnsi="Times New Roman" w:cs="Times New Roman"/>
      <w:shd w:val="clear" w:color="auto" w:fill="FFFFFF"/>
      <w:lang w:val="vi-VN"/>
    </w:rPr>
  </w:style>
  <w:style w:type="paragraph" w:customStyle="1" w:styleId="ListParagraph1">
    <w:name w:val="List Paragraph1"/>
    <w:basedOn w:val="Normal"/>
    <w:uiPriority w:val="34"/>
    <w:qFormat/>
    <w:rsid w:val="008F2A17"/>
    <w:pPr>
      <w:spacing w:line="25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TableofcontentsExact">
    <w:name w:val="Table of contents Exact"/>
    <w:basedOn w:val="DefaultParagraphFont"/>
    <w:rsid w:val="008F2A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Bodytext2Exact">
    <w:name w:val="Body text (2) Exact"/>
    <w:basedOn w:val="DefaultParagraphFont"/>
    <w:rsid w:val="008F2A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paragraph" w:customStyle="1" w:styleId="cau">
    <w:name w:val="cau"/>
    <w:basedOn w:val="Normal"/>
    <w:qFormat/>
    <w:rsid w:val="008F2A17"/>
    <w:pPr>
      <w:spacing w:before="40" w:after="20" w:line="240" w:lineRule="auto"/>
      <w:ind w:left="425" w:hanging="425"/>
      <w:jc w:val="both"/>
    </w:pPr>
    <w:rPr>
      <w:rFonts w:ascii="Times New Roman" w:eastAsia="Times New Roman" w:hAnsi="Times New Roman" w:cs="Times New Roman"/>
      <w:sz w:val="24"/>
      <w:szCs w:val="24"/>
      <w:lang w:val="pt-BR"/>
    </w:rPr>
  </w:style>
  <w:style w:type="character" w:customStyle="1" w:styleId="oncaDanhschChar">
    <w:name w:val="Đoạn của Danh sách Char"/>
    <w:link w:val="oncaDanhsch"/>
    <w:qFormat/>
    <w:locked/>
    <w:rsid w:val="008F2A17"/>
    <w:rPr>
      <w:rFonts w:ascii="Calibri" w:eastAsia="Times New Roman" w:hAnsi="Calibri" w:cs="Calibri"/>
    </w:rPr>
  </w:style>
  <w:style w:type="paragraph" w:customStyle="1" w:styleId="oncaDanhsch">
    <w:name w:val="Đoạn của Danh sách"/>
    <w:basedOn w:val="Normal"/>
    <w:link w:val="oncaDanhschChar"/>
    <w:qFormat/>
    <w:rsid w:val="008F2A17"/>
    <w:pPr>
      <w:spacing w:after="200" w:line="276" w:lineRule="auto"/>
      <w:ind w:left="720"/>
    </w:pPr>
    <w:rPr>
      <w:rFonts w:ascii="Calibri" w:eastAsia="Times New Roman" w:hAnsi="Calibri" w:cs="Calibri"/>
    </w:rPr>
  </w:style>
  <w:style w:type="character" w:customStyle="1" w:styleId="000-Bi-normalChar">
    <w:name w:val="000-Bài - normal Char"/>
    <w:link w:val="000-Bi-normal"/>
    <w:locked/>
    <w:rsid w:val="008F2A17"/>
    <w:rPr>
      <w:rFonts w:ascii="Tahoma" w:hAnsi="Tahoma" w:cs="Tahoma"/>
      <w:b/>
      <w:kern w:val="2"/>
      <w:sz w:val="24"/>
      <w:szCs w:val="24"/>
    </w:rPr>
  </w:style>
  <w:style w:type="paragraph" w:customStyle="1" w:styleId="000-Bi-normal">
    <w:name w:val="000-Bài - normal"/>
    <w:basedOn w:val="Normal"/>
    <w:next w:val="Normal"/>
    <w:link w:val="000-Bi-normalChar"/>
    <w:qFormat/>
    <w:rsid w:val="008F2A17"/>
    <w:pPr>
      <w:keepNext/>
      <w:keepLines/>
      <w:numPr>
        <w:numId w:val="13"/>
      </w:numPr>
      <w:spacing w:before="240" w:after="100" w:afterAutospacing="1" w:line="254" w:lineRule="auto"/>
      <w:outlineLvl w:val="2"/>
    </w:pPr>
    <w:rPr>
      <w:rFonts w:ascii="Tahoma" w:hAnsi="Tahoma" w:cs="Tahoma"/>
      <w:b/>
      <w:kern w:val="2"/>
      <w:sz w:val="24"/>
      <w:szCs w:val="24"/>
    </w:rPr>
  </w:style>
  <w:style w:type="paragraph" w:customStyle="1" w:styleId="Normal019">
    <w:name w:val="Normal_0_19"/>
    <w:qFormat/>
    <w:rsid w:val="008F2A17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1" Type="http://schemas.openxmlformats.org/officeDocument/2006/relationships/image" Target="media/image8.wmf"/><Relationship Id="rId170" Type="http://schemas.openxmlformats.org/officeDocument/2006/relationships/oleObject" Target="embeddings/oleObject87.bin"/><Relationship Id="rId268" Type="http://schemas.openxmlformats.org/officeDocument/2006/relationships/oleObject" Target="embeddings/oleObject136.bin"/><Relationship Id="rId475" Type="http://schemas.openxmlformats.org/officeDocument/2006/relationships/oleObject" Target="embeddings/oleObject245.bin"/><Relationship Id="rId682" Type="http://schemas.openxmlformats.org/officeDocument/2006/relationships/image" Target="media/image328.wmf"/><Relationship Id="rId128" Type="http://schemas.openxmlformats.org/officeDocument/2006/relationships/oleObject" Target="embeddings/oleObject66.bin"/><Relationship Id="rId335" Type="http://schemas.openxmlformats.org/officeDocument/2006/relationships/oleObject" Target="embeddings/oleObject175.bin"/><Relationship Id="rId542" Type="http://schemas.openxmlformats.org/officeDocument/2006/relationships/image" Target="media/image258.wmf"/><Relationship Id="rId987" Type="http://schemas.openxmlformats.org/officeDocument/2006/relationships/image" Target="media/image478.wmf"/><Relationship Id="rId402" Type="http://schemas.openxmlformats.org/officeDocument/2006/relationships/image" Target="media/image188.wmf"/><Relationship Id="rId847" Type="http://schemas.openxmlformats.org/officeDocument/2006/relationships/oleObject" Target="embeddings/oleObject436.bin"/><Relationship Id="rId1032" Type="http://schemas.openxmlformats.org/officeDocument/2006/relationships/oleObject" Target="embeddings/oleObject526.bin"/><Relationship Id="rId707" Type="http://schemas.openxmlformats.org/officeDocument/2006/relationships/oleObject" Target="embeddings/oleObject361.bin"/><Relationship Id="rId914" Type="http://schemas.openxmlformats.org/officeDocument/2006/relationships/image" Target="media/image441.wmf"/><Relationship Id="rId43" Type="http://schemas.openxmlformats.org/officeDocument/2006/relationships/image" Target="media/image15.wmf"/><Relationship Id="rId192" Type="http://schemas.openxmlformats.org/officeDocument/2006/relationships/oleObject" Target="embeddings/oleObject98.bin"/><Relationship Id="rId497" Type="http://schemas.openxmlformats.org/officeDocument/2006/relationships/oleObject" Target="embeddings/oleObject256.bin"/><Relationship Id="rId357" Type="http://schemas.openxmlformats.org/officeDocument/2006/relationships/oleObject" Target="embeddings/oleObject186.bin"/><Relationship Id="rId217" Type="http://schemas.openxmlformats.org/officeDocument/2006/relationships/image" Target="media/image101.wmf"/><Relationship Id="rId564" Type="http://schemas.openxmlformats.org/officeDocument/2006/relationships/image" Target="media/image269.wmf"/><Relationship Id="rId771" Type="http://schemas.openxmlformats.org/officeDocument/2006/relationships/oleObject" Target="embeddings/oleObject398.bin"/><Relationship Id="rId869" Type="http://schemas.openxmlformats.org/officeDocument/2006/relationships/oleObject" Target="embeddings/oleObject447.bin"/><Relationship Id="rId424" Type="http://schemas.openxmlformats.org/officeDocument/2006/relationships/image" Target="media/image199.wmf"/><Relationship Id="rId631" Type="http://schemas.openxmlformats.org/officeDocument/2006/relationships/oleObject" Target="embeddings/oleObject323.bin"/><Relationship Id="rId729" Type="http://schemas.openxmlformats.org/officeDocument/2006/relationships/oleObject" Target="embeddings/oleObject376.bin"/><Relationship Id="rId1054" Type="http://schemas.openxmlformats.org/officeDocument/2006/relationships/oleObject" Target="embeddings/oleObject537.bin"/><Relationship Id="rId936" Type="http://schemas.openxmlformats.org/officeDocument/2006/relationships/oleObject" Target="embeddings/oleObject478.bin"/><Relationship Id="rId65" Type="http://schemas.openxmlformats.org/officeDocument/2006/relationships/image" Target="media/image25.wmf"/><Relationship Id="rId281" Type="http://schemas.openxmlformats.org/officeDocument/2006/relationships/image" Target="media/image133.wmf"/><Relationship Id="rId141" Type="http://schemas.openxmlformats.org/officeDocument/2006/relationships/image" Target="media/image63.wmf"/><Relationship Id="rId379" Type="http://schemas.openxmlformats.org/officeDocument/2006/relationships/oleObject" Target="embeddings/oleObject197.bin"/><Relationship Id="rId586" Type="http://schemas.openxmlformats.org/officeDocument/2006/relationships/image" Target="media/image280.wmf"/><Relationship Id="rId793" Type="http://schemas.openxmlformats.org/officeDocument/2006/relationships/oleObject" Target="embeddings/oleObject409.bin"/><Relationship Id="rId7" Type="http://schemas.openxmlformats.org/officeDocument/2006/relationships/image" Target="media/image1.wmf"/><Relationship Id="rId239" Type="http://schemas.openxmlformats.org/officeDocument/2006/relationships/image" Target="media/image112.wmf"/><Relationship Id="rId446" Type="http://schemas.openxmlformats.org/officeDocument/2006/relationships/image" Target="media/image210.wmf"/><Relationship Id="rId653" Type="http://schemas.openxmlformats.org/officeDocument/2006/relationships/oleObject" Target="embeddings/oleObject334.bin"/><Relationship Id="rId1076" Type="http://schemas.openxmlformats.org/officeDocument/2006/relationships/oleObject" Target="embeddings/oleObject548.bin"/><Relationship Id="rId292" Type="http://schemas.openxmlformats.org/officeDocument/2006/relationships/oleObject" Target="embeddings/oleObject148.bin"/><Relationship Id="rId306" Type="http://schemas.openxmlformats.org/officeDocument/2006/relationships/oleObject" Target="embeddings/oleObject160.bin"/><Relationship Id="rId860" Type="http://schemas.openxmlformats.org/officeDocument/2006/relationships/image" Target="media/image412.wmf"/><Relationship Id="rId958" Type="http://schemas.openxmlformats.org/officeDocument/2006/relationships/oleObject" Target="embeddings/oleObject489.bin"/><Relationship Id="rId87" Type="http://schemas.openxmlformats.org/officeDocument/2006/relationships/image" Target="media/image36.wmf"/><Relationship Id="rId513" Type="http://schemas.openxmlformats.org/officeDocument/2006/relationships/oleObject" Target="embeddings/oleObject264.bin"/><Relationship Id="rId597" Type="http://schemas.openxmlformats.org/officeDocument/2006/relationships/oleObject" Target="embeddings/oleObject306.bin"/><Relationship Id="rId720" Type="http://schemas.openxmlformats.org/officeDocument/2006/relationships/image" Target="media/image347.wmf"/><Relationship Id="rId818" Type="http://schemas.openxmlformats.org/officeDocument/2006/relationships/image" Target="media/image391.wmf"/><Relationship Id="rId152" Type="http://schemas.openxmlformats.org/officeDocument/2006/relationships/oleObject" Target="embeddings/oleObject78.bin"/><Relationship Id="rId457" Type="http://schemas.openxmlformats.org/officeDocument/2006/relationships/oleObject" Target="embeddings/oleObject236.bin"/><Relationship Id="rId1003" Type="http://schemas.openxmlformats.org/officeDocument/2006/relationships/image" Target="media/image486.wmf"/><Relationship Id="rId1087" Type="http://schemas.openxmlformats.org/officeDocument/2006/relationships/image" Target="media/image528.wmf"/><Relationship Id="rId664" Type="http://schemas.openxmlformats.org/officeDocument/2006/relationships/image" Target="media/image319.wmf"/><Relationship Id="rId871" Type="http://schemas.openxmlformats.org/officeDocument/2006/relationships/oleObject" Target="embeddings/oleObject448.bin"/><Relationship Id="rId969" Type="http://schemas.openxmlformats.org/officeDocument/2006/relationships/image" Target="media/image469.wmf"/><Relationship Id="rId14" Type="http://schemas.openxmlformats.org/officeDocument/2006/relationships/oleObject" Target="embeddings/oleObject4.bin"/><Relationship Id="rId317" Type="http://schemas.openxmlformats.org/officeDocument/2006/relationships/oleObject" Target="embeddings/oleObject166.bin"/><Relationship Id="rId524" Type="http://schemas.openxmlformats.org/officeDocument/2006/relationships/image" Target="media/image249.wmf"/><Relationship Id="rId731" Type="http://schemas.openxmlformats.org/officeDocument/2006/relationships/oleObject" Target="embeddings/oleObject378.bin"/><Relationship Id="rId98" Type="http://schemas.openxmlformats.org/officeDocument/2006/relationships/oleObject" Target="embeddings/oleObject51.bin"/><Relationship Id="rId163" Type="http://schemas.openxmlformats.org/officeDocument/2006/relationships/image" Target="media/image74.wmf"/><Relationship Id="rId370" Type="http://schemas.openxmlformats.org/officeDocument/2006/relationships/image" Target="media/image172.wmf"/><Relationship Id="rId829" Type="http://schemas.openxmlformats.org/officeDocument/2006/relationships/oleObject" Target="embeddings/oleObject427.bin"/><Relationship Id="rId1014" Type="http://schemas.openxmlformats.org/officeDocument/2006/relationships/oleObject" Target="embeddings/oleObject517.bin"/><Relationship Id="rId230" Type="http://schemas.openxmlformats.org/officeDocument/2006/relationships/oleObject" Target="embeddings/oleObject117.bin"/><Relationship Id="rId468" Type="http://schemas.openxmlformats.org/officeDocument/2006/relationships/image" Target="media/image221.wmf"/><Relationship Id="rId675" Type="http://schemas.openxmlformats.org/officeDocument/2006/relationships/oleObject" Target="embeddings/oleObject345.bin"/><Relationship Id="rId882" Type="http://schemas.openxmlformats.org/officeDocument/2006/relationships/image" Target="media/image423.wmf"/><Relationship Id="rId1098" Type="http://schemas.openxmlformats.org/officeDocument/2006/relationships/theme" Target="theme/theme1.xml"/><Relationship Id="rId25" Type="http://schemas.openxmlformats.org/officeDocument/2006/relationships/oleObject" Target="embeddings/oleObject10.bin"/><Relationship Id="rId328" Type="http://schemas.openxmlformats.org/officeDocument/2006/relationships/image" Target="media/image151.wmf"/><Relationship Id="rId535" Type="http://schemas.openxmlformats.org/officeDocument/2006/relationships/oleObject" Target="embeddings/oleObject275.bin"/><Relationship Id="rId742" Type="http://schemas.openxmlformats.org/officeDocument/2006/relationships/image" Target="media/image353.wmf"/><Relationship Id="rId174" Type="http://schemas.openxmlformats.org/officeDocument/2006/relationships/oleObject" Target="embeddings/oleObject89.bin"/><Relationship Id="rId381" Type="http://schemas.openxmlformats.org/officeDocument/2006/relationships/oleObject" Target="embeddings/oleObject198.bin"/><Relationship Id="rId602" Type="http://schemas.openxmlformats.org/officeDocument/2006/relationships/image" Target="media/image288.wmf"/><Relationship Id="rId1025" Type="http://schemas.openxmlformats.org/officeDocument/2006/relationships/image" Target="media/image497.wmf"/><Relationship Id="rId241" Type="http://schemas.openxmlformats.org/officeDocument/2006/relationships/image" Target="media/image113.wmf"/><Relationship Id="rId479" Type="http://schemas.openxmlformats.org/officeDocument/2006/relationships/oleObject" Target="embeddings/oleObject247.bin"/><Relationship Id="rId686" Type="http://schemas.openxmlformats.org/officeDocument/2006/relationships/image" Target="media/image330.wmf"/><Relationship Id="rId893" Type="http://schemas.openxmlformats.org/officeDocument/2006/relationships/oleObject" Target="embeddings/oleObject459.bin"/><Relationship Id="rId907" Type="http://schemas.openxmlformats.org/officeDocument/2006/relationships/oleObject" Target="embeddings/oleObject466.bin"/><Relationship Id="rId36" Type="http://schemas.openxmlformats.org/officeDocument/2006/relationships/oleObject" Target="embeddings/oleObject19.bin"/><Relationship Id="rId339" Type="http://schemas.openxmlformats.org/officeDocument/2006/relationships/oleObject" Target="embeddings/oleObject177.bin"/><Relationship Id="rId546" Type="http://schemas.openxmlformats.org/officeDocument/2006/relationships/image" Target="media/image260.wmf"/><Relationship Id="rId753" Type="http://schemas.openxmlformats.org/officeDocument/2006/relationships/oleObject" Target="embeddings/oleObject389.bin"/><Relationship Id="rId101" Type="http://schemas.openxmlformats.org/officeDocument/2006/relationships/image" Target="media/image43.wmf"/><Relationship Id="rId185" Type="http://schemas.openxmlformats.org/officeDocument/2006/relationships/image" Target="media/image85.wmf"/><Relationship Id="rId406" Type="http://schemas.openxmlformats.org/officeDocument/2006/relationships/image" Target="media/image190.wmf"/><Relationship Id="rId960" Type="http://schemas.openxmlformats.org/officeDocument/2006/relationships/oleObject" Target="embeddings/oleObject490.bin"/><Relationship Id="rId1036" Type="http://schemas.openxmlformats.org/officeDocument/2006/relationships/oleObject" Target="embeddings/oleObject528.bin"/><Relationship Id="rId392" Type="http://schemas.openxmlformats.org/officeDocument/2006/relationships/image" Target="media/image183.wmf"/><Relationship Id="rId613" Type="http://schemas.openxmlformats.org/officeDocument/2006/relationships/oleObject" Target="embeddings/oleObject314.bin"/><Relationship Id="rId697" Type="http://schemas.openxmlformats.org/officeDocument/2006/relationships/oleObject" Target="embeddings/oleObject356.bin"/><Relationship Id="rId820" Type="http://schemas.openxmlformats.org/officeDocument/2006/relationships/image" Target="media/image392.wmf"/><Relationship Id="rId918" Type="http://schemas.openxmlformats.org/officeDocument/2006/relationships/oleObject" Target="embeddings/oleObject469.bin"/><Relationship Id="rId252" Type="http://schemas.openxmlformats.org/officeDocument/2006/relationships/oleObject" Target="embeddings/oleObject128.bin"/><Relationship Id="rId47" Type="http://schemas.openxmlformats.org/officeDocument/2006/relationships/image" Target="media/image16.wmf"/><Relationship Id="rId112" Type="http://schemas.openxmlformats.org/officeDocument/2006/relationships/oleObject" Target="embeddings/oleObject58.bin"/><Relationship Id="rId557" Type="http://schemas.openxmlformats.org/officeDocument/2006/relationships/oleObject" Target="embeddings/oleObject286.bin"/><Relationship Id="rId764" Type="http://schemas.openxmlformats.org/officeDocument/2006/relationships/image" Target="media/image364.wmf"/><Relationship Id="rId971" Type="http://schemas.openxmlformats.org/officeDocument/2006/relationships/image" Target="media/image470.wmf"/><Relationship Id="rId196" Type="http://schemas.openxmlformats.org/officeDocument/2006/relationships/oleObject" Target="embeddings/oleObject100.bin"/><Relationship Id="rId417" Type="http://schemas.openxmlformats.org/officeDocument/2006/relationships/oleObject" Target="embeddings/oleObject216.bin"/><Relationship Id="rId624" Type="http://schemas.openxmlformats.org/officeDocument/2006/relationships/image" Target="media/image299.wmf"/><Relationship Id="rId831" Type="http://schemas.openxmlformats.org/officeDocument/2006/relationships/oleObject" Target="embeddings/oleObject428.bin"/><Relationship Id="rId1047" Type="http://schemas.openxmlformats.org/officeDocument/2006/relationships/image" Target="media/image508.wmf"/><Relationship Id="rId263" Type="http://schemas.openxmlformats.org/officeDocument/2006/relationships/image" Target="media/image124.wmf"/><Relationship Id="rId470" Type="http://schemas.openxmlformats.org/officeDocument/2006/relationships/image" Target="media/image222.wmf"/><Relationship Id="rId929" Type="http://schemas.openxmlformats.org/officeDocument/2006/relationships/image" Target="media/image449.wmf"/><Relationship Id="rId58" Type="http://schemas.openxmlformats.org/officeDocument/2006/relationships/oleObject" Target="embeddings/oleObject31.bin"/><Relationship Id="rId123" Type="http://schemas.openxmlformats.org/officeDocument/2006/relationships/image" Target="media/image54.wmf"/><Relationship Id="rId330" Type="http://schemas.openxmlformats.org/officeDocument/2006/relationships/image" Target="media/image152.wmf"/><Relationship Id="rId568" Type="http://schemas.openxmlformats.org/officeDocument/2006/relationships/image" Target="media/image271.wmf"/><Relationship Id="rId775" Type="http://schemas.openxmlformats.org/officeDocument/2006/relationships/oleObject" Target="embeddings/oleObject400.bin"/><Relationship Id="rId982" Type="http://schemas.openxmlformats.org/officeDocument/2006/relationships/oleObject" Target="embeddings/oleObject501.bin"/><Relationship Id="rId428" Type="http://schemas.openxmlformats.org/officeDocument/2006/relationships/image" Target="media/image201.wmf"/><Relationship Id="rId635" Type="http://schemas.openxmlformats.org/officeDocument/2006/relationships/oleObject" Target="embeddings/oleObject325.bin"/><Relationship Id="rId842" Type="http://schemas.openxmlformats.org/officeDocument/2006/relationships/image" Target="media/image403.wmf"/><Relationship Id="rId1058" Type="http://schemas.openxmlformats.org/officeDocument/2006/relationships/oleObject" Target="embeddings/oleObject539.bin"/><Relationship Id="rId274" Type="http://schemas.openxmlformats.org/officeDocument/2006/relationships/oleObject" Target="embeddings/oleObject139.bin"/><Relationship Id="rId481" Type="http://schemas.openxmlformats.org/officeDocument/2006/relationships/oleObject" Target="embeddings/oleObject248.bin"/><Relationship Id="rId702" Type="http://schemas.openxmlformats.org/officeDocument/2006/relationships/image" Target="media/image338.wmf"/><Relationship Id="rId69" Type="http://schemas.openxmlformats.org/officeDocument/2006/relationships/image" Target="media/image27.wmf"/><Relationship Id="rId134" Type="http://schemas.openxmlformats.org/officeDocument/2006/relationships/oleObject" Target="embeddings/oleObject69.bin"/><Relationship Id="rId579" Type="http://schemas.openxmlformats.org/officeDocument/2006/relationships/oleObject" Target="embeddings/oleObject297.bin"/><Relationship Id="rId786" Type="http://schemas.openxmlformats.org/officeDocument/2006/relationships/image" Target="media/image375.wmf"/><Relationship Id="rId993" Type="http://schemas.openxmlformats.org/officeDocument/2006/relationships/image" Target="media/image481.wmf"/><Relationship Id="rId341" Type="http://schemas.openxmlformats.org/officeDocument/2006/relationships/oleObject" Target="embeddings/oleObject178.bin"/><Relationship Id="rId439" Type="http://schemas.openxmlformats.org/officeDocument/2006/relationships/oleObject" Target="embeddings/oleObject227.bin"/><Relationship Id="rId646" Type="http://schemas.openxmlformats.org/officeDocument/2006/relationships/image" Target="media/image310.wmf"/><Relationship Id="rId1069" Type="http://schemas.openxmlformats.org/officeDocument/2006/relationships/image" Target="media/image519.wmf"/><Relationship Id="rId201" Type="http://schemas.openxmlformats.org/officeDocument/2006/relationships/image" Target="media/image93.wmf"/><Relationship Id="rId285" Type="http://schemas.openxmlformats.org/officeDocument/2006/relationships/image" Target="media/image135.wmf"/><Relationship Id="rId506" Type="http://schemas.openxmlformats.org/officeDocument/2006/relationships/image" Target="media/image240.wmf"/><Relationship Id="rId853" Type="http://schemas.openxmlformats.org/officeDocument/2006/relationships/oleObject" Target="embeddings/oleObject439.bin"/><Relationship Id="rId492" Type="http://schemas.openxmlformats.org/officeDocument/2006/relationships/image" Target="media/image233.wmf"/><Relationship Id="rId713" Type="http://schemas.openxmlformats.org/officeDocument/2006/relationships/oleObject" Target="embeddings/oleObject364.bin"/><Relationship Id="rId797" Type="http://schemas.openxmlformats.org/officeDocument/2006/relationships/oleObject" Target="embeddings/oleObject411.bin"/><Relationship Id="rId920" Type="http://schemas.openxmlformats.org/officeDocument/2006/relationships/oleObject" Target="embeddings/oleObject470.bin"/><Relationship Id="rId145" Type="http://schemas.openxmlformats.org/officeDocument/2006/relationships/image" Target="media/image65.wmf"/><Relationship Id="rId352" Type="http://schemas.openxmlformats.org/officeDocument/2006/relationships/image" Target="media/image163.wmf"/><Relationship Id="rId212" Type="http://schemas.openxmlformats.org/officeDocument/2006/relationships/oleObject" Target="embeddings/oleObject108.bin"/><Relationship Id="rId657" Type="http://schemas.openxmlformats.org/officeDocument/2006/relationships/oleObject" Target="embeddings/oleObject336.bin"/><Relationship Id="rId864" Type="http://schemas.openxmlformats.org/officeDocument/2006/relationships/image" Target="media/image414.wmf"/><Relationship Id="rId296" Type="http://schemas.openxmlformats.org/officeDocument/2006/relationships/oleObject" Target="embeddings/oleObject150.bin"/><Relationship Id="rId517" Type="http://schemas.openxmlformats.org/officeDocument/2006/relationships/oleObject" Target="embeddings/oleObject266.bin"/><Relationship Id="rId724" Type="http://schemas.openxmlformats.org/officeDocument/2006/relationships/oleObject" Target="embeddings/oleObject371.bin"/><Relationship Id="rId931" Type="http://schemas.openxmlformats.org/officeDocument/2006/relationships/image" Target="media/image450.wmf"/><Relationship Id="rId60" Type="http://schemas.openxmlformats.org/officeDocument/2006/relationships/oleObject" Target="embeddings/oleObject32.bin"/><Relationship Id="rId156" Type="http://schemas.openxmlformats.org/officeDocument/2006/relationships/oleObject" Target="embeddings/oleObject80.bin"/><Relationship Id="rId363" Type="http://schemas.openxmlformats.org/officeDocument/2006/relationships/oleObject" Target="embeddings/oleObject189.bin"/><Relationship Id="rId570" Type="http://schemas.openxmlformats.org/officeDocument/2006/relationships/image" Target="media/image272.wmf"/><Relationship Id="rId1007" Type="http://schemas.openxmlformats.org/officeDocument/2006/relationships/image" Target="media/image488.wmf"/><Relationship Id="rId223" Type="http://schemas.openxmlformats.org/officeDocument/2006/relationships/image" Target="media/image104.wmf"/><Relationship Id="rId430" Type="http://schemas.openxmlformats.org/officeDocument/2006/relationships/image" Target="media/image202.wmf"/><Relationship Id="rId668" Type="http://schemas.openxmlformats.org/officeDocument/2006/relationships/image" Target="media/image321.wmf"/><Relationship Id="rId875" Type="http://schemas.openxmlformats.org/officeDocument/2006/relationships/oleObject" Target="embeddings/oleObject450.bin"/><Relationship Id="rId1060" Type="http://schemas.openxmlformats.org/officeDocument/2006/relationships/oleObject" Target="embeddings/oleObject540.bin"/><Relationship Id="rId18" Type="http://schemas.openxmlformats.org/officeDocument/2006/relationships/oleObject" Target="embeddings/oleObject6.bin"/><Relationship Id="rId528" Type="http://schemas.openxmlformats.org/officeDocument/2006/relationships/image" Target="media/image251.wmf"/><Relationship Id="rId735" Type="http://schemas.openxmlformats.org/officeDocument/2006/relationships/oleObject" Target="embeddings/oleObject380.bin"/><Relationship Id="rId942" Type="http://schemas.openxmlformats.org/officeDocument/2006/relationships/oleObject" Target="embeddings/oleObject481.bin"/><Relationship Id="rId167" Type="http://schemas.openxmlformats.org/officeDocument/2006/relationships/image" Target="media/image76.wmf"/><Relationship Id="rId374" Type="http://schemas.openxmlformats.org/officeDocument/2006/relationships/image" Target="media/image174.wmf"/><Relationship Id="rId581" Type="http://schemas.openxmlformats.org/officeDocument/2006/relationships/oleObject" Target="embeddings/oleObject298.bin"/><Relationship Id="rId1018" Type="http://schemas.openxmlformats.org/officeDocument/2006/relationships/oleObject" Target="embeddings/oleObject519.bin"/><Relationship Id="rId71" Type="http://schemas.openxmlformats.org/officeDocument/2006/relationships/image" Target="media/image28.wmf"/><Relationship Id="rId234" Type="http://schemas.openxmlformats.org/officeDocument/2006/relationships/oleObject" Target="embeddings/oleObject119.bin"/><Relationship Id="rId679" Type="http://schemas.openxmlformats.org/officeDocument/2006/relationships/oleObject" Target="embeddings/oleObject347.bin"/><Relationship Id="rId802" Type="http://schemas.openxmlformats.org/officeDocument/2006/relationships/image" Target="media/image383.wmf"/><Relationship Id="rId886" Type="http://schemas.openxmlformats.org/officeDocument/2006/relationships/image" Target="media/image425.wmf"/><Relationship Id="rId2" Type="http://schemas.openxmlformats.org/officeDocument/2006/relationships/styles" Target="styles.xml"/><Relationship Id="rId29" Type="http://schemas.openxmlformats.org/officeDocument/2006/relationships/oleObject" Target="embeddings/oleObject14.bin"/><Relationship Id="rId441" Type="http://schemas.openxmlformats.org/officeDocument/2006/relationships/oleObject" Target="embeddings/oleObject228.bin"/><Relationship Id="rId539" Type="http://schemas.openxmlformats.org/officeDocument/2006/relationships/oleObject" Target="embeddings/oleObject277.bin"/><Relationship Id="rId746" Type="http://schemas.openxmlformats.org/officeDocument/2006/relationships/image" Target="media/image355.wmf"/><Relationship Id="rId1071" Type="http://schemas.openxmlformats.org/officeDocument/2006/relationships/image" Target="media/image520.wmf"/><Relationship Id="rId178" Type="http://schemas.openxmlformats.org/officeDocument/2006/relationships/oleObject" Target="embeddings/oleObject91.bin"/><Relationship Id="rId301" Type="http://schemas.openxmlformats.org/officeDocument/2006/relationships/oleObject" Target="embeddings/oleObject155.bin"/><Relationship Id="rId953" Type="http://schemas.openxmlformats.org/officeDocument/2006/relationships/image" Target="media/image461.wmf"/><Relationship Id="rId1029" Type="http://schemas.openxmlformats.org/officeDocument/2006/relationships/image" Target="media/image499.wmf"/><Relationship Id="rId82" Type="http://schemas.openxmlformats.org/officeDocument/2006/relationships/oleObject" Target="embeddings/oleObject43.bin"/><Relationship Id="rId385" Type="http://schemas.openxmlformats.org/officeDocument/2006/relationships/oleObject" Target="embeddings/oleObject200.bin"/><Relationship Id="rId592" Type="http://schemas.openxmlformats.org/officeDocument/2006/relationships/image" Target="media/image283.wmf"/><Relationship Id="rId606" Type="http://schemas.openxmlformats.org/officeDocument/2006/relationships/image" Target="media/image290.wmf"/><Relationship Id="rId813" Type="http://schemas.openxmlformats.org/officeDocument/2006/relationships/oleObject" Target="embeddings/oleObject419.bin"/><Relationship Id="rId245" Type="http://schemas.openxmlformats.org/officeDocument/2006/relationships/image" Target="media/image115.wmf"/><Relationship Id="rId452" Type="http://schemas.openxmlformats.org/officeDocument/2006/relationships/image" Target="media/image213.wmf"/><Relationship Id="rId897" Type="http://schemas.openxmlformats.org/officeDocument/2006/relationships/oleObject" Target="embeddings/oleObject461.bin"/><Relationship Id="rId1082" Type="http://schemas.openxmlformats.org/officeDocument/2006/relationships/oleObject" Target="embeddings/oleObject551.bin"/><Relationship Id="rId105" Type="http://schemas.openxmlformats.org/officeDocument/2006/relationships/image" Target="media/image45.wmf"/><Relationship Id="rId312" Type="http://schemas.openxmlformats.org/officeDocument/2006/relationships/image" Target="media/image143.wmf"/><Relationship Id="rId757" Type="http://schemas.openxmlformats.org/officeDocument/2006/relationships/oleObject" Target="embeddings/oleObject391.bin"/><Relationship Id="rId964" Type="http://schemas.openxmlformats.org/officeDocument/2006/relationships/oleObject" Target="embeddings/oleObject492.bin"/><Relationship Id="rId93" Type="http://schemas.openxmlformats.org/officeDocument/2006/relationships/image" Target="media/image39.wmf"/><Relationship Id="rId189" Type="http://schemas.openxmlformats.org/officeDocument/2006/relationships/image" Target="media/image87.wmf"/><Relationship Id="rId396" Type="http://schemas.openxmlformats.org/officeDocument/2006/relationships/image" Target="media/image185.wmf"/><Relationship Id="rId617" Type="http://schemas.openxmlformats.org/officeDocument/2006/relationships/oleObject" Target="embeddings/oleObject316.bin"/><Relationship Id="rId824" Type="http://schemas.openxmlformats.org/officeDocument/2006/relationships/image" Target="media/image394.wmf"/><Relationship Id="rId256" Type="http://schemas.openxmlformats.org/officeDocument/2006/relationships/oleObject" Target="embeddings/oleObject130.bin"/><Relationship Id="rId463" Type="http://schemas.openxmlformats.org/officeDocument/2006/relationships/oleObject" Target="embeddings/oleObject239.bin"/><Relationship Id="rId670" Type="http://schemas.openxmlformats.org/officeDocument/2006/relationships/image" Target="media/image322.wmf"/><Relationship Id="rId1093" Type="http://schemas.openxmlformats.org/officeDocument/2006/relationships/image" Target="media/image531.wmf"/><Relationship Id="rId116" Type="http://schemas.openxmlformats.org/officeDocument/2006/relationships/oleObject" Target="embeddings/oleObject60.bin"/><Relationship Id="rId323" Type="http://schemas.openxmlformats.org/officeDocument/2006/relationships/oleObject" Target="embeddings/oleObject169.bin"/><Relationship Id="rId530" Type="http://schemas.openxmlformats.org/officeDocument/2006/relationships/image" Target="media/image252.wmf"/><Relationship Id="rId768" Type="http://schemas.openxmlformats.org/officeDocument/2006/relationships/image" Target="media/image366.wmf"/><Relationship Id="rId975" Type="http://schemas.openxmlformats.org/officeDocument/2006/relationships/image" Target="media/image472.wmf"/><Relationship Id="rId20" Type="http://schemas.openxmlformats.org/officeDocument/2006/relationships/oleObject" Target="embeddings/oleObject7.bin"/><Relationship Id="rId628" Type="http://schemas.openxmlformats.org/officeDocument/2006/relationships/image" Target="media/image301.wmf"/><Relationship Id="rId835" Type="http://schemas.openxmlformats.org/officeDocument/2006/relationships/oleObject" Target="embeddings/oleObject430.bin"/><Relationship Id="rId267" Type="http://schemas.openxmlformats.org/officeDocument/2006/relationships/image" Target="media/image126.wmf"/><Relationship Id="rId474" Type="http://schemas.openxmlformats.org/officeDocument/2006/relationships/image" Target="media/image224.wmf"/><Relationship Id="rId1020" Type="http://schemas.openxmlformats.org/officeDocument/2006/relationships/oleObject" Target="embeddings/oleObject520.bin"/><Relationship Id="rId127" Type="http://schemas.openxmlformats.org/officeDocument/2006/relationships/image" Target="media/image56.wmf"/><Relationship Id="rId681" Type="http://schemas.openxmlformats.org/officeDocument/2006/relationships/oleObject" Target="embeddings/oleObject348.bin"/><Relationship Id="rId779" Type="http://schemas.openxmlformats.org/officeDocument/2006/relationships/oleObject" Target="embeddings/oleObject402.bin"/><Relationship Id="rId902" Type="http://schemas.openxmlformats.org/officeDocument/2006/relationships/image" Target="media/image433.wmf"/><Relationship Id="rId986" Type="http://schemas.openxmlformats.org/officeDocument/2006/relationships/oleObject" Target="embeddings/oleObject503.bin"/><Relationship Id="rId31" Type="http://schemas.openxmlformats.org/officeDocument/2006/relationships/oleObject" Target="embeddings/oleObject16.bin"/><Relationship Id="rId334" Type="http://schemas.openxmlformats.org/officeDocument/2006/relationships/image" Target="media/image154.wmf"/><Relationship Id="rId541" Type="http://schemas.openxmlformats.org/officeDocument/2006/relationships/oleObject" Target="embeddings/oleObject278.bin"/><Relationship Id="rId639" Type="http://schemas.openxmlformats.org/officeDocument/2006/relationships/oleObject" Target="embeddings/oleObject327.bin"/><Relationship Id="rId180" Type="http://schemas.openxmlformats.org/officeDocument/2006/relationships/oleObject" Target="embeddings/oleObject92.bin"/><Relationship Id="rId278" Type="http://schemas.openxmlformats.org/officeDocument/2006/relationships/oleObject" Target="embeddings/oleObject141.bin"/><Relationship Id="rId401" Type="http://schemas.openxmlformats.org/officeDocument/2006/relationships/oleObject" Target="embeddings/oleObject208.bin"/><Relationship Id="rId846" Type="http://schemas.openxmlformats.org/officeDocument/2006/relationships/image" Target="media/image405.wmf"/><Relationship Id="rId1031" Type="http://schemas.openxmlformats.org/officeDocument/2006/relationships/image" Target="media/image500.wmf"/><Relationship Id="rId485" Type="http://schemas.openxmlformats.org/officeDocument/2006/relationships/oleObject" Target="embeddings/oleObject250.bin"/><Relationship Id="rId692" Type="http://schemas.openxmlformats.org/officeDocument/2006/relationships/image" Target="media/image333.wmf"/><Relationship Id="rId706" Type="http://schemas.openxmlformats.org/officeDocument/2006/relationships/image" Target="media/image340.wmf"/><Relationship Id="rId913" Type="http://schemas.openxmlformats.org/officeDocument/2006/relationships/image" Target="media/image440.wmf"/><Relationship Id="rId42" Type="http://schemas.openxmlformats.org/officeDocument/2006/relationships/oleObject" Target="embeddings/oleObject22.bin"/><Relationship Id="rId138" Type="http://schemas.openxmlformats.org/officeDocument/2006/relationships/oleObject" Target="embeddings/oleObject71.bin"/><Relationship Id="rId345" Type="http://schemas.openxmlformats.org/officeDocument/2006/relationships/oleObject" Target="embeddings/oleObject180.bin"/><Relationship Id="rId552" Type="http://schemas.openxmlformats.org/officeDocument/2006/relationships/image" Target="media/image263.wmf"/><Relationship Id="rId997" Type="http://schemas.openxmlformats.org/officeDocument/2006/relationships/image" Target="media/image483.wmf"/><Relationship Id="rId191" Type="http://schemas.openxmlformats.org/officeDocument/2006/relationships/image" Target="media/image88.wmf"/><Relationship Id="rId205" Type="http://schemas.openxmlformats.org/officeDocument/2006/relationships/image" Target="media/image95.wmf"/><Relationship Id="rId412" Type="http://schemas.openxmlformats.org/officeDocument/2006/relationships/image" Target="media/image193.wmf"/><Relationship Id="rId857" Type="http://schemas.openxmlformats.org/officeDocument/2006/relationships/oleObject" Target="embeddings/oleObject441.bin"/><Relationship Id="rId1042" Type="http://schemas.openxmlformats.org/officeDocument/2006/relationships/oleObject" Target="embeddings/oleObject531.bin"/><Relationship Id="rId289" Type="http://schemas.openxmlformats.org/officeDocument/2006/relationships/image" Target="media/image137.wmf"/><Relationship Id="rId496" Type="http://schemas.openxmlformats.org/officeDocument/2006/relationships/image" Target="media/image235.wmf"/><Relationship Id="rId717" Type="http://schemas.openxmlformats.org/officeDocument/2006/relationships/oleObject" Target="embeddings/oleObject366.bin"/><Relationship Id="rId924" Type="http://schemas.openxmlformats.org/officeDocument/2006/relationships/oleObject" Target="embeddings/oleObject472.bin"/><Relationship Id="rId53" Type="http://schemas.openxmlformats.org/officeDocument/2006/relationships/image" Target="media/image19.wmf"/><Relationship Id="rId149" Type="http://schemas.openxmlformats.org/officeDocument/2006/relationships/image" Target="media/image67.wmf"/><Relationship Id="rId356" Type="http://schemas.openxmlformats.org/officeDocument/2006/relationships/image" Target="media/image165.wmf"/><Relationship Id="rId563" Type="http://schemas.openxmlformats.org/officeDocument/2006/relationships/oleObject" Target="embeddings/oleObject289.bin"/><Relationship Id="rId770" Type="http://schemas.openxmlformats.org/officeDocument/2006/relationships/image" Target="media/image367.wmf"/><Relationship Id="rId216" Type="http://schemas.openxmlformats.org/officeDocument/2006/relationships/oleObject" Target="embeddings/oleObject110.bin"/><Relationship Id="rId423" Type="http://schemas.openxmlformats.org/officeDocument/2006/relationships/oleObject" Target="embeddings/oleObject219.bin"/><Relationship Id="rId868" Type="http://schemas.openxmlformats.org/officeDocument/2006/relationships/image" Target="media/image416.wmf"/><Relationship Id="rId1053" Type="http://schemas.openxmlformats.org/officeDocument/2006/relationships/image" Target="media/image511.wmf"/><Relationship Id="rId630" Type="http://schemas.openxmlformats.org/officeDocument/2006/relationships/image" Target="media/image302.wmf"/><Relationship Id="rId728" Type="http://schemas.openxmlformats.org/officeDocument/2006/relationships/oleObject" Target="embeddings/oleObject375.bin"/><Relationship Id="rId935" Type="http://schemas.openxmlformats.org/officeDocument/2006/relationships/image" Target="media/image452.wmf"/><Relationship Id="rId64" Type="http://schemas.openxmlformats.org/officeDocument/2006/relationships/oleObject" Target="embeddings/oleObject34.bin"/><Relationship Id="rId367" Type="http://schemas.openxmlformats.org/officeDocument/2006/relationships/oleObject" Target="embeddings/oleObject191.bin"/><Relationship Id="rId574" Type="http://schemas.openxmlformats.org/officeDocument/2006/relationships/image" Target="media/image274.wmf"/><Relationship Id="rId227" Type="http://schemas.openxmlformats.org/officeDocument/2006/relationships/image" Target="media/image106.wmf"/><Relationship Id="rId781" Type="http://schemas.openxmlformats.org/officeDocument/2006/relationships/oleObject" Target="embeddings/oleObject403.bin"/><Relationship Id="rId879" Type="http://schemas.openxmlformats.org/officeDocument/2006/relationships/oleObject" Target="embeddings/oleObject452.bin"/><Relationship Id="rId434" Type="http://schemas.openxmlformats.org/officeDocument/2006/relationships/image" Target="media/image204.wmf"/><Relationship Id="rId641" Type="http://schemas.openxmlformats.org/officeDocument/2006/relationships/oleObject" Target="embeddings/oleObject328.bin"/><Relationship Id="rId739" Type="http://schemas.openxmlformats.org/officeDocument/2006/relationships/oleObject" Target="embeddings/oleObject382.bin"/><Relationship Id="rId1064" Type="http://schemas.openxmlformats.org/officeDocument/2006/relationships/oleObject" Target="embeddings/oleObject542.bin"/><Relationship Id="rId280" Type="http://schemas.openxmlformats.org/officeDocument/2006/relationships/oleObject" Target="embeddings/oleObject142.bin"/><Relationship Id="rId501" Type="http://schemas.openxmlformats.org/officeDocument/2006/relationships/oleObject" Target="embeddings/oleObject258.bin"/><Relationship Id="rId946" Type="http://schemas.openxmlformats.org/officeDocument/2006/relationships/oleObject" Target="embeddings/oleObject483.bin"/><Relationship Id="rId75" Type="http://schemas.openxmlformats.org/officeDocument/2006/relationships/image" Target="media/image30.wmf"/><Relationship Id="rId140" Type="http://schemas.openxmlformats.org/officeDocument/2006/relationships/oleObject" Target="embeddings/oleObject72.bin"/><Relationship Id="rId378" Type="http://schemas.openxmlformats.org/officeDocument/2006/relationships/image" Target="media/image176.wmf"/><Relationship Id="rId585" Type="http://schemas.openxmlformats.org/officeDocument/2006/relationships/oleObject" Target="embeddings/oleObject300.bin"/><Relationship Id="rId792" Type="http://schemas.openxmlformats.org/officeDocument/2006/relationships/image" Target="media/image378.wmf"/><Relationship Id="rId806" Type="http://schemas.openxmlformats.org/officeDocument/2006/relationships/image" Target="media/image385.wmf"/><Relationship Id="rId6" Type="http://schemas.openxmlformats.org/officeDocument/2006/relationships/endnotes" Target="endnotes.xml"/><Relationship Id="rId238" Type="http://schemas.openxmlformats.org/officeDocument/2006/relationships/oleObject" Target="embeddings/oleObject121.bin"/><Relationship Id="rId445" Type="http://schemas.openxmlformats.org/officeDocument/2006/relationships/oleObject" Target="embeddings/oleObject230.bin"/><Relationship Id="rId652" Type="http://schemas.openxmlformats.org/officeDocument/2006/relationships/image" Target="media/image313.wmf"/><Relationship Id="rId1075" Type="http://schemas.openxmlformats.org/officeDocument/2006/relationships/image" Target="media/image522.wmf"/><Relationship Id="rId291" Type="http://schemas.openxmlformats.org/officeDocument/2006/relationships/image" Target="media/image138.wmf"/><Relationship Id="rId305" Type="http://schemas.openxmlformats.org/officeDocument/2006/relationships/oleObject" Target="embeddings/oleObject159.bin"/><Relationship Id="rId512" Type="http://schemas.openxmlformats.org/officeDocument/2006/relationships/image" Target="media/image243.wmf"/><Relationship Id="rId957" Type="http://schemas.openxmlformats.org/officeDocument/2006/relationships/image" Target="media/image463.wmf"/><Relationship Id="rId86" Type="http://schemas.openxmlformats.org/officeDocument/2006/relationships/oleObject" Target="embeddings/oleObject45.bin"/><Relationship Id="rId151" Type="http://schemas.openxmlformats.org/officeDocument/2006/relationships/image" Target="media/image68.wmf"/><Relationship Id="rId389" Type="http://schemas.openxmlformats.org/officeDocument/2006/relationships/oleObject" Target="embeddings/oleObject202.bin"/><Relationship Id="rId596" Type="http://schemas.openxmlformats.org/officeDocument/2006/relationships/image" Target="media/image285.wmf"/><Relationship Id="rId817" Type="http://schemas.openxmlformats.org/officeDocument/2006/relationships/oleObject" Target="embeddings/oleObject421.bin"/><Relationship Id="rId1002" Type="http://schemas.openxmlformats.org/officeDocument/2006/relationships/oleObject" Target="embeddings/oleObject511.bin"/><Relationship Id="rId249" Type="http://schemas.openxmlformats.org/officeDocument/2006/relationships/image" Target="media/image117.wmf"/><Relationship Id="rId456" Type="http://schemas.openxmlformats.org/officeDocument/2006/relationships/image" Target="media/image215.wmf"/><Relationship Id="rId663" Type="http://schemas.openxmlformats.org/officeDocument/2006/relationships/oleObject" Target="embeddings/oleObject339.bin"/><Relationship Id="rId870" Type="http://schemas.openxmlformats.org/officeDocument/2006/relationships/image" Target="media/image417.wmf"/><Relationship Id="rId1086" Type="http://schemas.openxmlformats.org/officeDocument/2006/relationships/oleObject" Target="embeddings/oleObject553.bin"/><Relationship Id="rId13" Type="http://schemas.openxmlformats.org/officeDocument/2006/relationships/image" Target="media/image4.wmf"/><Relationship Id="rId109" Type="http://schemas.openxmlformats.org/officeDocument/2006/relationships/image" Target="media/image47.wmf"/><Relationship Id="rId316" Type="http://schemas.openxmlformats.org/officeDocument/2006/relationships/image" Target="media/image145.wmf"/><Relationship Id="rId523" Type="http://schemas.openxmlformats.org/officeDocument/2006/relationships/oleObject" Target="embeddings/oleObject269.bin"/><Relationship Id="rId968" Type="http://schemas.openxmlformats.org/officeDocument/2006/relationships/oleObject" Target="embeddings/oleObject494.bin"/><Relationship Id="rId97" Type="http://schemas.openxmlformats.org/officeDocument/2006/relationships/image" Target="media/image41.wmf"/><Relationship Id="rId730" Type="http://schemas.openxmlformats.org/officeDocument/2006/relationships/oleObject" Target="embeddings/oleObject377.bin"/><Relationship Id="rId828" Type="http://schemas.openxmlformats.org/officeDocument/2006/relationships/image" Target="media/image396.wmf"/><Relationship Id="rId1013" Type="http://schemas.openxmlformats.org/officeDocument/2006/relationships/image" Target="media/image491.wmf"/><Relationship Id="rId162" Type="http://schemas.openxmlformats.org/officeDocument/2006/relationships/oleObject" Target="embeddings/oleObject83.bin"/><Relationship Id="rId467" Type="http://schemas.openxmlformats.org/officeDocument/2006/relationships/oleObject" Target="embeddings/oleObject241.bin"/><Relationship Id="rId1097" Type="http://schemas.openxmlformats.org/officeDocument/2006/relationships/fontTable" Target="fontTable.xml"/><Relationship Id="rId674" Type="http://schemas.openxmlformats.org/officeDocument/2006/relationships/image" Target="media/image324.wmf"/><Relationship Id="rId881" Type="http://schemas.openxmlformats.org/officeDocument/2006/relationships/oleObject" Target="embeddings/oleObject453.bin"/><Relationship Id="rId979" Type="http://schemas.openxmlformats.org/officeDocument/2006/relationships/image" Target="media/image474.wmf"/><Relationship Id="rId24" Type="http://schemas.openxmlformats.org/officeDocument/2006/relationships/oleObject" Target="embeddings/oleObject9.bin"/><Relationship Id="rId327" Type="http://schemas.openxmlformats.org/officeDocument/2006/relationships/oleObject" Target="embeddings/oleObject171.bin"/><Relationship Id="rId534" Type="http://schemas.openxmlformats.org/officeDocument/2006/relationships/image" Target="media/image254.wmf"/><Relationship Id="rId741" Type="http://schemas.openxmlformats.org/officeDocument/2006/relationships/oleObject" Target="embeddings/oleObject383.bin"/><Relationship Id="rId839" Type="http://schemas.openxmlformats.org/officeDocument/2006/relationships/oleObject" Target="embeddings/oleObject432.bin"/><Relationship Id="rId173" Type="http://schemas.openxmlformats.org/officeDocument/2006/relationships/image" Target="media/image79.wmf"/><Relationship Id="rId380" Type="http://schemas.openxmlformats.org/officeDocument/2006/relationships/image" Target="media/image177.wmf"/><Relationship Id="rId601" Type="http://schemas.openxmlformats.org/officeDocument/2006/relationships/oleObject" Target="embeddings/oleObject308.bin"/><Relationship Id="rId1024" Type="http://schemas.openxmlformats.org/officeDocument/2006/relationships/oleObject" Target="embeddings/oleObject522.bin"/><Relationship Id="rId240" Type="http://schemas.openxmlformats.org/officeDocument/2006/relationships/oleObject" Target="embeddings/oleObject122.bin"/><Relationship Id="rId478" Type="http://schemas.openxmlformats.org/officeDocument/2006/relationships/image" Target="media/image226.wmf"/><Relationship Id="rId685" Type="http://schemas.openxmlformats.org/officeDocument/2006/relationships/oleObject" Target="embeddings/oleObject350.bin"/><Relationship Id="rId892" Type="http://schemas.openxmlformats.org/officeDocument/2006/relationships/image" Target="media/image428.wmf"/><Relationship Id="rId906" Type="http://schemas.openxmlformats.org/officeDocument/2006/relationships/image" Target="media/image435.wmf"/><Relationship Id="rId35" Type="http://schemas.openxmlformats.org/officeDocument/2006/relationships/image" Target="media/image11.wmf"/><Relationship Id="rId100" Type="http://schemas.openxmlformats.org/officeDocument/2006/relationships/oleObject" Target="embeddings/oleObject52.bin"/><Relationship Id="rId338" Type="http://schemas.openxmlformats.org/officeDocument/2006/relationships/image" Target="media/image156.wmf"/><Relationship Id="rId545" Type="http://schemas.openxmlformats.org/officeDocument/2006/relationships/oleObject" Target="embeddings/oleObject280.bin"/><Relationship Id="rId752" Type="http://schemas.openxmlformats.org/officeDocument/2006/relationships/image" Target="media/image358.wmf"/><Relationship Id="rId184" Type="http://schemas.openxmlformats.org/officeDocument/2006/relationships/oleObject" Target="embeddings/oleObject94.bin"/><Relationship Id="rId391" Type="http://schemas.openxmlformats.org/officeDocument/2006/relationships/oleObject" Target="embeddings/oleObject203.bin"/><Relationship Id="rId405" Type="http://schemas.openxmlformats.org/officeDocument/2006/relationships/oleObject" Target="embeddings/oleObject210.bin"/><Relationship Id="rId612" Type="http://schemas.openxmlformats.org/officeDocument/2006/relationships/image" Target="media/image293.wmf"/><Relationship Id="rId1035" Type="http://schemas.openxmlformats.org/officeDocument/2006/relationships/image" Target="media/image502.wmf"/><Relationship Id="rId251" Type="http://schemas.openxmlformats.org/officeDocument/2006/relationships/image" Target="media/image118.wmf"/><Relationship Id="rId489" Type="http://schemas.openxmlformats.org/officeDocument/2006/relationships/oleObject" Target="embeddings/oleObject252.bin"/><Relationship Id="rId696" Type="http://schemas.openxmlformats.org/officeDocument/2006/relationships/image" Target="media/image335.wmf"/><Relationship Id="rId917" Type="http://schemas.openxmlformats.org/officeDocument/2006/relationships/image" Target="media/image443.wmf"/><Relationship Id="rId46" Type="http://schemas.openxmlformats.org/officeDocument/2006/relationships/oleObject" Target="embeddings/oleObject25.bin"/><Relationship Id="rId349" Type="http://schemas.openxmlformats.org/officeDocument/2006/relationships/oleObject" Target="embeddings/oleObject182.bin"/><Relationship Id="rId556" Type="http://schemas.openxmlformats.org/officeDocument/2006/relationships/image" Target="media/image265.wmf"/><Relationship Id="rId763" Type="http://schemas.openxmlformats.org/officeDocument/2006/relationships/oleObject" Target="embeddings/oleObject394.bin"/><Relationship Id="rId111" Type="http://schemas.openxmlformats.org/officeDocument/2006/relationships/image" Target="media/image48.wmf"/><Relationship Id="rId195" Type="http://schemas.openxmlformats.org/officeDocument/2006/relationships/image" Target="media/image90.wmf"/><Relationship Id="rId209" Type="http://schemas.openxmlformats.org/officeDocument/2006/relationships/image" Target="media/image97.wmf"/><Relationship Id="rId416" Type="http://schemas.openxmlformats.org/officeDocument/2006/relationships/image" Target="media/image195.wmf"/><Relationship Id="rId970" Type="http://schemas.openxmlformats.org/officeDocument/2006/relationships/oleObject" Target="embeddings/oleObject495.bin"/><Relationship Id="rId1046" Type="http://schemas.openxmlformats.org/officeDocument/2006/relationships/oleObject" Target="embeddings/oleObject533.bin"/><Relationship Id="rId623" Type="http://schemas.openxmlformats.org/officeDocument/2006/relationships/oleObject" Target="embeddings/oleObject319.bin"/><Relationship Id="rId830" Type="http://schemas.openxmlformats.org/officeDocument/2006/relationships/image" Target="media/image397.wmf"/><Relationship Id="rId928" Type="http://schemas.openxmlformats.org/officeDocument/2006/relationships/oleObject" Target="embeddings/oleObject474.bin"/><Relationship Id="rId57" Type="http://schemas.openxmlformats.org/officeDocument/2006/relationships/image" Target="media/image21.wmf"/><Relationship Id="rId262" Type="http://schemas.openxmlformats.org/officeDocument/2006/relationships/oleObject" Target="embeddings/oleObject133.bin"/><Relationship Id="rId567" Type="http://schemas.openxmlformats.org/officeDocument/2006/relationships/oleObject" Target="embeddings/oleObject291.bin"/><Relationship Id="rId122" Type="http://schemas.openxmlformats.org/officeDocument/2006/relationships/oleObject" Target="embeddings/oleObject63.bin"/><Relationship Id="rId774" Type="http://schemas.openxmlformats.org/officeDocument/2006/relationships/image" Target="media/image369.wmf"/><Relationship Id="rId981" Type="http://schemas.openxmlformats.org/officeDocument/2006/relationships/image" Target="media/image475.wmf"/><Relationship Id="rId1057" Type="http://schemas.openxmlformats.org/officeDocument/2006/relationships/image" Target="media/image513.wmf"/><Relationship Id="rId427" Type="http://schemas.openxmlformats.org/officeDocument/2006/relationships/oleObject" Target="embeddings/oleObject221.bin"/><Relationship Id="rId634" Type="http://schemas.openxmlformats.org/officeDocument/2006/relationships/image" Target="media/image304.wmf"/><Relationship Id="rId841" Type="http://schemas.openxmlformats.org/officeDocument/2006/relationships/oleObject" Target="embeddings/oleObject433.bin"/><Relationship Id="rId273" Type="http://schemas.openxmlformats.org/officeDocument/2006/relationships/image" Target="media/image129.wmf"/><Relationship Id="rId480" Type="http://schemas.openxmlformats.org/officeDocument/2006/relationships/image" Target="media/image227.wmf"/><Relationship Id="rId701" Type="http://schemas.openxmlformats.org/officeDocument/2006/relationships/oleObject" Target="embeddings/oleObject358.bin"/><Relationship Id="rId939" Type="http://schemas.openxmlformats.org/officeDocument/2006/relationships/image" Target="media/image454.wmf"/><Relationship Id="rId68" Type="http://schemas.openxmlformats.org/officeDocument/2006/relationships/oleObject" Target="embeddings/oleObject36.bin"/><Relationship Id="rId133" Type="http://schemas.openxmlformats.org/officeDocument/2006/relationships/image" Target="media/image59.wmf"/><Relationship Id="rId340" Type="http://schemas.openxmlformats.org/officeDocument/2006/relationships/image" Target="media/image157.wmf"/><Relationship Id="rId578" Type="http://schemas.openxmlformats.org/officeDocument/2006/relationships/image" Target="media/image276.wmf"/><Relationship Id="rId785" Type="http://schemas.openxmlformats.org/officeDocument/2006/relationships/oleObject" Target="embeddings/oleObject405.bin"/><Relationship Id="rId992" Type="http://schemas.openxmlformats.org/officeDocument/2006/relationships/oleObject" Target="embeddings/oleObject506.bin"/><Relationship Id="rId200" Type="http://schemas.openxmlformats.org/officeDocument/2006/relationships/oleObject" Target="embeddings/oleObject102.bin"/><Relationship Id="rId438" Type="http://schemas.openxmlformats.org/officeDocument/2006/relationships/image" Target="media/image206.wmf"/><Relationship Id="rId645" Type="http://schemas.openxmlformats.org/officeDocument/2006/relationships/oleObject" Target="embeddings/oleObject330.bin"/><Relationship Id="rId852" Type="http://schemas.openxmlformats.org/officeDocument/2006/relationships/image" Target="media/image408.wmf"/><Relationship Id="rId1068" Type="http://schemas.openxmlformats.org/officeDocument/2006/relationships/oleObject" Target="embeddings/oleObject544.bin"/><Relationship Id="rId284" Type="http://schemas.openxmlformats.org/officeDocument/2006/relationships/oleObject" Target="embeddings/oleObject144.bin"/><Relationship Id="rId491" Type="http://schemas.openxmlformats.org/officeDocument/2006/relationships/oleObject" Target="embeddings/oleObject253.bin"/><Relationship Id="rId505" Type="http://schemas.openxmlformats.org/officeDocument/2006/relationships/oleObject" Target="embeddings/oleObject260.bin"/><Relationship Id="rId712" Type="http://schemas.openxmlformats.org/officeDocument/2006/relationships/image" Target="media/image343.wmf"/><Relationship Id="rId79" Type="http://schemas.openxmlformats.org/officeDocument/2006/relationships/image" Target="media/image32.wmf"/><Relationship Id="rId144" Type="http://schemas.openxmlformats.org/officeDocument/2006/relationships/oleObject" Target="embeddings/oleObject74.bin"/><Relationship Id="rId589" Type="http://schemas.openxmlformats.org/officeDocument/2006/relationships/oleObject" Target="embeddings/oleObject302.bin"/><Relationship Id="rId796" Type="http://schemas.openxmlformats.org/officeDocument/2006/relationships/image" Target="media/image380.wmf"/><Relationship Id="rId351" Type="http://schemas.openxmlformats.org/officeDocument/2006/relationships/oleObject" Target="embeddings/oleObject183.bin"/><Relationship Id="rId449" Type="http://schemas.openxmlformats.org/officeDocument/2006/relationships/oleObject" Target="embeddings/oleObject232.bin"/><Relationship Id="rId656" Type="http://schemas.openxmlformats.org/officeDocument/2006/relationships/image" Target="media/image315.wmf"/><Relationship Id="rId863" Type="http://schemas.openxmlformats.org/officeDocument/2006/relationships/oleObject" Target="embeddings/oleObject444.bin"/><Relationship Id="rId1079" Type="http://schemas.openxmlformats.org/officeDocument/2006/relationships/image" Target="media/image524.wmf"/><Relationship Id="rId211" Type="http://schemas.openxmlformats.org/officeDocument/2006/relationships/image" Target="media/image98.wmf"/><Relationship Id="rId295" Type="http://schemas.openxmlformats.org/officeDocument/2006/relationships/image" Target="media/image140.wmf"/><Relationship Id="rId309" Type="http://schemas.openxmlformats.org/officeDocument/2006/relationships/oleObject" Target="embeddings/oleObject162.bin"/><Relationship Id="rId516" Type="http://schemas.openxmlformats.org/officeDocument/2006/relationships/image" Target="media/image245.wmf"/><Relationship Id="rId723" Type="http://schemas.openxmlformats.org/officeDocument/2006/relationships/oleObject" Target="embeddings/oleObject370.bin"/><Relationship Id="rId930" Type="http://schemas.openxmlformats.org/officeDocument/2006/relationships/oleObject" Target="embeddings/oleObject475.bin"/><Relationship Id="rId1006" Type="http://schemas.openxmlformats.org/officeDocument/2006/relationships/oleObject" Target="embeddings/oleObject513.bin"/><Relationship Id="rId155" Type="http://schemas.openxmlformats.org/officeDocument/2006/relationships/image" Target="media/image70.wmf"/><Relationship Id="rId362" Type="http://schemas.openxmlformats.org/officeDocument/2006/relationships/image" Target="media/image168.wmf"/><Relationship Id="rId222" Type="http://schemas.openxmlformats.org/officeDocument/2006/relationships/oleObject" Target="embeddings/oleObject113.bin"/><Relationship Id="rId667" Type="http://schemas.openxmlformats.org/officeDocument/2006/relationships/oleObject" Target="embeddings/oleObject341.bin"/><Relationship Id="rId874" Type="http://schemas.openxmlformats.org/officeDocument/2006/relationships/image" Target="media/image419.wmf"/><Relationship Id="rId17" Type="http://schemas.openxmlformats.org/officeDocument/2006/relationships/image" Target="media/image6.wmf"/><Relationship Id="rId527" Type="http://schemas.openxmlformats.org/officeDocument/2006/relationships/oleObject" Target="embeddings/oleObject271.bin"/><Relationship Id="rId734" Type="http://schemas.openxmlformats.org/officeDocument/2006/relationships/image" Target="media/image349.wmf"/><Relationship Id="rId941" Type="http://schemas.openxmlformats.org/officeDocument/2006/relationships/image" Target="media/image455.wmf"/><Relationship Id="rId70" Type="http://schemas.openxmlformats.org/officeDocument/2006/relationships/oleObject" Target="embeddings/oleObject37.bin"/><Relationship Id="rId166" Type="http://schemas.openxmlformats.org/officeDocument/2006/relationships/oleObject" Target="embeddings/oleObject85.bin"/><Relationship Id="rId373" Type="http://schemas.openxmlformats.org/officeDocument/2006/relationships/oleObject" Target="embeddings/oleObject194.bin"/><Relationship Id="rId580" Type="http://schemas.openxmlformats.org/officeDocument/2006/relationships/image" Target="media/image277.wmf"/><Relationship Id="rId801" Type="http://schemas.openxmlformats.org/officeDocument/2006/relationships/oleObject" Target="embeddings/oleObject413.bin"/><Relationship Id="rId1017" Type="http://schemas.openxmlformats.org/officeDocument/2006/relationships/image" Target="media/image493.wmf"/><Relationship Id="rId1" Type="http://schemas.openxmlformats.org/officeDocument/2006/relationships/numbering" Target="numbering.xml"/><Relationship Id="rId233" Type="http://schemas.openxmlformats.org/officeDocument/2006/relationships/image" Target="media/image109.wmf"/><Relationship Id="rId440" Type="http://schemas.openxmlformats.org/officeDocument/2006/relationships/image" Target="media/image207.wmf"/><Relationship Id="rId678" Type="http://schemas.openxmlformats.org/officeDocument/2006/relationships/image" Target="media/image326.wmf"/><Relationship Id="rId885" Type="http://schemas.openxmlformats.org/officeDocument/2006/relationships/oleObject" Target="embeddings/oleObject455.bin"/><Relationship Id="rId1070" Type="http://schemas.openxmlformats.org/officeDocument/2006/relationships/oleObject" Target="embeddings/oleObject545.bin"/><Relationship Id="rId28" Type="http://schemas.openxmlformats.org/officeDocument/2006/relationships/oleObject" Target="embeddings/oleObject13.bin"/><Relationship Id="rId300" Type="http://schemas.openxmlformats.org/officeDocument/2006/relationships/oleObject" Target="embeddings/oleObject154.bin"/><Relationship Id="rId538" Type="http://schemas.openxmlformats.org/officeDocument/2006/relationships/image" Target="media/image256.wmf"/><Relationship Id="rId745" Type="http://schemas.openxmlformats.org/officeDocument/2006/relationships/oleObject" Target="embeddings/oleObject385.bin"/><Relationship Id="rId952" Type="http://schemas.openxmlformats.org/officeDocument/2006/relationships/oleObject" Target="embeddings/oleObject486.bin"/><Relationship Id="rId81" Type="http://schemas.openxmlformats.org/officeDocument/2006/relationships/image" Target="media/image33.wmf"/><Relationship Id="rId177" Type="http://schemas.openxmlformats.org/officeDocument/2006/relationships/image" Target="media/image81.wmf"/><Relationship Id="rId384" Type="http://schemas.openxmlformats.org/officeDocument/2006/relationships/image" Target="media/image179.wmf"/><Relationship Id="rId591" Type="http://schemas.openxmlformats.org/officeDocument/2006/relationships/oleObject" Target="embeddings/oleObject303.bin"/><Relationship Id="rId605" Type="http://schemas.openxmlformats.org/officeDocument/2006/relationships/oleObject" Target="embeddings/oleObject310.bin"/><Relationship Id="rId812" Type="http://schemas.openxmlformats.org/officeDocument/2006/relationships/image" Target="media/image388.wmf"/><Relationship Id="rId1028" Type="http://schemas.openxmlformats.org/officeDocument/2006/relationships/oleObject" Target="embeddings/oleObject524.bin"/><Relationship Id="rId244" Type="http://schemas.openxmlformats.org/officeDocument/2006/relationships/oleObject" Target="embeddings/oleObject124.bin"/><Relationship Id="rId689" Type="http://schemas.openxmlformats.org/officeDocument/2006/relationships/oleObject" Target="embeddings/oleObject352.bin"/><Relationship Id="rId896" Type="http://schemas.openxmlformats.org/officeDocument/2006/relationships/image" Target="media/image430.wmf"/><Relationship Id="rId1081" Type="http://schemas.openxmlformats.org/officeDocument/2006/relationships/image" Target="media/image525.wmf"/><Relationship Id="rId39" Type="http://schemas.openxmlformats.org/officeDocument/2006/relationships/image" Target="media/image13.wmf"/><Relationship Id="rId451" Type="http://schemas.openxmlformats.org/officeDocument/2006/relationships/oleObject" Target="embeddings/oleObject233.bin"/><Relationship Id="rId549" Type="http://schemas.openxmlformats.org/officeDocument/2006/relationships/oleObject" Target="embeddings/oleObject282.bin"/><Relationship Id="rId756" Type="http://schemas.openxmlformats.org/officeDocument/2006/relationships/image" Target="media/image360.wmf"/><Relationship Id="rId104" Type="http://schemas.openxmlformats.org/officeDocument/2006/relationships/oleObject" Target="embeddings/oleObject54.bin"/><Relationship Id="rId188" Type="http://schemas.openxmlformats.org/officeDocument/2006/relationships/oleObject" Target="embeddings/oleObject96.bin"/><Relationship Id="rId311" Type="http://schemas.openxmlformats.org/officeDocument/2006/relationships/oleObject" Target="embeddings/oleObject163.bin"/><Relationship Id="rId395" Type="http://schemas.openxmlformats.org/officeDocument/2006/relationships/oleObject" Target="embeddings/oleObject205.bin"/><Relationship Id="rId409" Type="http://schemas.openxmlformats.org/officeDocument/2006/relationships/oleObject" Target="embeddings/oleObject212.bin"/><Relationship Id="rId963" Type="http://schemas.openxmlformats.org/officeDocument/2006/relationships/image" Target="media/image466.wmf"/><Relationship Id="rId1039" Type="http://schemas.openxmlformats.org/officeDocument/2006/relationships/image" Target="media/image504.wmf"/><Relationship Id="rId92" Type="http://schemas.openxmlformats.org/officeDocument/2006/relationships/oleObject" Target="embeddings/oleObject48.bin"/><Relationship Id="rId616" Type="http://schemas.openxmlformats.org/officeDocument/2006/relationships/image" Target="media/image295.wmf"/><Relationship Id="rId823" Type="http://schemas.openxmlformats.org/officeDocument/2006/relationships/oleObject" Target="embeddings/oleObject424.bin"/><Relationship Id="rId255" Type="http://schemas.openxmlformats.org/officeDocument/2006/relationships/image" Target="media/image120.wmf"/><Relationship Id="rId462" Type="http://schemas.openxmlformats.org/officeDocument/2006/relationships/image" Target="media/image218.wmf"/><Relationship Id="rId1092" Type="http://schemas.openxmlformats.org/officeDocument/2006/relationships/oleObject" Target="embeddings/oleObject556.bin"/><Relationship Id="rId115" Type="http://schemas.openxmlformats.org/officeDocument/2006/relationships/image" Target="media/image50.wmf"/><Relationship Id="rId322" Type="http://schemas.openxmlformats.org/officeDocument/2006/relationships/image" Target="media/image148.wmf"/><Relationship Id="rId767" Type="http://schemas.openxmlformats.org/officeDocument/2006/relationships/oleObject" Target="embeddings/oleObject396.bin"/><Relationship Id="rId974" Type="http://schemas.openxmlformats.org/officeDocument/2006/relationships/oleObject" Target="embeddings/oleObject497.bin"/><Relationship Id="rId199" Type="http://schemas.openxmlformats.org/officeDocument/2006/relationships/image" Target="media/image92.wmf"/><Relationship Id="rId627" Type="http://schemas.openxmlformats.org/officeDocument/2006/relationships/oleObject" Target="embeddings/oleObject321.bin"/><Relationship Id="rId834" Type="http://schemas.openxmlformats.org/officeDocument/2006/relationships/image" Target="media/image399.wmf"/><Relationship Id="rId266" Type="http://schemas.openxmlformats.org/officeDocument/2006/relationships/oleObject" Target="embeddings/oleObject135.bin"/><Relationship Id="rId473" Type="http://schemas.openxmlformats.org/officeDocument/2006/relationships/oleObject" Target="embeddings/oleObject244.bin"/><Relationship Id="rId680" Type="http://schemas.openxmlformats.org/officeDocument/2006/relationships/image" Target="media/image327.wmf"/><Relationship Id="rId901" Type="http://schemas.openxmlformats.org/officeDocument/2006/relationships/oleObject" Target="embeddings/oleObject463.bin"/><Relationship Id="rId30" Type="http://schemas.openxmlformats.org/officeDocument/2006/relationships/oleObject" Target="embeddings/oleObject15.bin"/><Relationship Id="rId126" Type="http://schemas.openxmlformats.org/officeDocument/2006/relationships/oleObject" Target="embeddings/oleObject65.bin"/><Relationship Id="rId333" Type="http://schemas.openxmlformats.org/officeDocument/2006/relationships/oleObject" Target="embeddings/oleObject174.bin"/><Relationship Id="rId540" Type="http://schemas.openxmlformats.org/officeDocument/2006/relationships/image" Target="media/image257.wmf"/><Relationship Id="rId778" Type="http://schemas.openxmlformats.org/officeDocument/2006/relationships/image" Target="media/image371.wmf"/><Relationship Id="rId985" Type="http://schemas.openxmlformats.org/officeDocument/2006/relationships/image" Target="media/image477.wmf"/><Relationship Id="rId638" Type="http://schemas.openxmlformats.org/officeDocument/2006/relationships/image" Target="media/image306.wmf"/><Relationship Id="rId845" Type="http://schemas.openxmlformats.org/officeDocument/2006/relationships/oleObject" Target="embeddings/oleObject435.bin"/><Relationship Id="rId1030" Type="http://schemas.openxmlformats.org/officeDocument/2006/relationships/oleObject" Target="embeddings/oleObject525.bin"/><Relationship Id="rId277" Type="http://schemas.openxmlformats.org/officeDocument/2006/relationships/image" Target="media/image131.wmf"/><Relationship Id="rId400" Type="http://schemas.openxmlformats.org/officeDocument/2006/relationships/image" Target="media/image187.wmf"/><Relationship Id="rId484" Type="http://schemas.openxmlformats.org/officeDocument/2006/relationships/image" Target="media/image229.wmf"/><Relationship Id="rId705" Type="http://schemas.openxmlformats.org/officeDocument/2006/relationships/oleObject" Target="embeddings/oleObject360.bin"/><Relationship Id="rId137" Type="http://schemas.openxmlformats.org/officeDocument/2006/relationships/image" Target="media/image61.wmf"/><Relationship Id="rId344" Type="http://schemas.openxmlformats.org/officeDocument/2006/relationships/image" Target="media/image159.wmf"/><Relationship Id="rId691" Type="http://schemas.openxmlformats.org/officeDocument/2006/relationships/oleObject" Target="embeddings/oleObject353.bin"/><Relationship Id="rId789" Type="http://schemas.openxmlformats.org/officeDocument/2006/relationships/oleObject" Target="embeddings/oleObject407.bin"/><Relationship Id="rId912" Type="http://schemas.openxmlformats.org/officeDocument/2006/relationships/image" Target="media/image439.wmf"/><Relationship Id="rId996" Type="http://schemas.openxmlformats.org/officeDocument/2006/relationships/oleObject" Target="embeddings/oleObject508.bin"/><Relationship Id="rId41" Type="http://schemas.openxmlformats.org/officeDocument/2006/relationships/image" Target="media/image14.wmf"/><Relationship Id="rId551" Type="http://schemas.openxmlformats.org/officeDocument/2006/relationships/oleObject" Target="embeddings/oleObject283.bin"/><Relationship Id="rId649" Type="http://schemas.openxmlformats.org/officeDocument/2006/relationships/oleObject" Target="embeddings/oleObject332.bin"/><Relationship Id="rId856" Type="http://schemas.openxmlformats.org/officeDocument/2006/relationships/image" Target="media/image410.wmf"/><Relationship Id="rId190" Type="http://schemas.openxmlformats.org/officeDocument/2006/relationships/oleObject" Target="embeddings/oleObject97.bin"/><Relationship Id="rId204" Type="http://schemas.openxmlformats.org/officeDocument/2006/relationships/oleObject" Target="embeddings/oleObject104.bin"/><Relationship Id="rId288" Type="http://schemas.openxmlformats.org/officeDocument/2006/relationships/oleObject" Target="embeddings/oleObject146.bin"/><Relationship Id="rId411" Type="http://schemas.openxmlformats.org/officeDocument/2006/relationships/oleObject" Target="embeddings/oleObject213.bin"/><Relationship Id="rId509" Type="http://schemas.openxmlformats.org/officeDocument/2006/relationships/oleObject" Target="embeddings/oleObject262.bin"/><Relationship Id="rId1041" Type="http://schemas.openxmlformats.org/officeDocument/2006/relationships/image" Target="media/image505.wmf"/><Relationship Id="rId495" Type="http://schemas.openxmlformats.org/officeDocument/2006/relationships/oleObject" Target="embeddings/oleObject255.bin"/><Relationship Id="rId716" Type="http://schemas.openxmlformats.org/officeDocument/2006/relationships/image" Target="media/image345.wmf"/><Relationship Id="rId923" Type="http://schemas.openxmlformats.org/officeDocument/2006/relationships/image" Target="media/image446.wmf"/><Relationship Id="rId52" Type="http://schemas.openxmlformats.org/officeDocument/2006/relationships/oleObject" Target="embeddings/oleObject28.bin"/><Relationship Id="rId148" Type="http://schemas.openxmlformats.org/officeDocument/2006/relationships/oleObject" Target="embeddings/oleObject76.bin"/><Relationship Id="rId355" Type="http://schemas.openxmlformats.org/officeDocument/2006/relationships/oleObject" Target="embeddings/oleObject185.bin"/><Relationship Id="rId562" Type="http://schemas.openxmlformats.org/officeDocument/2006/relationships/image" Target="media/image268.wmf"/><Relationship Id="rId215" Type="http://schemas.openxmlformats.org/officeDocument/2006/relationships/image" Target="media/image100.wmf"/><Relationship Id="rId422" Type="http://schemas.openxmlformats.org/officeDocument/2006/relationships/image" Target="media/image198.wmf"/><Relationship Id="rId867" Type="http://schemas.openxmlformats.org/officeDocument/2006/relationships/oleObject" Target="embeddings/oleObject446.bin"/><Relationship Id="rId1052" Type="http://schemas.openxmlformats.org/officeDocument/2006/relationships/oleObject" Target="embeddings/oleObject536.bin"/><Relationship Id="rId299" Type="http://schemas.openxmlformats.org/officeDocument/2006/relationships/oleObject" Target="embeddings/oleObject153.bin"/><Relationship Id="rId727" Type="http://schemas.openxmlformats.org/officeDocument/2006/relationships/oleObject" Target="embeddings/oleObject374.bin"/><Relationship Id="rId934" Type="http://schemas.openxmlformats.org/officeDocument/2006/relationships/oleObject" Target="embeddings/oleObject477.bin"/><Relationship Id="rId63" Type="http://schemas.openxmlformats.org/officeDocument/2006/relationships/image" Target="media/image24.wmf"/><Relationship Id="rId159" Type="http://schemas.openxmlformats.org/officeDocument/2006/relationships/image" Target="media/image72.wmf"/><Relationship Id="rId366" Type="http://schemas.openxmlformats.org/officeDocument/2006/relationships/image" Target="media/image170.wmf"/><Relationship Id="rId573" Type="http://schemas.openxmlformats.org/officeDocument/2006/relationships/oleObject" Target="embeddings/oleObject294.bin"/><Relationship Id="rId780" Type="http://schemas.openxmlformats.org/officeDocument/2006/relationships/image" Target="media/image372.wmf"/><Relationship Id="rId226" Type="http://schemas.openxmlformats.org/officeDocument/2006/relationships/oleObject" Target="embeddings/oleObject115.bin"/><Relationship Id="rId433" Type="http://schemas.openxmlformats.org/officeDocument/2006/relationships/oleObject" Target="embeddings/oleObject224.bin"/><Relationship Id="rId878" Type="http://schemas.openxmlformats.org/officeDocument/2006/relationships/image" Target="media/image421.wmf"/><Relationship Id="rId1063" Type="http://schemas.openxmlformats.org/officeDocument/2006/relationships/image" Target="media/image516.wmf"/><Relationship Id="rId640" Type="http://schemas.openxmlformats.org/officeDocument/2006/relationships/image" Target="media/image307.wmf"/><Relationship Id="rId738" Type="http://schemas.openxmlformats.org/officeDocument/2006/relationships/image" Target="media/image351.wmf"/><Relationship Id="rId945" Type="http://schemas.openxmlformats.org/officeDocument/2006/relationships/image" Target="media/image457.wmf"/><Relationship Id="rId74" Type="http://schemas.openxmlformats.org/officeDocument/2006/relationships/oleObject" Target="embeddings/oleObject39.bin"/><Relationship Id="rId377" Type="http://schemas.openxmlformats.org/officeDocument/2006/relationships/oleObject" Target="embeddings/oleObject196.bin"/><Relationship Id="rId500" Type="http://schemas.openxmlformats.org/officeDocument/2006/relationships/image" Target="media/image237.wmf"/><Relationship Id="rId584" Type="http://schemas.openxmlformats.org/officeDocument/2006/relationships/image" Target="media/image279.wmf"/><Relationship Id="rId805" Type="http://schemas.openxmlformats.org/officeDocument/2006/relationships/oleObject" Target="embeddings/oleObject415.bin"/><Relationship Id="rId5" Type="http://schemas.openxmlformats.org/officeDocument/2006/relationships/footnotes" Target="footnotes.xml"/><Relationship Id="rId237" Type="http://schemas.openxmlformats.org/officeDocument/2006/relationships/image" Target="media/image111.wmf"/><Relationship Id="rId791" Type="http://schemas.openxmlformats.org/officeDocument/2006/relationships/oleObject" Target="embeddings/oleObject408.bin"/><Relationship Id="rId889" Type="http://schemas.openxmlformats.org/officeDocument/2006/relationships/oleObject" Target="embeddings/oleObject457.bin"/><Relationship Id="rId1074" Type="http://schemas.openxmlformats.org/officeDocument/2006/relationships/oleObject" Target="embeddings/oleObject547.bin"/><Relationship Id="rId444" Type="http://schemas.openxmlformats.org/officeDocument/2006/relationships/image" Target="media/image209.wmf"/><Relationship Id="rId651" Type="http://schemas.openxmlformats.org/officeDocument/2006/relationships/oleObject" Target="embeddings/oleObject333.bin"/><Relationship Id="rId749" Type="http://schemas.openxmlformats.org/officeDocument/2006/relationships/oleObject" Target="embeddings/oleObject387.bin"/><Relationship Id="rId290" Type="http://schemas.openxmlformats.org/officeDocument/2006/relationships/oleObject" Target="embeddings/oleObject147.bin"/><Relationship Id="rId304" Type="http://schemas.openxmlformats.org/officeDocument/2006/relationships/oleObject" Target="embeddings/oleObject158.bin"/><Relationship Id="rId388" Type="http://schemas.openxmlformats.org/officeDocument/2006/relationships/image" Target="media/image181.wmf"/><Relationship Id="rId511" Type="http://schemas.openxmlformats.org/officeDocument/2006/relationships/oleObject" Target="embeddings/oleObject263.bin"/><Relationship Id="rId609" Type="http://schemas.openxmlformats.org/officeDocument/2006/relationships/oleObject" Target="embeddings/oleObject312.bin"/><Relationship Id="rId956" Type="http://schemas.openxmlformats.org/officeDocument/2006/relationships/oleObject" Target="embeddings/oleObject488.bin"/><Relationship Id="rId85" Type="http://schemas.openxmlformats.org/officeDocument/2006/relationships/image" Target="media/image35.wmf"/><Relationship Id="rId150" Type="http://schemas.openxmlformats.org/officeDocument/2006/relationships/oleObject" Target="embeddings/oleObject77.bin"/><Relationship Id="rId595" Type="http://schemas.openxmlformats.org/officeDocument/2006/relationships/oleObject" Target="embeddings/oleObject305.bin"/><Relationship Id="rId816" Type="http://schemas.openxmlformats.org/officeDocument/2006/relationships/image" Target="media/image390.wmf"/><Relationship Id="rId1001" Type="http://schemas.openxmlformats.org/officeDocument/2006/relationships/image" Target="media/image485.wmf"/><Relationship Id="rId248" Type="http://schemas.openxmlformats.org/officeDocument/2006/relationships/oleObject" Target="embeddings/oleObject126.bin"/><Relationship Id="rId455" Type="http://schemas.openxmlformats.org/officeDocument/2006/relationships/oleObject" Target="embeddings/oleObject235.bin"/><Relationship Id="rId662" Type="http://schemas.openxmlformats.org/officeDocument/2006/relationships/image" Target="media/image318.wmf"/><Relationship Id="rId1085" Type="http://schemas.openxmlformats.org/officeDocument/2006/relationships/image" Target="media/image527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6.bin"/><Relationship Id="rId315" Type="http://schemas.openxmlformats.org/officeDocument/2006/relationships/oleObject" Target="embeddings/oleObject165.bin"/><Relationship Id="rId522" Type="http://schemas.openxmlformats.org/officeDocument/2006/relationships/image" Target="media/image248.wmf"/><Relationship Id="rId967" Type="http://schemas.openxmlformats.org/officeDocument/2006/relationships/image" Target="media/image468.wmf"/><Relationship Id="rId96" Type="http://schemas.openxmlformats.org/officeDocument/2006/relationships/oleObject" Target="embeddings/oleObject50.bin"/><Relationship Id="rId161" Type="http://schemas.openxmlformats.org/officeDocument/2006/relationships/image" Target="media/image73.wmf"/><Relationship Id="rId399" Type="http://schemas.openxmlformats.org/officeDocument/2006/relationships/oleObject" Target="embeddings/oleObject207.bin"/><Relationship Id="rId827" Type="http://schemas.openxmlformats.org/officeDocument/2006/relationships/oleObject" Target="embeddings/oleObject426.bin"/><Relationship Id="rId1012" Type="http://schemas.openxmlformats.org/officeDocument/2006/relationships/oleObject" Target="embeddings/oleObject516.bin"/><Relationship Id="rId259" Type="http://schemas.openxmlformats.org/officeDocument/2006/relationships/image" Target="media/image122.wmf"/><Relationship Id="rId466" Type="http://schemas.openxmlformats.org/officeDocument/2006/relationships/image" Target="media/image220.wmf"/><Relationship Id="rId673" Type="http://schemas.openxmlformats.org/officeDocument/2006/relationships/oleObject" Target="embeddings/oleObject344.bin"/><Relationship Id="rId880" Type="http://schemas.openxmlformats.org/officeDocument/2006/relationships/image" Target="media/image422.wmf"/><Relationship Id="rId1096" Type="http://schemas.openxmlformats.org/officeDocument/2006/relationships/footer" Target="footer1.xml"/><Relationship Id="rId23" Type="http://schemas.openxmlformats.org/officeDocument/2006/relationships/image" Target="media/image9.png"/><Relationship Id="rId119" Type="http://schemas.openxmlformats.org/officeDocument/2006/relationships/image" Target="media/image52.wmf"/><Relationship Id="rId326" Type="http://schemas.openxmlformats.org/officeDocument/2006/relationships/image" Target="media/image150.wmf"/><Relationship Id="rId533" Type="http://schemas.openxmlformats.org/officeDocument/2006/relationships/oleObject" Target="embeddings/oleObject274.bin"/><Relationship Id="rId978" Type="http://schemas.openxmlformats.org/officeDocument/2006/relationships/oleObject" Target="embeddings/oleObject499.bin"/><Relationship Id="rId740" Type="http://schemas.openxmlformats.org/officeDocument/2006/relationships/image" Target="media/image352.wmf"/><Relationship Id="rId838" Type="http://schemas.openxmlformats.org/officeDocument/2006/relationships/image" Target="media/image401.wmf"/><Relationship Id="rId1023" Type="http://schemas.openxmlformats.org/officeDocument/2006/relationships/image" Target="media/image496.wmf"/><Relationship Id="rId172" Type="http://schemas.openxmlformats.org/officeDocument/2006/relationships/oleObject" Target="embeddings/oleObject88.bin"/><Relationship Id="rId477" Type="http://schemas.openxmlformats.org/officeDocument/2006/relationships/oleObject" Target="embeddings/oleObject246.bin"/><Relationship Id="rId600" Type="http://schemas.openxmlformats.org/officeDocument/2006/relationships/image" Target="media/image287.wmf"/><Relationship Id="rId684" Type="http://schemas.openxmlformats.org/officeDocument/2006/relationships/image" Target="media/image329.wmf"/><Relationship Id="rId337" Type="http://schemas.openxmlformats.org/officeDocument/2006/relationships/oleObject" Target="embeddings/oleObject176.bin"/><Relationship Id="rId891" Type="http://schemas.openxmlformats.org/officeDocument/2006/relationships/oleObject" Target="embeddings/oleObject458.bin"/><Relationship Id="rId905" Type="http://schemas.openxmlformats.org/officeDocument/2006/relationships/oleObject" Target="embeddings/oleObject465.bin"/><Relationship Id="rId989" Type="http://schemas.openxmlformats.org/officeDocument/2006/relationships/image" Target="media/image479.wmf"/><Relationship Id="rId34" Type="http://schemas.openxmlformats.org/officeDocument/2006/relationships/oleObject" Target="embeddings/oleObject18.bin"/><Relationship Id="rId544" Type="http://schemas.openxmlformats.org/officeDocument/2006/relationships/image" Target="media/image259.wmf"/><Relationship Id="rId751" Type="http://schemas.openxmlformats.org/officeDocument/2006/relationships/oleObject" Target="embeddings/oleObject388.bin"/><Relationship Id="rId849" Type="http://schemas.openxmlformats.org/officeDocument/2006/relationships/oleObject" Target="embeddings/oleObject437.bin"/><Relationship Id="rId183" Type="http://schemas.openxmlformats.org/officeDocument/2006/relationships/image" Target="media/image84.wmf"/><Relationship Id="rId390" Type="http://schemas.openxmlformats.org/officeDocument/2006/relationships/image" Target="media/image182.wmf"/><Relationship Id="rId404" Type="http://schemas.openxmlformats.org/officeDocument/2006/relationships/image" Target="media/image189.wmf"/><Relationship Id="rId611" Type="http://schemas.openxmlformats.org/officeDocument/2006/relationships/oleObject" Target="embeddings/oleObject313.bin"/><Relationship Id="rId1034" Type="http://schemas.openxmlformats.org/officeDocument/2006/relationships/oleObject" Target="embeddings/oleObject527.bin"/><Relationship Id="rId250" Type="http://schemas.openxmlformats.org/officeDocument/2006/relationships/oleObject" Target="embeddings/oleObject127.bin"/><Relationship Id="rId488" Type="http://schemas.openxmlformats.org/officeDocument/2006/relationships/image" Target="media/image231.wmf"/><Relationship Id="rId695" Type="http://schemas.openxmlformats.org/officeDocument/2006/relationships/oleObject" Target="embeddings/oleObject355.bin"/><Relationship Id="rId709" Type="http://schemas.openxmlformats.org/officeDocument/2006/relationships/oleObject" Target="embeddings/oleObject362.bin"/><Relationship Id="rId916" Type="http://schemas.openxmlformats.org/officeDocument/2006/relationships/oleObject" Target="embeddings/oleObject468.bin"/><Relationship Id="rId45" Type="http://schemas.openxmlformats.org/officeDocument/2006/relationships/oleObject" Target="embeddings/oleObject24.bin"/><Relationship Id="rId110" Type="http://schemas.openxmlformats.org/officeDocument/2006/relationships/oleObject" Target="embeddings/oleObject57.bin"/><Relationship Id="rId348" Type="http://schemas.openxmlformats.org/officeDocument/2006/relationships/image" Target="media/image161.wmf"/><Relationship Id="rId555" Type="http://schemas.openxmlformats.org/officeDocument/2006/relationships/oleObject" Target="embeddings/oleObject285.bin"/><Relationship Id="rId762" Type="http://schemas.openxmlformats.org/officeDocument/2006/relationships/image" Target="media/image363.wmf"/><Relationship Id="rId194" Type="http://schemas.openxmlformats.org/officeDocument/2006/relationships/oleObject" Target="embeddings/oleObject99.bin"/><Relationship Id="rId208" Type="http://schemas.openxmlformats.org/officeDocument/2006/relationships/oleObject" Target="embeddings/oleObject106.bin"/><Relationship Id="rId415" Type="http://schemas.openxmlformats.org/officeDocument/2006/relationships/oleObject" Target="embeddings/oleObject215.bin"/><Relationship Id="rId622" Type="http://schemas.openxmlformats.org/officeDocument/2006/relationships/image" Target="media/image298.wmf"/><Relationship Id="rId1045" Type="http://schemas.openxmlformats.org/officeDocument/2006/relationships/image" Target="media/image507.wmf"/><Relationship Id="rId261" Type="http://schemas.openxmlformats.org/officeDocument/2006/relationships/image" Target="media/image123.wmf"/><Relationship Id="rId499" Type="http://schemas.openxmlformats.org/officeDocument/2006/relationships/oleObject" Target="embeddings/oleObject257.bin"/><Relationship Id="rId927" Type="http://schemas.openxmlformats.org/officeDocument/2006/relationships/image" Target="media/image448.wmf"/><Relationship Id="rId56" Type="http://schemas.openxmlformats.org/officeDocument/2006/relationships/oleObject" Target="embeddings/oleObject30.bin"/><Relationship Id="rId359" Type="http://schemas.openxmlformats.org/officeDocument/2006/relationships/oleObject" Target="embeddings/oleObject187.bin"/><Relationship Id="rId566" Type="http://schemas.openxmlformats.org/officeDocument/2006/relationships/image" Target="media/image270.wmf"/><Relationship Id="rId773" Type="http://schemas.openxmlformats.org/officeDocument/2006/relationships/oleObject" Target="embeddings/oleObject399.bin"/><Relationship Id="rId121" Type="http://schemas.openxmlformats.org/officeDocument/2006/relationships/image" Target="media/image53.wmf"/><Relationship Id="rId219" Type="http://schemas.openxmlformats.org/officeDocument/2006/relationships/image" Target="media/image102.wmf"/><Relationship Id="rId426" Type="http://schemas.openxmlformats.org/officeDocument/2006/relationships/image" Target="media/image200.wmf"/><Relationship Id="rId633" Type="http://schemas.openxmlformats.org/officeDocument/2006/relationships/oleObject" Target="embeddings/oleObject324.bin"/><Relationship Id="rId980" Type="http://schemas.openxmlformats.org/officeDocument/2006/relationships/oleObject" Target="embeddings/oleObject500.bin"/><Relationship Id="rId1056" Type="http://schemas.openxmlformats.org/officeDocument/2006/relationships/oleObject" Target="embeddings/oleObject538.bin"/><Relationship Id="rId840" Type="http://schemas.openxmlformats.org/officeDocument/2006/relationships/image" Target="media/image402.wmf"/><Relationship Id="rId938" Type="http://schemas.openxmlformats.org/officeDocument/2006/relationships/oleObject" Target="embeddings/oleObject479.bin"/><Relationship Id="rId67" Type="http://schemas.openxmlformats.org/officeDocument/2006/relationships/image" Target="media/image26.wmf"/><Relationship Id="rId272" Type="http://schemas.openxmlformats.org/officeDocument/2006/relationships/oleObject" Target="embeddings/oleObject138.bin"/><Relationship Id="rId577" Type="http://schemas.openxmlformats.org/officeDocument/2006/relationships/oleObject" Target="embeddings/oleObject296.bin"/><Relationship Id="rId700" Type="http://schemas.openxmlformats.org/officeDocument/2006/relationships/image" Target="media/image337.wmf"/><Relationship Id="rId132" Type="http://schemas.openxmlformats.org/officeDocument/2006/relationships/oleObject" Target="embeddings/oleObject68.bin"/><Relationship Id="rId784" Type="http://schemas.openxmlformats.org/officeDocument/2006/relationships/image" Target="media/image374.wmf"/><Relationship Id="rId991" Type="http://schemas.openxmlformats.org/officeDocument/2006/relationships/image" Target="media/image480.wmf"/><Relationship Id="rId1067" Type="http://schemas.openxmlformats.org/officeDocument/2006/relationships/image" Target="media/image518.wmf"/><Relationship Id="rId437" Type="http://schemas.openxmlformats.org/officeDocument/2006/relationships/oleObject" Target="embeddings/oleObject226.bin"/><Relationship Id="rId644" Type="http://schemas.openxmlformats.org/officeDocument/2006/relationships/image" Target="media/image309.wmf"/><Relationship Id="rId851" Type="http://schemas.openxmlformats.org/officeDocument/2006/relationships/oleObject" Target="embeddings/oleObject438.bin"/><Relationship Id="rId283" Type="http://schemas.openxmlformats.org/officeDocument/2006/relationships/image" Target="media/image134.wmf"/><Relationship Id="rId490" Type="http://schemas.openxmlformats.org/officeDocument/2006/relationships/image" Target="media/image232.wmf"/><Relationship Id="rId504" Type="http://schemas.openxmlformats.org/officeDocument/2006/relationships/image" Target="media/image239.wmf"/><Relationship Id="rId711" Type="http://schemas.openxmlformats.org/officeDocument/2006/relationships/oleObject" Target="embeddings/oleObject363.bin"/><Relationship Id="rId949" Type="http://schemas.openxmlformats.org/officeDocument/2006/relationships/image" Target="media/image459.wmf"/><Relationship Id="rId78" Type="http://schemas.openxmlformats.org/officeDocument/2006/relationships/oleObject" Target="embeddings/oleObject41.bin"/><Relationship Id="rId143" Type="http://schemas.openxmlformats.org/officeDocument/2006/relationships/image" Target="media/image64.wmf"/><Relationship Id="rId350" Type="http://schemas.openxmlformats.org/officeDocument/2006/relationships/image" Target="media/image162.wmf"/><Relationship Id="rId588" Type="http://schemas.openxmlformats.org/officeDocument/2006/relationships/image" Target="media/image281.wmf"/><Relationship Id="rId795" Type="http://schemas.openxmlformats.org/officeDocument/2006/relationships/oleObject" Target="embeddings/oleObject410.bin"/><Relationship Id="rId809" Type="http://schemas.openxmlformats.org/officeDocument/2006/relationships/oleObject" Target="embeddings/oleObject417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7.bin"/><Relationship Id="rId448" Type="http://schemas.openxmlformats.org/officeDocument/2006/relationships/image" Target="media/image211.wmf"/><Relationship Id="rId655" Type="http://schemas.openxmlformats.org/officeDocument/2006/relationships/oleObject" Target="embeddings/oleObject335.bin"/><Relationship Id="rId862" Type="http://schemas.openxmlformats.org/officeDocument/2006/relationships/image" Target="media/image413.wmf"/><Relationship Id="rId1078" Type="http://schemas.openxmlformats.org/officeDocument/2006/relationships/oleObject" Target="embeddings/oleObject549.bin"/><Relationship Id="rId294" Type="http://schemas.openxmlformats.org/officeDocument/2006/relationships/oleObject" Target="embeddings/oleObject149.bin"/><Relationship Id="rId308" Type="http://schemas.openxmlformats.org/officeDocument/2006/relationships/image" Target="media/image141.wmf"/><Relationship Id="rId515" Type="http://schemas.openxmlformats.org/officeDocument/2006/relationships/oleObject" Target="embeddings/oleObject265.bin"/><Relationship Id="rId722" Type="http://schemas.openxmlformats.org/officeDocument/2006/relationships/oleObject" Target="embeddings/oleObject369.bin"/><Relationship Id="rId89" Type="http://schemas.openxmlformats.org/officeDocument/2006/relationships/image" Target="media/image37.wmf"/><Relationship Id="rId154" Type="http://schemas.openxmlformats.org/officeDocument/2006/relationships/oleObject" Target="embeddings/oleObject79.bin"/><Relationship Id="rId361" Type="http://schemas.openxmlformats.org/officeDocument/2006/relationships/oleObject" Target="embeddings/oleObject188.bin"/><Relationship Id="rId599" Type="http://schemas.openxmlformats.org/officeDocument/2006/relationships/oleObject" Target="embeddings/oleObject307.bin"/><Relationship Id="rId1005" Type="http://schemas.openxmlformats.org/officeDocument/2006/relationships/image" Target="media/image487.wmf"/><Relationship Id="rId459" Type="http://schemas.openxmlformats.org/officeDocument/2006/relationships/oleObject" Target="embeddings/oleObject237.bin"/><Relationship Id="rId666" Type="http://schemas.openxmlformats.org/officeDocument/2006/relationships/image" Target="media/image320.wmf"/><Relationship Id="rId873" Type="http://schemas.openxmlformats.org/officeDocument/2006/relationships/oleObject" Target="embeddings/oleObject449.bin"/><Relationship Id="rId1089" Type="http://schemas.openxmlformats.org/officeDocument/2006/relationships/image" Target="media/image529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3.wmf"/><Relationship Id="rId319" Type="http://schemas.openxmlformats.org/officeDocument/2006/relationships/oleObject" Target="embeddings/oleObject167.bin"/><Relationship Id="rId526" Type="http://schemas.openxmlformats.org/officeDocument/2006/relationships/image" Target="media/image250.wmf"/><Relationship Id="rId733" Type="http://schemas.openxmlformats.org/officeDocument/2006/relationships/oleObject" Target="embeddings/oleObject379.bin"/><Relationship Id="rId940" Type="http://schemas.openxmlformats.org/officeDocument/2006/relationships/oleObject" Target="embeddings/oleObject480.bin"/><Relationship Id="rId1016" Type="http://schemas.openxmlformats.org/officeDocument/2006/relationships/oleObject" Target="embeddings/oleObject518.bin"/><Relationship Id="rId165" Type="http://schemas.openxmlformats.org/officeDocument/2006/relationships/image" Target="media/image75.wmf"/><Relationship Id="rId372" Type="http://schemas.openxmlformats.org/officeDocument/2006/relationships/image" Target="media/image173.wmf"/><Relationship Id="rId677" Type="http://schemas.openxmlformats.org/officeDocument/2006/relationships/oleObject" Target="embeddings/oleObject346.bin"/><Relationship Id="rId800" Type="http://schemas.openxmlformats.org/officeDocument/2006/relationships/image" Target="media/image382.wmf"/><Relationship Id="rId232" Type="http://schemas.openxmlformats.org/officeDocument/2006/relationships/oleObject" Target="embeddings/oleObject118.bin"/><Relationship Id="rId884" Type="http://schemas.openxmlformats.org/officeDocument/2006/relationships/image" Target="media/image424.wmf"/><Relationship Id="rId27" Type="http://schemas.openxmlformats.org/officeDocument/2006/relationships/oleObject" Target="embeddings/oleObject12.bin"/><Relationship Id="rId537" Type="http://schemas.openxmlformats.org/officeDocument/2006/relationships/oleObject" Target="embeddings/oleObject276.bin"/><Relationship Id="rId744" Type="http://schemas.openxmlformats.org/officeDocument/2006/relationships/image" Target="media/image354.wmf"/><Relationship Id="rId951" Type="http://schemas.openxmlformats.org/officeDocument/2006/relationships/image" Target="media/image460.wmf"/><Relationship Id="rId80" Type="http://schemas.openxmlformats.org/officeDocument/2006/relationships/oleObject" Target="embeddings/oleObject42.bin"/><Relationship Id="rId176" Type="http://schemas.openxmlformats.org/officeDocument/2006/relationships/oleObject" Target="embeddings/oleObject90.bin"/><Relationship Id="rId383" Type="http://schemas.openxmlformats.org/officeDocument/2006/relationships/oleObject" Target="embeddings/oleObject199.bin"/><Relationship Id="rId590" Type="http://schemas.openxmlformats.org/officeDocument/2006/relationships/image" Target="media/image282.wmf"/><Relationship Id="rId604" Type="http://schemas.openxmlformats.org/officeDocument/2006/relationships/image" Target="media/image289.wmf"/><Relationship Id="rId811" Type="http://schemas.openxmlformats.org/officeDocument/2006/relationships/oleObject" Target="embeddings/oleObject418.bin"/><Relationship Id="rId1027" Type="http://schemas.openxmlformats.org/officeDocument/2006/relationships/image" Target="media/image498.wmf"/><Relationship Id="rId243" Type="http://schemas.openxmlformats.org/officeDocument/2006/relationships/image" Target="media/image114.wmf"/><Relationship Id="rId450" Type="http://schemas.openxmlformats.org/officeDocument/2006/relationships/image" Target="media/image212.wmf"/><Relationship Id="rId688" Type="http://schemas.openxmlformats.org/officeDocument/2006/relationships/image" Target="media/image331.wmf"/><Relationship Id="rId895" Type="http://schemas.openxmlformats.org/officeDocument/2006/relationships/oleObject" Target="embeddings/oleObject460.bin"/><Relationship Id="rId909" Type="http://schemas.openxmlformats.org/officeDocument/2006/relationships/oleObject" Target="embeddings/oleObject467.bin"/><Relationship Id="rId1080" Type="http://schemas.openxmlformats.org/officeDocument/2006/relationships/oleObject" Target="embeddings/oleObject550.bin"/><Relationship Id="rId38" Type="http://schemas.openxmlformats.org/officeDocument/2006/relationships/oleObject" Target="embeddings/oleObject20.bin"/><Relationship Id="rId103" Type="http://schemas.openxmlformats.org/officeDocument/2006/relationships/image" Target="media/image44.wmf"/><Relationship Id="rId310" Type="http://schemas.openxmlformats.org/officeDocument/2006/relationships/image" Target="media/image142.wmf"/><Relationship Id="rId548" Type="http://schemas.openxmlformats.org/officeDocument/2006/relationships/image" Target="media/image261.wmf"/><Relationship Id="rId755" Type="http://schemas.openxmlformats.org/officeDocument/2006/relationships/oleObject" Target="embeddings/oleObject390.bin"/><Relationship Id="rId962" Type="http://schemas.openxmlformats.org/officeDocument/2006/relationships/oleObject" Target="embeddings/oleObject491.bin"/><Relationship Id="rId91" Type="http://schemas.openxmlformats.org/officeDocument/2006/relationships/image" Target="media/image38.wmf"/><Relationship Id="rId187" Type="http://schemas.openxmlformats.org/officeDocument/2006/relationships/image" Target="media/image86.wmf"/><Relationship Id="rId394" Type="http://schemas.openxmlformats.org/officeDocument/2006/relationships/image" Target="media/image184.wmf"/><Relationship Id="rId408" Type="http://schemas.openxmlformats.org/officeDocument/2006/relationships/image" Target="media/image191.wmf"/><Relationship Id="rId615" Type="http://schemas.openxmlformats.org/officeDocument/2006/relationships/oleObject" Target="embeddings/oleObject315.bin"/><Relationship Id="rId822" Type="http://schemas.openxmlformats.org/officeDocument/2006/relationships/image" Target="media/image393.wmf"/><Relationship Id="rId1038" Type="http://schemas.openxmlformats.org/officeDocument/2006/relationships/oleObject" Target="embeddings/oleObject529.bin"/><Relationship Id="rId254" Type="http://schemas.openxmlformats.org/officeDocument/2006/relationships/oleObject" Target="embeddings/oleObject129.bin"/><Relationship Id="rId699" Type="http://schemas.openxmlformats.org/officeDocument/2006/relationships/oleObject" Target="embeddings/oleObject357.bin"/><Relationship Id="rId1091" Type="http://schemas.openxmlformats.org/officeDocument/2006/relationships/image" Target="media/image530.wmf"/><Relationship Id="rId49" Type="http://schemas.openxmlformats.org/officeDocument/2006/relationships/image" Target="media/image17.wmf"/><Relationship Id="rId114" Type="http://schemas.openxmlformats.org/officeDocument/2006/relationships/oleObject" Target="embeddings/oleObject59.bin"/><Relationship Id="rId461" Type="http://schemas.openxmlformats.org/officeDocument/2006/relationships/oleObject" Target="embeddings/oleObject238.bin"/><Relationship Id="rId559" Type="http://schemas.openxmlformats.org/officeDocument/2006/relationships/oleObject" Target="embeddings/oleObject287.bin"/><Relationship Id="rId766" Type="http://schemas.openxmlformats.org/officeDocument/2006/relationships/image" Target="media/image365.wmf"/><Relationship Id="rId198" Type="http://schemas.openxmlformats.org/officeDocument/2006/relationships/oleObject" Target="embeddings/oleObject101.bin"/><Relationship Id="rId321" Type="http://schemas.openxmlformats.org/officeDocument/2006/relationships/oleObject" Target="embeddings/oleObject168.bin"/><Relationship Id="rId419" Type="http://schemas.openxmlformats.org/officeDocument/2006/relationships/oleObject" Target="embeddings/oleObject217.bin"/><Relationship Id="rId626" Type="http://schemas.openxmlformats.org/officeDocument/2006/relationships/image" Target="media/image300.wmf"/><Relationship Id="rId973" Type="http://schemas.openxmlformats.org/officeDocument/2006/relationships/image" Target="media/image471.wmf"/><Relationship Id="rId1049" Type="http://schemas.openxmlformats.org/officeDocument/2006/relationships/image" Target="media/image509.wmf"/><Relationship Id="rId833" Type="http://schemas.openxmlformats.org/officeDocument/2006/relationships/oleObject" Target="embeddings/oleObject429.bin"/><Relationship Id="rId265" Type="http://schemas.openxmlformats.org/officeDocument/2006/relationships/image" Target="media/image125.wmf"/><Relationship Id="rId472" Type="http://schemas.openxmlformats.org/officeDocument/2006/relationships/image" Target="media/image223.wmf"/><Relationship Id="rId900" Type="http://schemas.openxmlformats.org/officeDocument/2006/relationships/image" Target="media/image432.wmf"/><Relationship Id="rId125" Type="http://schemas.openxmlformats.org/officeDocument/2006/relationships/image" Target="media/image55.wmf"/><Relationship Id="rId332" Type="http://schemas.openxmlformats.org/officeDocument/2006/relationships/image" Target="media/image153.wmf"/><Relationship Id="rId777" Type="http://schemas.openxmlformats.org/officeDocument/2006/relationships/oleObject" Target="embeddings/oleObject401.bin"/><Relationship Id="rId984" Type="http://schemas.openxmlformats.org/officeDocument/2006/relationships/oleObject" Target="embeddings/oleObject502.bin"/><Relationship Id="rId637" Type="http://schemas.openxmlformats.org/officeDocument/2006/relationships/oleObject" Target="embeddings/oleObject326.bin"/><Relationship Id="rId844" Type="http://schemas.openxmlformats.org/officeDocument/2006/relationships/image" Target="media/image404.wmf"/><Relationship Id="rId276" Type="http://schemas.openxmlformats.org/officeDocument/2006/relationships/oleObject" Target="embeddings/oleObject140.bin"/><Relationship Id="rId483" Type="http://schemas.openxmlformats.org/officeDocument/2006/relationships/oleObject" Target="embeddings/oleObject249.bin"/><Relationship Id="rId690" Type="http://schemas.openxmlformats.org/officeDocument/2006/relationships/image" Target="media/image332.wmf"/><Relationship Id="rId704" Type="http://schemas.openxmlformats.org/officeDocument/2006/relationships/image" Target="media/image339.wmf"/><Relationship Id="rId911" Type="http://schemas.openxmlformats.org/officeDocument/2006/relationships/image" Target="media/image438.wmf"/><Relationship Id="rId40" Type="http://schemas.openxmlformats.org/officeDocument/2006/relationships/oleObject" Target="embeddings/oleObject21.bin"/><Relationship Id="rId136" Type="http://schemas.openxmlformats.org/officeDocument/2006/relationships/oleObject" Target="embeddings/oleObject70.bin"/><Relationship Id="rId343" Type="http://schemas.openxmlformats.org/officeDocument/2006/relationships/oleObject" Target="embeddings/oleObject179.bin"/><Relationship Id="rId550" Type="http://schemas.openxmlformats.org/officeDocument/2006/relationships/image" Target="media/image262.wmf"/><Relationship Id="rId788" Type="http://schemas.openxmlformats.org/officeDocument/2006/relationships/image" Target="media/image376.wmf"/><Relationship Id="rId995" Type="http://schemas.openxmlformats.org/officeDocument/2006/relationships/image" Target="media/image482.wmf"/><Relationship Id="rId203" Type="http://schemas.openxmlformats.org/officeDocument/2006/relationships/image" Target="media/image94.wmf"/><Relationship Id="rId648" Type="http://schemas.openxmlformats.org/officeDocument/2006/relationships/image" Target="media/image311.wmf"/><Relationship Id="rId855" Type="http://schemas.openxmlformats.org/officeDocument/2006/relationships/oleObject" Target="embeddings/oleObject440.bin"/><Relationship Id="rId1040" Type="http://schemas.openxmlformats.org/officeDocument/2006/relationships/oleObject" Target="embeddings/oleObject530.bin"/><Relationship Id="rId287" Type="http://schemas.openxmlformats.org/officeDocument/2006/relationships/image" Target="media/image136.wmf"/><Relationship Id="rId410" Type="http://schemas.openxmlformats.org/officeDocument/2006/relationships/image" Target="media/image192.wmf"/><Relationship Id="rId494" Type="http://schemas.openxmlformats.org/officeDocument/2006/relationships/image" Target="media/image234.wmf"/><Relationship Id="rId508" Type="http://schemas.openxmlformats.org/officeDocument/2006/relationships/image" Target="media/image241.wmf"/><Relationship Id="rId715" Type="http://schemas.openxmlformats.org/officeDocument/2006/relationships/oleObject" Target="embeddings/oleObject365.bin"/><Relationship Id="rId922" Type="http://schemas.openxmlformats.org/officeDocument/2006/relationships/oleObject" Target="embeddings/oleObject471.bin"/><Relationship Id="rId147" Type="http://schemas.openxmlformats.org/officeDocument/2006/relationships/image" Target="media/image66.wmf"/><Relationship Id="rId354" Type="http://schemas.openxmlformats.org/officeDocument/2006/relationships/image" Target="media/image164.wmf"/><Relationship Id="rId799" Type="http://schemas.openxmlformats.org/officeDocument/2006/relationships/oleObject" Target="embeddings/oleObject412.bin"/><Relationship Id="rId51" Type="http://schemas.openxmlformats.org/officeDocument/2006/relationships/image" Target="media/image18.wmf"/><Relationship Id="rId561" Type="http://schemas.openxmlformats.org/officeDocument/2006/relationships/oleObject" Target="embeddings/oleObject288.bin"/><Relationship Id="rId659" Type="http://schemas.openxmlformats.org/officeDocument/2006/relationships/oleObject" Target="embeddings/oleObject337.bin"/><Relationship Id="rId866" Type="http://schemas.openxmlformats.org/officeDocument/2006/relationships/image" Target="media/image415.wmf"/><Relationship Id="rId214" Type="http://schemas.openxmlformats.org/officeDocument/2006/relationships/oleObject" Target="embeddings/oleObject109.bin"/><Relationship Id="rId298" Type="http://schemas.openxmlformats.org/officeDocument/2006/relationships/oleObject" Target="embeddings/oleObject152.bin"/><Relationship Id="rId421" Type="http://schemas.openxmlformats.org/officeDocument/2006/relationships/oleObject" Target="embeddings/oleObject218.bin"/><Relationship Id="rId519" Type="http://schemas.openxmlformats.org/officeDocument/2006/relationships/oleObject" Target="embeddings/oleObject267.bin"/><Relationship Id="rId1051" Type="http://schemas.openxmlformats.org/officeDocument/2006/relationships/image" Target="media/image510.wmf"/><Relationship Id="rId158" Type="http://schemas.openxmlformats.org/officeDocument/2006/relationships/oleObject" Target="embeddings/oleObject81.bin"/><Relationship Id="rId726" Type="http://schemas.openxmlformats.org/officeDocument/2006/relationships/oleObject" Target="embeddings/oleObject373.bin"/><Relationship Id="rId933" Type="http://schemas.openxmlformats.org/officeDocument/2006/relationships/image" Target="media/image451.wmf"/><Relationship Id="rId1009" Type="http://schemas.openxmlformats.org/officeDocument/2006/relationships/image" Target="media/image489.wmf"/><Relationship Id="rId62" Type="http://schemas.openxmlformats.org/officeDocument/2006/relationships/oleObject" Target="embeddings/oleObject33.bin"/><Relationship Id="rId365" Type="http://schemas.openxmlformats.org/officeDocument/2006/relationships/oleObject" Target="embeddings/oleObject190.bin"/><Relationship Id="rId572" Type="http://schemas.openxmlformats.org/officeDocument/2006/relationships/image" Target="media/image273.wmf"/><Relationship Id="rId225" Type="http://schemas.openxmlformats.org/officeDocument/2006/relationships/image" Target="media/image105.wmf"/><Relationship Id="rId432" Type="http://schemas.openxmlformats.org/officeDocument/2006/relationships/image" Target="media/image203.wmf"/><Relationship Id="rId877" Type="http://schemas.openxmlformats.org/officeDocument/2006/relationships/oleObject" Target="embeddings/oleObject451.bin"/><Relationship Id="rId1062" Type="http://schemas.openxmlformats.org/officeDocument/2006/relationships/oleObject" Target="embeddings/oleObject541.bin"/><Relationship Id="rId737" Type="http://schemas.openxmlformats.org/officeDocument/2006/relationships/oleObject" Target="embeddings/oleObject381.bin"/><Relationship Id="rId944" Type="http://schemas.openxmlformats.org/officeDocument/2006/relationships/oleObject" Target="embeddings/oleObject482.bin"/><Relationship Id="rId73" Type="http://schemas.openxmlformats.org/officeDocument/2006/relationships/image" Target="media/image29.wmf"/><Relationship Id="rId169" Type="http://schemas.openxmlformats.org/officeDocument/2006/relationships/image" Target="media/image77.wmf"/><Relationship Id="rId376" Type="http://schemas.openxmlformats.org/officeDocument/2006/relationships/image" Target="media/image175.wmf"/><Relationship Id="rId583" Type="http://schemas.openxmlformats.org/officeDocument/2006/relationships/oleObject" Target="embeddings/oleObject299.bin"/><Relationship Id="rId790" Type="http://schemas.openxmlformats.org/officeDocument/2006/relationships/image" Target="media/image377.wmf"/><Relationship Id="rId804" Type="http://schemas.openxmlformats.org/officeDocument/2006/relationships/image" Target="media/image384.wmf"/><Relationship Id="rId4" Type="http://schemas.openxmlformats.org/officeDocument/2006/relationships/webSettings" Target="webSettings.xml"/><Relationship Id="rId236" Type="http://schemas.openxmlformats.org/officeDocument/2006/relationships/oleObject" Target="embeddings/oleObject120.bin"/><Relationship Id="rId443" Type="http://schemas.openxmlformats.org/officeDocument/2006/relationships/oleObject" Target="embeddings/oleObject229.bin"/><Relationship Id="rId650" Type="http://schemas.openxmlformats.org/officeDocument/2006/relationships/image" Target="media/image312.wmf"/><Relationship Id="rId888" Type="http://schemas.openxmlformats.org/officeDocument/2006/relationships/image" Target="media/image426.wmf"/><Relationship Id="rId1073" Type="http://schemas.openxmlformats.org/officeDocument/2006/relationships/image" Target="media/image521.wmf"/><Relationship Id="rId303" Type="http://schemas.openxmlformats.org/officeDocument/2006/relationships/oleObject" Target="embeddings/oleObject157.bin"/><Relationship Id="rId748" Type="http://schemas.openxmlformats.org/officeDocument/2006/relationships/image" Target="media/image356.wmf"/><Relationship Id="rId955" Type="http://schemas.openxmlformats.org/officeDocument/2006/relationships/image" Target="media/image462.wmf"/><Relationship Id="rId84" Type="http://schemas.openxmlformats.org/officeDocument/2006/relationships/oleObject" Target="embeddings/oleObject44.bin"/><Relationship Id="rId387" Type="http://schemas.openxmlformats.org/officeDocument/2006/relationships/oleObject" Target="embeddings/oleObject201.bin"/><Relationship Id="rId510" Type="http://schemas.openxmlformats.org/officeDocument/2006/relationships/image" Target="media/image242.wmf"/><Relationship Id="rId594" Type="http://schemas.openxmlformats.org/officeDocument/2006/relationships/image" Target="media/image284.wmf"/><Relationship Id="rId608" Type="http://schemas.openxmlformats.org/officeDocument/2006/relationships/image" Target="media/image291.wmf"/><Relationship Id="rId815" Type="http://schemas.openxmlformats.org/officeDocument/2006/relationships/oleObject" Target="embeddings/oleObject420.bin"/><Relationship Id="rId247" Type="http://schemas.openxmlformats.org/officeDocument/2006/relationships/image" Target="media/image116.wmf"/><Relationship Id="rId899" Type="http://schemas.openxmlformats.org/officeDocument/2006/relationships/oleObject" Target="embeddings/oleObject462.bin"/><Relationship Id="rId1000" Type="http://schemas.openxmlformats.org/officeDocument/2006/relationships/oleObject" Target="embeddings/oleObject510.bin"/><Relationship Id="rId1084" Type="http://schemas.openxmlformats.org/officeDocument/2006/relationships/oleObject" Target="embeddings/oleObject552.bin"/><Relationship Id="rId107" Type="http://schemas.openxmlformats.org/officeDocument/2006/relationships/image" Target="media/image46.wmf"/><Relationship Id="rId454" Type="http://schemas.openxmlformats.org/officeDocument/2006/relationships/image" Target="media/image214.wmf"/><Relationship Id="rId661" Type="http://schemas.openxmlformats.org/officeDocument/2006/relationships/oleObject" Target="embeddings/oleObject338.bin"/><Relationship Id="rId759" Type="http://schemas.openxmlformats.org/officeDocument/2006/relationships/oleObject" Target="embeddings/oleObject392.bin"/><Relationship Id="rId966" Type="http://schemas.openxmlformats.org/officeDocument/2006/relationships/oleObject" Target="embeddings/oleObject493.bin"/><Relationship Id="rId11" Type="http://schemas.openxmlformats.org/officeDocument/2006/relationships/image" Target="media/image3.wmf"/><Relationship Id="rId314" Type="http://schemas.openxmlformats.org/officeDocument/2006/relationships/image" Target="media/image144.wmf"/><Relationship Id="rId398" Type="http://schemas.openxmlformats.org/officeDocument/2006/relationships/image" Target="media/image186.wmf"/><Relationship Id="rId521" Type="http://schemas.openxmlformats.org/officeDocument/2006/relationships/oleObject" Target="embeddings/oleObject268.bin"/><Relationship Id="rId619" Type="http://schemas.openxmlformats.org/officeDocument/2006/relationships/oleObject" Target="embeddings/oleObject317.bin"/><Relationship Id="rId95" Type="http://schemas.openxmlformats.org/officeDocument/2006/relationships/image" Target="media/image40.wmf"/><Relationship Id="rId160" Type="http://schemas.openxmlformats.org/officeDocument/2006/relationships/oleObject" Target="embeddings/oleObject82.bin"/><Relationship Id="rId826" Type="http://schemas.openxmlformats.org/officeDocument/2006/relationships/image" Target="media/image395.wmf"/><Relationship Id="rId1011" Type="http://schemas.openxmlformats.org/officeDocument/2006/relationships/image" Target="media/image490.wmf"/><Relationship Id="rId258" Type="http://schemas.openxmlformats.org/officeDocument/2006/relationships/oleObject" Target="embeddings/oleObject131.bin"/><Relationship Id="rId465" Type="http://schemas.openxmlformats.org/officeDocument/2006/relationships/oleObject" Target="embeddings/oleObject240.bin"/><Relationship Id="rId672" Type="http://schemas.openxmlformats.org/officeDocument/2006/relationships/image" Target="media/image323.wmf"/><Relationship Id="rId1095" Type="http://schemas.openxmlformats.org/officeDocument/2006/relationships/header" Target="header1.xml"/><Relationship Id="rId22" Type="http://schemas.openxmlformats.org/officeDocument/2006/relationships/oleObject" Target="embeddings/oleObject8.bin"/><Relationship Id="rId118" Type="http://schemas.openxmlformats.org/officeDocument/2006/relationships/oleObject" Target="embeddings/oleObject61.bin"/><Relationship Id="rId325" Type="http://schemas.openxmlformats.org/officeDocument/2006/relationships/oleObject" Target="embeddings/oleObject170.bin"/><Relationship Id="rId532" Type="http://schemas.openxmlformats.org/officeDocument/2006/relationships/image" Target="media/image253.wmf"/><Relationship Id="rId977" Type="http://schemas.openxmlformats.org/officeDocument/2006/relationships/image" Target="media/image473.wmf"/><Relationship Id="rId171" Type="http://schemas.openxmlformats.org/officeDocument/2006/relationships/image" Target="media/image78.wmf"/><Relationship Id="rId837" Type="http://schemas.openxmlformats.org/officeDocument/2006/relationships/oleObject" Target="embeddings/oleObject431.bin"/><Relationship Id="rId1022" Type="http://schemas.openxmlformats.org/officeDocument/2006/relationships/oleObject" Target="embeddings/oleObject521.bin"/><Relationship Id="rId269" Type="http://schemas.openxmlformats.org/officeDocument/2006/relationships/image" Target="media/image127.wmf"/><Relationship Id="rId476" Type="http://schemas.openxmlformats.org/officeDocument/2006/relationships/image" Target="media/image225.wmf"/><Relationship Id="rId683" Type="http://schemas.openxmlformats.org/officeDocument/2006/relationships/oleObject" Target="embeddings/oleObject349.bin"/><Relationship Id="rId890" Type="http://schemas.openxmlformats.org/officeDocument/2006/relationships/image" Target="media/image427.wmf"/><Relationship Id="rId904" Type="http://schemas.openxmlformats.org/officeDocument/2006/relationships/image" Target="media/image434.wmf"/><Relationship Id="rId33" Type="http://schemas.openxmlformats.org/officeDocument/2006/relationships/oleObject" Target="embeddings/oleObject17.bin"/><Relationship Id="rId129" Type="http://schemas.openxmlformats.org/officeDocument/2006/relationships/image" Target="media/image57.wmf"/><Relationship Id="rId336" Type="http://schemas.openxmlformats.org/officeDocument/2006/relationships/image" Target="media/image155.wmf"/><Relationship Id="rId543" Type="http://schemas.openxmlformats.org/officeDocument/2006/relationships/oleObject" Target="embeddings/oleObject279.bin"/><Relationship Id="rId988" Type="http://schemas.openxmlformats.org/officeDocument/2006/relationships/oleObject" Target="embeddings/oleObject504.bin"/><Relationship Id="rId182" Type="http://schemas.openxmlformats.org/officeDocument/2006/relationships/oleObject" Target="embeddings/oleObject93.bin"/><Relationship Id="rId403" Type="http://schemas.openxmlformats.org/officeDocument/2006/relationships/oleObject" Target="embeddings/oleObject209.bin"/><Relationship Id="rId750" Type="http://schemas.openxmlformats.org/officeDocument/2006/relationships/image" Target="media/image357.wmf"/><Relationship Id="rId848" Type="http://schemas.openxmlformats.org/officeDocument/2006/relationships/image" Target="media/image406.wmf"/><Relationship Id="rId1033" Type="http://schemas.openxmlformats.org/officeDocument/2006/relationships/image" Target="media/image501.wmf"/><Relationship Id="rId487" Type="http://schemas.openxmlformats.org/officeDocument/2006/relationships/oleObject" Target="embeddings/oleObject251.bin"/><Relationship Id="rId610" Type="http://schemas.openxmlformats.org/officeDocument/2006/relationships/image" Target="media/image292.wmf"/><Relationship Id="rId694" Type="http://schemas.openxmlformats.org/officeDocument/2006/relationships/image" Target="media/image334.wmf"/><Relationship Id="rId708" Type="http://schemas.openxmlformats.org/officeDocument/2006/relationships/image" Target="media/image341.wmf"/><Relationship Id="rId915" Type="http://schemas.openxmlformats.org/officeDocument/2006/relationships/image" Target="media/image442.wmf"/><Relationship Id="rId347" Type="http://schemas.openxmlformats.org/officeDocument/2006/relationships/oleObject" Target="embeddings/oleObject181.bin"/><Relationship Id="rId999" Type="http://schemas.openxmlformats.org/officeDocument/2006/relationships/image" Target="media/image484.wmf"/><Relationship Id="rId44" Type="http://schemas.openxmlformats.org/officeDocument/2006/relationships/oleObject" Target="embeddings/oleObject23.bin"/><Relationship Id="rId554" Type="http://schemas.openxmlformats.org/officeDocument/2006/relationships/image" Target="media/image264.wmf"/><Relationship Id="rId761" Type="http://schemas.openxmlformats.org/officeDocument/2006/relationships/oleObject" Target="embeddings/oleObject393.bin"/><Relationship Id="rId859" Type="http://schemas.openxmlformats.org/officeDocument/2006/relationships/oleObject" Target="embeddings/oleObject442.bin"/><Relationship Id="rId193" Type="http://schemas.openxmlformats.org/officeDocument/2006/relationships/image" Target="media/image89.wmf"/><Relationship Id="rId207" Type="http://schemas.openxmlformats.org/officeDocument/2006/relationships/image" Target="media/image96.wmf"/><Relationship Id="rId414" Type="http://schemas.openxmlformats.org/officeDocument/2006/relationships/image" Target="media/image194.wmf"/><Relationship Id="rId498" Type="http://schemas.openxmlformats.org/officeDocument/2006/relationships/image" Target="media/image236.wmf"/><Relationship Id="rId621" Type="http://schemas.openxmlformats.org/officeDocument/2006/relationships/oleObject" Target="embeddings/oleObject318.bin"/><Relationship Id="rId1044" Type="http://schemas.openxmlformats.org/officeDocument/2006/relationships/oleObject" Target="embeddings/oleObject532.bin"/><Relationship Id="rId260" Type="http://schemas.openxmlformats.org/officeDocument/2006/relationships/oleObject" Target="embeddings/oleObject132.bin"/><Relationship Id="rId719" Type="http://schemas.openxmlformats.org/officeDocument/2006/relationships/oleObject" Target="embeddings/oleObject367.bin"/><Relationship Id="rId926" Type="http://schemas.openxmlformats.org/officeDocument/2006/relationships/oleObject" Target="embeddings/oleObject473.bin"/><Relationship Id="rId55" Type="http://schemas.openxmlformats.org/officeDocument/2006/relationships/image" Target="media/image20.wmf"/><Relationship Id="rId120" Type="http://schemas.openxmlformats.org/officeDocument/2006/relationships/oleObject" Target="embeddings/oleObject62.bin"/><Relationship Id="rId358" Type="http://schemas.openxmlformats.org/officeDocument/2006/relationships/image" Target="media/image166.wmf"/><Relationship Id="rId565" Type="http://schemas.openxmlformats.org/officeDocument/2006/relationships/oleObject" Target="embeddings/oleObject290.bin"/><Relationship Id="rId772" Type="http://schemas.openxmlformats.org/officeDocument/2006/relationships/image" Target="media/image368.wmf"/><Relationship Id="rId218" Type="http://schemas.openxmlformats.org/officeDocument/2006/relationships/oleObject" Target="embeddings/oleObject111.bin"/><Relationship Id="rId425" Type="http://schemas.openxmlformats.org/officeDocument/2006/relationships/oleObject" Target="embeddings/oleObject220.bin"/><Relationship Id="rId632" Type="http://schemas.openxmlformats.org/officeDocument/2006/relationships/image" Target="media/image303.wmf"/><Relationship Id="rId1055" Type="http://schemas.openxmlformats.org/officeDocument/2006/relationships/image" Target="media/image512.wmf"/><Relationship Id="rId271" Type="http://schemas.openxmlformats.org/officeDocument/2006/relationships/image" Target="media/image128.wmf"/><Relationship Id="rId937" Type="http://schemas.openxmlformats.org/officeDocument/2006/relationships/image" Target="media/image453.wmf"/><Relationship Id="rId66" Type="http://schemas.openxmlformats.org/officeDocument/2006/relationships/oleObject" Target="embeddings/oleObject35.bin"/><Relationship Id="rId131" Type="http://schemas.openxmlformats.org/officeDocument/2006/relationships/image" Target="media/image58.wmf"/><Relationship Id="rId369" Type="http://schemas.openxmlformats.org/officeDocument/2006/relationships/oleObject" Target="embeddings/oleObject192.bin"/><Relationship Id="rId576" Type="http://schemas.openxmlformats.org/officeDocument/2006/relationships/image" Target="media/image275.wmf"/><Relationship Id="rId783" Type="http://schemas.openxmlformats.org/officeDocument/2006/relationships/oleObject" Target="embeddings/oleObject404.bin"/><Relationship Id="rId990" Type="http://schemas.openxmlformats.org/officeDocument/2006/relationships/oleObject" Target="embeddings/oleObject505.bin"/><Relationship Id="rId229" Type="http://schemas.openxmlformats.org/officeDocument/2006/relationships/image" Target="media/image107.wmf"/><Relationship Id="rId436" Type="http://schemas.openxmlformats.org/officeDocument/2006/relationships/image" Target="media/image205.wmf"/><Relationship Id="rId643" Type="http://schemas.openxmlformats.org/officeDocument/2006/relationships/oleObject" Target="embeddings/oleObject329.bin"/><Relationship Id="rId1066" Type="http://schemas.openxmlformats.org/officeDocument/2006/relationships/oleObject" Target="embeddings/oleObject543.bin"/><Relationship Id="rId850" Type="http://schemas.openxmlformats.org/officeDocument/2006/relationships/image" Target="media/image407.wmf"/><Relationship Id="rId948" Type="http://schemas.openxmlformats.org/officeDocument/2006/relationships/oleObject" Target="embeddings/oleObject484.bin"/><Relationship Id="rId77" Type="http://schemas.openxmlformats.org/officeDocument/2006/relationships/image" Target="media/image31.wmf"/><Relationship Id="rId282" Type="http://schemas.openxmlformats.org/officeDocument/2006/relationships/oleObject" Target="embeddings/oleObject143.bin"/><Relationship Id="rId503" Type="http://schemas.openxmlformats.org/officeDocument/2006/relationships/oleObject" Target="embeddings/oleObject259.bin"/><Relationship Id="rId587" Type="http://schemas.openxmlformats.org/officeDocument/2006/relationships/oleObject" Target="embeddings/oleObject301.bin"/><Relationship Id="rId710" Type="http://schemas.openxmlformats.org/officeDocument/2006/relationships/image" Target="media/image342.wmf"/><Relationship Id="rId808" Type="http://schemas.openxmlformats.org/officeDocument/2006/relationships/image" Target="media/image386.wmf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73.bin"/><Relationship Id="rId447" Type="http://schemas.openxmlformats.org/officeDocument/2006/relationships/oleObject" Target="embeddings/oleObject231.bin"/><Relationship Id="rId794" Type="http://schemas.openxmlformats.org/officeDocument/2006/relationships/image" Target="media/image379.wmf"/><Relationship Id="rId1077" Type="http://schemas.openxmlformats.org/officeDocument/2006/relationships/image" Target="media/image523.wmf"/><Relationship Id="rId654" Type="http://schemas.openxmlformats.org/officeDocument/2006/relationships/image" Target="media/image314.wmf"/><Relationship Id="rId861" Type="http://schemas.openxmlformats.org/officeDocument/2006/relationships/oleObject" Target="embeddings/oleObject443.bin"/><Relationship Id="rId959" Type="http://schemas.openxmlformats.org/officeDocument/2006/relationships/image" Target="media/image464.wmf"/><Relationship Id="rId293" Type="http://schemas.openxmlformats.org/officeDocument/2006/relationships/image" Target="media/image139.wmf"/><Relationship Id="rId307" Type="http://schemas.openxmlformats.org/officeDocument/2006/relationships/oleObject" Target="embeddings/oleObject161.bin"/><Relationship Id="rId514" Type="http://schemas.openxmlformats.org/officeDocument/2006/relationships/image" Target="media/image244.wmf"/><Relationship Id="rId721" Type="http://schemas.openxmlformats.org/officeDocument/2006/relationships/oleObject" Target="embeddings/oleObject368.bin"/><Relationship Id="rId88" Type="http://schemas.openxmlformats.org/officeDocument/2006/relationships/oleObject" Target="embeddings/oleObject46.bin"/><Relationship Id="rId153" Type="http://schemas.openxmlformats.org/officeDocument/2006/relationships/image" Target="media/image69.wmf"/><Relationship Id="rId360" Type="http://schemas.openxmlformats.org/officeDocument/2006/relationships/image" Target="media/image167.wmf"/><Relationship Id="rId598" Type="http://schemas.openxmlformats.org/officeDocument/2006/relationships/image" Target="media/image286.wmf"/><Relationship Id="rId819" Type="http://schemas.openxmlformats.org/officeDocument/2006/relationships/oleObject" Target="embeddings/oleObject422.bin"/><Relationship Id="rId1004" Type="http://schemas.openxmlformats.org/officeDocument/2006/relationships/oleObject" Target="embeddings/oleObject512.bin"/><Relationship Id="rId220" Type="http://schemas.openxmlformats.org/officeDocument/2006/relationships/oleObject" Target="embeddings/oleObject112.bin"/><Relationship Id="rId458" Type="http://schemas.openxmlformats.org/officeDocument/2006/relationships/image" Target="media/image216.wmf"/><Relationship Id="rId665" Type="http://schemas.openxmlformats.org/officeDocument/2006/relationships/oleObject" Target="embeddings/oleObject340.bin"/><Relationship Id="rId872" Type="http://schemas.openxmlformats.org/officeDocument/2006/relationships/image" Target="media/image418.wmf"/><Relationship Id="rId1088" Type="http://schemas.openxmlformats.org/officeDocument/2006/relationships/oleObject" Target="embeddings/oleObject554.bin"/><Relationship Id="rId15" Type="http://schemas.openxmlformats.org/officeDocument/2006/relationships/image" Target="media/image5.wmf"/><Relationship Id="rId318" Type="http://schemas.openxmlformats.org/officeDocument/2006/relationships/image" Target="media/image146.wmf"/><Relationship Id="rId525" Type="http://schemas.openxmlformats.org/officeDocument/2006/relationships/oleObject" Target="embeddings/oleObject270.bin"/><Relationship Id="rId732" Type="http://schemas.openxmlformats.org/officeDocument/2006/relationships/image" Target="media/image348.wmf"/><Relationship Id="rId99" Type="http://schemas.openxmlformats.org/officeDocument/2006/relationships/image" Target="media/image42.wmf"/><Relationship Id="rId164" Type="http://schemas.openxmlformats.org/officeDocument/2006/relationships/oleObject" Target="embeddings/oleObject84.bin"/><Relationship Id="rId371" Type="http://schemas.openxmlformats.org/officeDocument/2006/relationships/oleObject" Target="embeddings/oleObject193.bin"/><Relationship Id="rId1015" Type="http://schemas.openxmlformats.org/officeDocument/2006/relationships/image" Target="media/image492.wmf"/><Relationship Id="rId469" Type="http://schemas.openxmlformats.org/officeDocument/2006/relationships/oleObject" Target="embeddings/oleObject242.bin"/><Relationship Id="rId676" Type="http://schemas.openxmlformats.org/officeDocument/2006/relationships/image" Target="media/image325.wmf"/><Relationship Id="rId883" Type="http://schemas.openxmlformats.org/officeDocument/2006/relationships/oleObject" Target="embeddings/oleObject454.bin"/><Relationship Id="rId26" Type="http://schemas.openxmlformats.org/officeDocument/2006/relationships/oleObject" Target="embeddings/oleObject11.bin"/><Relationship Id="rId231" Type="http://schemas.openxmlformats.org/officeDocument/2006/relationships/image" Target="media/image108.wmf"/><Relationship Id="rId329" Type="http://schemas.openxmlformats.org/officeDocument/2006/relationships/oleObject" Target="embeddings/oleObject172.bin"/><Relationship Id="rId536" Type="http://schemas.openxmlformats.org/officeDocument/2006/relationships/image" Target="media/image255.wmf"/><Relationship Id="rId175" Type="http://schemas.openxmlformats.org/officeDocument/2006/relationships/image" Target="media/image80.wmf"/><Relationship Id="rId743" Type="http://schemas.openxmlformats.org/officeDocument/2006/relationships/oleObject" Target="embeddings/oleObject384.bin"/><Relationship Id="rId950" Type="http://schemas.openxmlformats.org/officeDocument/2006/relationships/oleObject" Target="embeddings/oleObject485.bin"/><Relationship Id="rId1026" Type="http://schemas.openxmlformats.org/officeDocument/2006/relationships/oleObject" Target="embeddings/oleObject523.bin"/><Relationship Id="rId382" Type="http://schemas.openxmlformats.org/officeDocument/2006/relationships/image" Target="media/image178.wmf"/><Relationship Id="rId603" Type="http://schemas.openxmlformats.org/officeDocument/2006/relationships/oleObject" Target="embeddings/oleObject309.bin"/><Relationship Id="rId687" Type="http://schemas.openxmlformats.org/officeDocument/2006/relationships/oleObject" Target="embeddings/oleObject351.bin"/><Relationship Id="rId810" Type="http://schemas.openxmlformats.org/officeDocument/2006/relationships/image" Target="media/image387.wmf"/><Relationship Id="rId908" Type="http://schemas.openxmlformats.org/officeDocument/2006/relationships/image" Target="media/image436.wmf"/><Relationship Id="rId242" Type="http://schemas.openxmlformats.org/officeDocument/2006/relationships/oleObject" Target="embeddings/oleObject123.bin"/><Relationship Id="rId894" Type="http://schemas.openxmlformats.org/officeDocument/2006/relationships/image" Target="media/image429.wmf"/><Relationship Id="rId37" Type="http://schemas.openxmlformats.org/officeDocument/2006/relationships/image" Target="media/image12.wmf"/><Relationship Id="rId102" Type="http://schemas.openxmlformats.org/officeDocument/2006/relationships/oleObject" Target="embeddings/oleObject53.bin"/><Relationship Id="rId547" Type="http://schemas.openxmlformats.org/officeDocument/2006/relationships/oleObject" Target="embeddings/oleObject281.bin"/><Relationship Id="rId754" Type="http://schemas.openxmlformats.org/officeDocument/2006/relationships/image" Target="media/image359.wmf"/><Relationship Id="rId961" Type="http://schemas.openxmlformats.org/officeDocument/2006/relationships/image" Target="media/image465.wmf"/><Relationship Id="rId90" Type="http://schemas.openxmlformats.org/officeDocument/2006/relationships/oleObject" Target="embeddings/oleObject47.bin"/><Relationship Id="rId186" Type="http://schemas.openxmlformats.org/officeDocument/2006/relationships/oleObject" Target="embeddings/oleObject95.bin"/><Relationship Id="rId393" Type="http://schemas.openxmlformats.org/officeDocument/2006/relationships/oleObject" Target="embeddings/oleObject204.bin"/><Relationship Id="rId407" Type="http://schemas.openxmlformats.org/officeDocument/2006/relationships/oleObject" Target="embeddings/oleObject211.bin"/><Relationship Id="rId614" Type="http://schemas.openxmlformats.org/officeDocument/2006/relationships/image" Target="media/image294.wmf"/><Relationship Id="rId821" Type="http://schemas.openxmlformats.org/officeDocument/2006/relationships/oleObject" Target="embeddings/oleObject423.bin"/><Relationship Id="rId1037" Type="http://schemas.openxmlformats.org/officeDocument/2006/relationships/image" Target="media/image503.wmf"/><Relationship Id="rId253" Type="http://schemas.openxmlformats.org/officeDocument/2006/relationships/image" Target="media/image119.wmf"/><Relationship Id="rId460" Type="http://schemas.openxmlformats.org/officeDocument/2006/relationships/image" Target="media/image217.wmf"/><Relationship Id="rId698" Type="http://schemas.openxmlformats.org/officeDocument/2006/relationships/image" Target="media/image336.wmf"/><Relationship Id="rId919" Type="http://schemas.openxmlformats.org/officeDocument/2006/relationships/image" Target="media/image444.wmf"/><Relationship Id="rId1090" Type="http://schemas.openxmlformats.org/officeDocument/2006/relationships/oleObject" Target="embeddings/oleObject555.bin"/><Relationship Id="rId48" Type="http://schemas.openxmlformats.org/officeDocument/2006/relationships/oleObject" Target="embeddings/oleObject26.bin"/><Relationship Id="rId113" Type="http://schemas.openxmlformats.org/officeDocument/2006/relationships/image" Target="media/image49.wmf"/><Relationship Id="rId320" Type="http://schemas.openxmlformats.org/officeDocument/2006/relationships/image" Target="media/image147.wmf"/><Relationship Id="rId558" Type="http://schemas.openxmlformats.org/officeDocument/2006/relationships/image" Target="media/image266.wmf"/><Relationship Id="rId765" Type="http://schemas.openxmlformats.org/officeDocument/2006/relationships/oleObject" Target="embeddings/oleObject395.bin"/><Relationship Id="rId972" Type="http://schemas.openxmlformats.org/officeDocument/2006/relationships/oleObject" Target="embeddings/oleObject496.bin"/><Relationship Id="rId197" Type="http://schemas.openxmlformats.org/officeDocument/2006/relationships/image" Target="media/image91.wmf"/><Relationship Id="rId418" Type="http://schemas.openxmlformats.org/officeDocument/2006/relationships/image" Target="media/image196.wmf"/><Relationship Id="rId625" Type="http://schemas.openxmlformats.org/officeDocument/2006/relationships/oleObject" Target="embeddings/oleObject320.bin"/><Relationship Id="rId832" Type="http://schemas.openxmlformats.org/officeDocument/2006/relationships/image" Target="media/image398.wmf"/><Relationship Id="rId1048" Type="http://schemas.openxmlformats.org/officeDocument/2006/relationships/oleObject" Target="embeddings/oleObject534.bin"/><Relationship Id="rId264" Type="http://schemas.openxmlformats.org/officeDocument/2006/relationships/oleObject" Target="embeddings/oleObject134.bin"/><Relationship Id="rId471" Type="http://schemas.openxmlformats.org/officeDocument/2006/relationships/oleObject" Target="embeddings/oleObject243.bin"/><Relationship Id="rId59" Type="http://schemas.openxmlformats.org/officeDocument/2006/relationships/image" Target="media/image22.wmf"/><Relationship Id="rId124" Type="http://schemas.openxmlformats.org/officeDocument/2006/relationships/oleObject" Target="embeddings/oleObject64.bin"/><Relationship Id="rId569" Type="http://schemas.openxmlformats.org/officeDocument/2006/relationships/oleObject" Target="embeddings/oleObject292.bin"/><Relationship Id="rId776" Type="http://schemas.openxmlformats.org/officeDocument/2006/relationships/image" Target="media/image370.wmf"/><Relationship Id="rId983" Type="http://schemas.openxmlformats.org/officeDocument/2006/relationships/image" Target="media/image476.wmf"/><Relationship Id="rId331" Type="http://schemas.openxmlformats.org/officeDocument/2006/relationships/oleObject" Target="embeddings/oleObject173.bin"/><Relationship Id="rId429" Type="http://schemas.openxmlformats.org/officeDocument/2006/relationships/oleObject" Target="embeddings/oleObject222.bin"/><Relationship Id="rId636" Type="http://schemas.openxmlformats.org/officeDocument/2006/relationships/image" Target="media/image305.wmf"/><Relationship Id="rId1059" Type="http://schemas.openxmlformats.org/officeDocument/2006/relationships/image" Target="media/image514.wmf"/><Relationship Id="rId843" Type="http://schemas.openxmlformats.org/officeDocument/2006/relationships/oleObject" Target="embeddings/oleObject434.bin"/><Relationship Id="rId275" Type="http://schemas.openxmlformats.org/officeDocument/2006/relationships/image" Target="media/image130.wmf"/><Relationship Id="rId482" Type="http://schemas.openxmlformats.org/officeDocument/2006/relationships/image" Target="media/image228.wmf"/><Relationship Id="rId703" Type="http://schemas.openxmlformats.org/officeDocument/2006/relationships/oleObject" Target="embeddings/oleObject359.bin"/><Relationship Id="rId910" Type="http://schemas.openxmlformats.org/officeDocument/2006/relationships/image" Target="media/image437.wmf"/><Relationship Id="rId135" Type="http://schemas.openxmlformats.org/officeDocument/2006/relationships/image" Target="media/image60.wmf"/><Relationship Id="rId342" Type="http://schemas.openxmlformats.org/officeDocument/2006/relationships/image" Target="media/image158.wmf"/><Relationship Id="rId787" Type="http://schemas.openxmlformats.org/officeDocument/2006/relationships/oleObject" Target="embeddings/oleObject406.bin"/><Relationship Id="rId994" Type="http://schemas.openxmlformats.org/officeDocument/2006/relationships/oleObject" Target="embeddings/oleObject507.bin"/><Relationship Id="rId202" Type="http://schemas.openxmlformats.org/officeDocument/2006/relationships/oleObject" Target="embeddings/oleObject103.bin"/><Relationship Id="rId647" Type="http://schemas.openxmlformats.org/officeDocument/2006/relationships/oleObject" Target="embeddings/oleObject331.bin"/><Relationship Id="rId854" Type="http://schemas.openxmlformats.org/officeDocument/2006/relationships/image" Target="media/image409.wmf"/><Relationship Id="rId286" Type="http://schemas.openxmlformats.org/officeDocument/2006/relationships/oleObject" Target="embeddings/oleObject145.bin"/><Relationship Id="rId493" Type="http://schemas.openxmlformats.org/officeDocument/2006/relationships/oleObject" Target="embeddings/oleObject254.bin"/><Relationship Id="rId507" Type="http://schemas.openxmlformats.org/officeDocument/2006/relationships/oleObject" Target="embeddings/oleObject261.bin"/><Relationship Id="rId714" Type="http://schemas.openxmlformats.org/officeDocument/2006/relationships/image" Target="media/image344.wmf"/><Relationship Id="rId921" Type="http://schemas.openxmlformats.org/officeDocument/2006/relationships/image" Target="media/image445.wmf"/><Relationship Id="rId50" Type="http://schemas.openxmlformats.org/officeDocument/2006/relationships/oleObject" Target="embeddings/oleObject27.bin"/><Relationship Id="rId146" Type="http://schemas.openxmlformats.org/officeDocument/2006/relationships/oleObject" Target="embeddings/oleObject75.bin"/><Relationship Id="rId353" Type="http://schemas.openxmlformats.org/officeDocument/2006/relationships/oleObject" Target="embeddings/oleObject184.bin"/><Relationship Id="rId560" Type="http://schemas.openxmlformats.org/officeDocument/2006/relationships/image" Target="media/image267.wmf"/><Relationship Id="rId798" Type="http://schemas.openxmlformats.org/officeDocument/2006/relationships/image" Target="media/image381.wmf"/><Relationship Id="rId213" Type="http://schemas.openxmlformats.org/officeDocument/2006/relationships/image" Target="media/image99.wmf"/><Relationship Id="rId420" Type="http://schemas.openxmlformats.org/officeDocument/2006/relationships/image" Target="media/image197.wmf"/><Relationship Id="rId658" Type="http://schemas.openxmlformats.org/officeDocument/2006/relationships/image" Target="media/image316.wmf"/><Relationship Id="rId865" Type="http://schemas.openxmlformats.org/officeDocument/2006/relationships/oleObject" Target="embeddings/oleObject445.bin"/><Relationship Id="rId1050" Type="http://schemas.openxmlformats.org/officeDocument/2006/relationships/oleObject" Target="embeddings/oleObject535.bin"/><Relationship Id="rId297" Type="http://schemas.openxmlformats.org/officeDocument/2006/relationships/oleObject" Target="embeddings/oleObject151.bin"/><Relationship Id="rId518" Type="http://schemas.openxmlformats.org/officeDocument/2006/relationships/image" Target="media/image246.wmf"/><Relationship Id="rId725" Type="http://schemas.openxmlformats.org/officeDocument/2006/relationships/oleObject" Target="embeddings/oleObject372.bin"/><Relationship Id="rId932" Type="http://schemas.openxmlformats.org/officeDocument/2006/relationships/oleObject" Target="embeddings/oleObject476.bin"/><Relationship Id="rId157" Type="http://schemas.openxmlformats.org/officeDocument/2006/relationships/image" Target="media/image71.wmf"/><Relationship Id="rId364" Type="http://schemas.openxmlformats.org/officeDocument/2006/relationships/image" Target="media/image169.wmf"/><Relationship Id="rId1008" Type="http://schemas.openxmlformats.org/officeDocument/2006/relationships/oleObject" Target="embeddings/oleObject514.bin"/><Relationship Id="rId61" Type="http://schemas.openxmlformats.org/officeDocument/2006/relationships/image" Target="media/image23.wmf"/><Relationship Id="rId571" Type="http://schemas.openxmlformats.org/officeDocument/2006/relationships/oleObject" Target="embeddings/oleObject293.bin"/><Relationship Id="rId669" Type="http://schemas.openxmlformats.org/officeDocument/2006/relationships/oleObject" Target="embeddings/oleObject342.bin"/><Relationship Id="rId876" Type="http://schemas.openxmlformats.org/officeDocument/2006/relationships/image" Target="media/image420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4.bin"/><Relationship Id="rId431" Type="http://schemas.openxmlformats.org/officeDocument/2006/relationships/oleObject" Target="embeddings/oleObject223.bin"/><Relationship Id="rId529" Type="http://schemas.openxmlformats.org/officeDocument/2006/relationships/oleObject" Target="embeddings/oleObject272.bin"/><Relationship Id="rId736" Type="http://schemas.openxmlformats.org/officeDocument/2006/relationships/image" Target="media/image350.wmf"/><Relationship Id="rId1061" Type="http://schemas.openxmlformats.org/officeDocument/2006/relationships/image" Target="media/image515.wmf"/><Relationship Id="rId168" Type="http://schemas.openxmlformats.org/officeDocument/2006/relationships/oleObject" Target="embeddings/oleObject86.bin"/><Relationship Id="rId943" Type="http://schemas.openxmlformats.org/officeDocument/2006/relationships/image" Target="media/image456.wmf"/><Relationship Id="rId1019" Type="http://schemas.openxmlformats.org/officeDocument/2006/relationships/image" Target="media/image494.wmf"/><Relationship Id="rId72" Type="http://schemas.openxmlformats.org/officeDocument/2006/relationships/oleObject" Target="embeddings/oleObject38.bin"/><Relationship Id="rId375" Type="http://schemas.openxmlformats.org/officeDocument/2006/relationships/oleObject" Target="embeddings/oleObject195.bin"/><Relationship Id="rId582" Type="http://schemas.openxmlformats.org/officeDocument/2006/relationships/image" Target="media/image278.wmf"/><Relationship Id="rId803" Type="http://schemas.openxmlformats.org/officeDocument/2006/relationships/oleObject" Target="embeddings/oleObject414.bin"/><Relationship Id="rId3" Type="http://schemas.openxmlformats.org/officeDocument/2006/relationships/settings" Target="settings.xml"/><Relationship Id="rId235" Type="http://schemas.openxmlformats.org/officeDocument/2006/relationships/image" Target="media/image110.wmf"/><Relationship Id="rId442" Type="http://schemas.openxmlformats.org/officeDocument/2006/relationships/image" Target="media/image208.wmf"/><Relationship Id="rId887" Type="http://schemas.openxmlformats.org/officeDocument/2006/relationships/oleObject" Target="embeddings/oleObject456.bin"/><Relationship Id="rId1072" Type="http://schemas.openxmlformats.org/officeDocument/2006/relationships/oleObject" Target="embeddings/oleObject546.bin"/><Relationship Id="rId302" Type="http://schemas.openxmlformats.org/officeDocument/2006/relationships/oleObject" Target="embeddings/oleObject156.bin"/><Relationship Id="rId747" Type="http://schemas.openxmlformats.org/officeDocument/2006/relationships/oleObject" Target="embeddings/oleObject386.bin"/><Relationship Id="rId954" Type="http://schemas.openxmlformats.org/officeDocument/2006/relationships/oleObject" Target="embeddings/oleObject487.bin"/><Relationship Id="rId83" Type="http://schemas.openxmlformats.org/officeDocument/2006/relationships/image" Target="media/image34.wmf"/><Relationship Id="rId179" Type="http://schemas.openxmlformats.org/officeDocument/2006/relationships/image" Target="media/image82.wmf"/><Relationship Id="rId386" Type="http://schemas.openxmlformats.org/officeDocument/2006/relationships/image" Target="media/image180.wmf"/><Relationship Id="rId593" Type="http://schemas.openxmlformats.org/officeDocument/2006/relationships/oleObject" Target="embeddings/oleObject304.bin"/><Relationship Id="rId607" Type="http://schemas.openxmlformats.org/officeDocument/2006/relationships/oleObject" Target="embeddings/oleObject311.bin"/><Relationship Id="rId814" Type="http://schemas.openxmlformats.org/officeDocument/2006/relationships/image" Target="media/image389.wmf"/><Relationship Id="rId246" Type="http://schemas.openxmlformats.org/officeDocument/2006/relationships/oleObject" Target="embeddings/oleObject125.bin"/><Relationship Id="rId453" Type="http://schemas.openxmlformats.org/officeDocument/2006/relationships/oleObject" Target="embeddings/oleObject234.bin"/><Relationship Id="rId660" Type="http://schemas.openxmlformats.org/officeDocument/2006/relationships/image" Target="media/image317.wmf"/><Relationship Id="rId898" Type="http://schemas.openxmlformats.org/officeDocument/2006/relationships/image" Target="media/image431.wmf"/><Relationship Id="rId1083" Type="http://schemas.openxmlformats.org/officeDocument/2006/relationships/image" Target="media/image526.wmf"/><Relationship Id="rId106" Type="http://schemas.openxmlformats.org/officeDocument/2006/relationships/oleObject" Target="embeddings/oleObject55.bin"/><Relationship Id="rId313" Type="http://schemas.openxmlformats.org/officeDocument/2006/relationships/oleObject" Target="embeddings/oleObject164.bin"/><Relationship Id="rId758" Type="http://schemas.openxmlformats.org/officeDocument/2006/relationships/image" Target="media/image361.wmf"/><Relationship Id="rId965" Type="http://schemas.openxmlformats.org/officeDocument/2006/relationships/image" Target="media/image467.wmf"/><Relationship Id="rId10" Type="http://schemas.openxmlformats.org/officeDocument/2006/relationships/oleObject" Target="embeddings/oleObject2.bin"/><Relationship Id="rId94" Type="http://schemas.openxmlformats.org/officeDocument/2006/relationships/oleObject" Target="embeddings/oleObject49.bin"/><Relationship Id="rId397" Type="http://schemas.openxmlformats.org/officeDocument/2006/relationships/oleObject" Target="embeddings/oleObject206.bin"/><Relationship Id="rId520" Type="http://schemas.openxmlformats.org/officeDocument/2006/relationships/image" Target="media/image247.wmf"/><Relationship Id="rId618" Type="http://schemas.openxmlformats.org/officeDocument/2006/relationships/image" Target="media/image296.wmf"/><Relationship Id="rId825" Type="http://schemas.openxmlformats.org/officeDocument/2006/relationships/oleObject" Target="embeddings/oleObject425.bin"/><Relationship Id="rId257" Type="http://schemas.openxmlformats.org/officeDocument/2006/relationships/image" Target="media/image121.wmf"/><Relationship Id="rId464" Type="http://schemas.openxmlformats.org/officeDocument/2006/relationships/image" Target="media/image219.wmf"/><Relationship Id="rId1010" Type="http://schemas.openxmlformats.org/officeDocument/2006/relationships/oleObject" Target="embeddings/oleObject515.bin"/><Relationship Id="rId1094" Type="http://schemas.openxmlformats.org/officeDocument/2006/relationships/oleObject" Target="embeddings/oleObject557.bin"/><Relationship Id="rId117" Type="http://schemas.openxmlformats.org/officeDocument/2006/relationships/image" Target="media/image51.wmf"/><Relationship Id="rId671" Type="http://schemas.openxmlformats.org/officeDocument/2006/relationships/oleObject" Target="embeddings/oleObject343.bin"/><Relationship Id="rId769" Type="http://schemas.openxmlformats.org/officeDocument/2006/relationships/oleObject" Target="embeddings/oleObject397.bin"/><Relationship Id="rId976" Type="http://schemas.openxmlformats.org/officeDocument/2006/relationships/oleObject" Target="embeddings/oleObject498.bin"/><Relationship Id="rId324" Type="http://schemas.openxmlformats.org/officeDocument/2006/relationships/image" Target="media/image149.wmf"/><Relationship Id="rId531" Type="http://schemas.openxmlformats.org/officeDocument/2006/relationships/oleObject" Target="embeddings/oleObject273.bin"/><Relationship Id="rId629" Type="http://schemas.openxmlformats.org/officeDocument/2006/relationships/oleObject" Target="embeddings/oleObject322.bin"/><Relationship Id="rId836" Type="http://schemas.openxmlformats.org/officeDocument/2006/relationships/image" Target="media/image400.wmf"/><Relationship Id="rId1021" Type="http://schemas.openxmlformats.org/officeDocument/2006/relationships/image" Target="media/image495.wmf"/><Relationship Id="rId903" Type="http://schemas.openxmlformats.org/officeDocument/2006/relationships/oleObject" Target="embeddings/oleObject464.bin"/><Relationship Id="rId32" Type="http://schemas.openxmlformats.org/officeDocument/2006/relationships/image" Target="media/image10.wmf"/><Relationship Id="rId181" Type="http://schemas.openxmlformats.org/officeDocument/2006/relationships/image" Target="media/image83.wmf"/><Relationship Id="rId279" Type="http://schemas.openxmlformats.org/officeDocument/2006/relationships/image" Target="media/image132.wmf"/><Relationship Id="rId486" Type="http://schemas.openxmlformats.org/officeDocument/2006/relationships/image" Target="media/image230.wmf"/><Relationship Id="rId693" Type="http://schemas.openxmlformats.org/officeDocument/2006/relationships/oleObject" Target="embeddings/oleObject354.bin"/><Relationship Id="rId139" Type="http://schemas.openxmlformats.org/officeDocument/2006/relationships/image" Target="media/image62.wmf"/><Relationship Id="rId346" Type="http://schemas.openxmlformats.org/officeDocument/2006/relationships/image" Target="media/image160.wmf"/><Relationship Id="rId553" Type="http://schemas.openxmlformats.org/officeDocument/2006/relationships/oleObject" Target="embeddings/oleObject284.bin"/><Relationship Id="rId760" Type="http://schemas.openxmlformats.org/officeDocument/2006/relationships/image" Target="media/image362.wmf"/><Relationship Id="rId998" Type="http://schemas.openxmlformats.org/officeDocument/2006/relationships/oleObject" Target="embeddings/oleObject509.bin"/><Relationship Id="rId206" Type="http://schemas.openxmlformats.org/officeDocument/2006/relationships/oleObject" Target="embeddings/oleObject105.bin"/><Relationship Id="rId413" Type="http://schemas.openxmlformats.org/officeDocument/2006/relationships/oleObject" Target="embeddings/oleObject214.bin"/><Relationship Id="rId858" Type="http://schemas.openxmlformats.org/officeDocument/2006/relationships/image" Target="media/image411.wmf"/><Relationship Id="rId1043" Type="http://schemas.openxmlformats.org/officeDocument/2006/relationships/image" Target="media/image506.wmf"/><Relationship Id="rId620" Type="http://schemas.openxmlformats.org/officeDocument/2006/relationships/image" Target="media/image297.wmf"/><Relationship Id="rId718" Type="http://schemas.openxmlformats.org/officeDocument/2006/relationships/image" Target="media/image346.wmf"/><Relationship Id="rId925" Type="http://schemas.openxmlformats.org/officeDocument/2006/relationships/image" Target="media/image447.wmf"/><Relationship Id="rId54" Type="http://schemas.openxmlformats.org/officeDocument/2006/relationships/oleObject" Target="embeddings/oleObject29.bin"/><Relationship Id="rId270" Type="http://schemas.openxmlformats.org/officeDocument/2006/relationships/oleObject" Target="embeddings/oleObject137.bin"/><Relationship Id="rId130" Type="http://schemas.openxmlformats.org/officeDocument/2006/relationships/oleObject" Target="embeddings/oleObject67.bin"/><Relationship Id="rId368" Type="http://schemas.openxmlformats.org/officeDocument/2006/relationships/image" Target="media/image171.wmf"/><Relationship Id="rId575" Type="http://schemas.openxmlformats.org/officeDocument/2006/relationships/oleObject" Target="embeddings/oleObject295.bin"/><Relationship Id="rId782" Type="http://schemas.openxmlformats.org/officeDocument/2006/relationships/image" Target="media/image373.wmf"/><Relationship Id="rId228" Type="http://schemas.openxmlformats.org/officeDocument/2006/relationships/oleObject" Target="embeddings/oleObject116.bin"/><Relationship Id="rId435" Type="http://schemas.openxmlformats.org/officeDocument/2006/relationships/oleObject" Target="embeddings/oleObject225.bin"/><Relationship Id="rId642" Type="http://schemas.openxmlformats.org/officeDocument/2006/relationships/image" Target="media/image308.wmf"/><Relationship Id="rId1065" Type="http://schemas.openxmlformats.org/officeDocument/2006/relationships/image" Target="media/image517.wmf"/><Relationship Id="rId502" Type="http://schemas.openxmlformats.org/officeDocument/2006/relationships/image" Target="media/image238.wmf"/><Relationship Id="rId947" Type="http://schemas.openxmlformats.org/officeDocument/2006/relationships/image" Target="media/image458.wmf"/><Relationship Id="rId76" Type="http://schemas.openxmlformats.org/officeDocument/2006/relationships/oleObject" Target="embeddings/oleObject40.bin"/><Relationship Id="rId807" Type="http://schemas.openxmlformats.org/officeDocument/2006/relationships/oleObject" Target="embeddings/oleObject41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NND\DBM_NND\DBM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DBM.dotm</Template>
  <TotalTime>40</TotalTime>
  <Pages>14</Pages>
  <Words>3251</Words>
  <Characters>18531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2021-07-11T05:08:00Z</dcterms:created>
  <dcterms:modified xsi:type="dcterms:W3CDTF">2021-07-11T05:52:00Z</dcterms:modified>
</cp:coreProperties>
</file>